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44A0" w14:textId="4876A8BF" w:rsidR="00D7750D" w:rsidRDefault="00D7750D" w:rsidP="00D7750D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Projektas</w:t>
      </w:r>
      <w:r w:rsidR="008D15A3">
        <w:rPr>
          <w:b/>
          <w:sz w:val="24"/>
          <w:lang w:val="lt-LT"/>
        </w:rPr>
        <w:t xml:space="preserve"> Nr. TSP-39</w:t>
      </w:r>
    </w:p>
    <w:p w14:paraId="1325729D" w14:textId="77777777" w:rsidR="003E42BB" w:rsidRPr="00D7750D" w:rsidRDefault="003E42BB" w:rsidP="00D7750D">
      <w:pPr>
        <w:jc w:val="center"/>
        <w:rPr>
          <w:b/>
          <w:sz w:val="24"/>
          <w:lang w:val="lt-LT"/>
        </w:rPr>
      </w:pPr>
    </w:p>
    <w:p w14:paraId="1EAAA543" w14:textId="77777777" w:rsidR="003E42BB" w:rsidRPr="002F0D2F" w:rsidRDefault="003E42BB">
      <w:pPr>
        <w:jc w:val="center"/>
        <w:rPr>
          <w:sz w:val="8"/>
          <w:lang w:val="lt-LT"/>
        </w:rPr>
      </w:pPr>
    </w:p>
    <w:p w14:paraId="1392C5F9" w14:textId="77777777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2DFDBC57" w14:textId="77777777" w:rsidR="003E42BB" w:rsidRPr="002F0D2F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2F0D2F" w14:paraId="7CBF46BA" w14:textId="77777777">
        <w:trPr>
          <w:jc w:val="center"/>
        </w:trPr>
        <w:tc>
          <w:tcPr>
            <w:tcW w:w="9854" w:type="dxa"/>
          </w:tcPr>
          <w:p w14:paraId="7A2F1ED8" w14:textId="77777777" w:rsidR="00101EA4" w:rsidRPr="002F0D2F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2F0D2F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B13B6D" w14:paraId="6E9D23CB" w14:textId="77777777">
        <w:trPr>
          <w:trHeight w:val="80"/>
          <w:jc w:val="center"/>
        </w:trPr>
        <w:tc>
          <w:tcPr>
            <w:tcW w:w="9854" w:type="dxa"/>
          </w:tcPr>
          <w:p w14:paraId="510958B6" w14:textId="4BBE4EFC" w:rsidR="00101EA4" w:rsidRPr="00593C36" w:rsidRDefault="00593C36" w:rsidP="00AC2F5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pt-BR"/>
              </w:rPr>
            </w:pPr>
            <w:r w:rsidRPr="00593C36">
              <w:rPr>
                <w:b/>
                <w:lang w:val="pt-BR"/>
              </w:rPr>
              <w:t xml:space="preserve">DĖL PRITARIMO </w:t>
            </w:r>
            <w:r w:rsidR="00D52048">
              <w:rPr>
                <w:b/>
                <w:lang w:val="pt-BR"/>
              </w:rPr>
              <w:t>ASOCIACIJOS</w:t>
            </w:r>
            <w:r w:rsidR="00393B11">
              <w:rPr>
                <w:b/>
                <w:lang w:val="pt-BR"/>
              </w:rPr>
              <w:t xml:space="preserve"> LIUBAVO KAIMO BENDRUOMENĖS</w:t>
            </w:r>
            <w:r w:rsidRPr="00593C36">
              <w:rPr>
                <w:b/>
                <w:lang w:val="pt-BR"/>
              </w:rPr>
              <w:t xml:space="preserve"> PROJEKTUI IR DALINIO FINANSAVIMO SKYRIMO</w:t>
            </w:r>
          </w:p>
        </w:tc>
      </w:tr>
    </w:tbl>
    <w:p w14:paraId="1D730F3F" w14:textId="77777777" w:rsidR="008B3173" w:rsidRPr="002F0D2F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1046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540"/>
        <w:gridCol w:w="4021"/>
        <w:gridCol w:w="540"/>
      </w:tblGrid>
      <w:tr w:rsidR="00D7750D" w:rsidRPr="002F0D2F" w14:paraId="41BBE772" w14:textId="77777777" w:rsidTr="00D7750D">
        <w:tc>
          <w:tcPr>
            <w:tcW w:w="4822" w:type="dxa"/>
          </w:tcPr>
          <w:p w14:paraId="621C97F6" w14:textId="0712256A" w:rsidR="00D7750D" w:rsidRPr="00F562B1" w:rsidRDefault="00081100" w:rsidP="0076744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202</w:t>
            </w:r>
            <w:r w:rsidR="0022336A">
              <w:rPr>
                <w:lang w:val="lt-LT"/>
              </w:rPr>
              <w:t>6</w:t>
            </w:r>
            <w:r w:rsidR="00D7750D" w:rsidRPr="00F562B1">
              <w:rPr>
                <w:lang w:val="lt-LT"/>
              </w:rPr>
              <w:t xml:space="preserve"> m</w:t>
            </w:r>
            <w:r w:rsidR="00B650F5">
              <w:rPr>
                <w:lang w:val="lt-LT"/>
              </w:rPr>
              <w:t xml:space="preserve">. kovo    </w:t>
            </w:r>
            <w:r w:rsidR="00D7750D" w:rsidRPr="00F562B1">
              <w:rPr>
                <w:lang w:val="lt-LT"/>
              </w:rPr>
              <w:t>d.</w:t>
            </w:r>
          </w:p>
        </w:tc>
        <w:tc>
          <w:tcPr>
            <w:tcW w:w="540" w:type="dxa"/>
          </w:tcPr>
          <w:p w14:paraId="7DFE9B6B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2B9D5D05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F562B1">
              <w:rPr>
                <w:lang w:val="lt-LT"/>
              </w:rPr>
              <w:t>Nr.</w:t>
            </w:r>
          </w:p>
        </w:tc>
        <w:tc>
          <w:tcPr>
            <w:tcW w:w="4561" w:type="dxa"/>
            <w:gridSpan w:val="2"/>
          </w:tcPr>
          <w:p w14:paraId="4F065A1D" w14:textId="77777777" w:rsidR="00D7750D" w:rsidRPr="00F562B1" w:rsidRDefault="00D7750D" w:rsidP="00AB4E3F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F562B1">
              <w:rPr>
                <w:lang w:val="lt-LT"/>
              </w:rPr>
              <w:t>T-</w:t>
            </w:r>
          </w:p>
        </w:tc>
      </w:tr>
      <w:tr w:rsidR="00E41F19" w:rsidRPr="002F0D2F" w14:paraId="2B9C89CA" w14:textId="77777777" w:rsidTr="00D7750D">
        <w:trPr>
          <w:gridAfter w:val="1"/>
          <w:wAfter w:w="540" w:type="dxa"/>
          <w:cantSplit/>
        </w:trPr>
        <w:tc>
          <w:tcPr>
            <w:tcW w:w="9923" w:type="dxa"/>
            <w:gridSpan w:val="4"/>
          </w:tcPr>
          <w:p w14:paraId="16DCB1C5" w14:textId="3779DEE1" w:rsidR="00E41F19" w:rsidRPr="00F562B1" w:rsidRDefault="00E41F19" w:rsidP="00E41F19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F562B1">
              <w:rPr>
                <w:lang w:val="lt-LT"/>
              </w:rPr>
              <w:t>Kalvarija</w:t>
            </w:r>
          </w:p>
        </w:tc>
      </w:tr>
    </w:tbl>
    <w:p w14:paraId="22D309EE" w14:textId="66FBAEE4" w:rsidR="00744622" w:rsidRDefault="0015425B" w:rsidP="00744622">
      <w:pPr>
        <w:pStyle w:val="Antrats"/>
        <w:jc w:val="both"/>
        <w:rPr>
          <w:lang w:val="lt-LT"/>
        </w:rPr>
      </w:pPr>
      <w:r>
        <w:rPr>
          <w:lang w:val="lt-LT"/>
        </w:rPr>
        <w:t xml:space="preserve"> </w:t>
      </w:r>
    </w:p>
    <w:p w14:paraId="5422EB15" w14:textId="77777777" w:rsidR="00FB7794" w:rsidRPr="00744622" w:rsidRDefault="00FB7794" w:rsidP="00744622">
      <w:pPr>
        <w:pStyle w:val="Antrats"/>
        <w:jc w:val="both"/>
        <w:rPr>
          <w:lang w:val="lt-LT"/>
        </w:rPr>
      </w:pPr>
    </w:p>
    <w:p w14:paraId="11D256B1" w14:textId="3EEE895F" w:rsidR="00E809E7" w:rsidRPr="00742880" w:rsidRDefault="00E809E7" w:rsidP="00E809E7">
      <w:pPr>
        <w:tabs>
          <w:tab w:val="center" w:pos="4153"/>
          <w:tab w:val="right" w:pos="8306"/>
        </w:tabs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E809E7">
        <w:rPr>
          <w:sz w:val="24"/>
          <w:szCs w:val="24"/>
          <w:lang w:val="lt-LT"/>
        </w:rPr>
        <w:t>Vadovaudamasi Lietuvos Respublikos vietos savivaldos įstatymo 15 straipsnio 4 dalimi,</w:t>
      </w:r>
      <w:r w:rsidR="00B24982">
        <w:rPr>
          <w:sz w:val="24"/>
          <w:szCs w:val="24"/>
          <w:lang w:val="lt-LT"/>
        </w:rPr>
        <w:t xml:space="preserve"> </w:t>
      </w:r>
      <w:r w:rsidR="00351CF2">
        <w:rPr>
          <w:sz w:val="24"/>
          <w:szCs w:val="24"/>
          <w:lang w:val="lt-LT"/>
        </w:rPr>
        <w:t>vykdydama</w:t>
      </w:r>
      <w:r w:rsidR="00ED49F2">
        <w:rPr>
          <w:sz w:val="24"/>
          <w:szCs w:val="24"/>
          <w:lang w:val="lt-LT"/>
        </w:rPr>
        <w:t xml:space="preserve"> </w:t>
      </w:r>
      <w:r w:rsidR="002201E5" w:rsidRPr="002201E5">
        <w:rPr>
          <w:sz w:val="24"/>
          <w:szCs w:val="24"/>
          <w:lang w:val="lt-LT"/>
        </w:rPr>
        <w:t>Vietos projektų, įgyvendinamų bendruomenių inicijuotos vietos plėtros būdu, administravimo taisykl</w:t>
      </w:r>
      <w:r w:rsidR="002201E5">
        <w:rPr>
          <w:sz w:val="24"/>
          <w:szCs w:val="24"/>
          <w:lang w:val="lt-LT"/>
        </w:rPr>
        <w:t>ių</w:t>
      </w:r>
      <w:r w:rsidR="002201E5" w:rsidRPr="002201E5">
        <w:rPr>
          <w:sz w:val="24"/>
          <w:szCs w:val="24"/>
          <w:lang w:val="lt-LT"/>
        </w:rPr>
        <w:t>, patvirtint</w:t>
      </w:r>
      <w:r w:rsidR="002201E5">
        <w:rPr>
          <w:sz w:val="24"/>
          <w:szCs w:val="24"/>
          <w:lang w:val="lt-LT"/>
        </w:rPr>
        <w:t>ų</w:t>
      </w:r>
      <w:r w:rsidR="002201E5" w:rsidRPr="002201E5">
        <w:rPr>
          <w:sz w:val="24"/>
          <w:szCs w:val="24"/>
          <w:lang w:val="lt-LT"/>
        </w:rPr>
        <w:t xml:space="preserve"> Lietuvos Respublikos žemės ūkio ministro 2023 m. rugpjūčio 4 d. įsakymu Nr. 3D-528</w:t>
      </w:r>
      <w:r w:rsidR="002201E5">
        <w:rPr>
          <w:sz w:val="24"/>
          <w:szCs w:val="24"/>
          <w:lang w:val="lt-LT"/>
        </w:rPr>
        <w:t xml:space="preserve"> </w:t>
      </w:r>
      <w:r w:rsidR="002201E5" w:rsidRPr="002201E5">
        <w:rPr>
          <w:sz w:val="24"/>
          <w:szCs w:val="24"/>
          <w:lang w:val="lt-LT"/>
        </w:rPr>
        <w:t>„Dėl Vietos projektų, įgyvendinamų bendruomenių inicijuotos vietos plėtros būdu, administravimo taisyklių patvirtinimo“</w:t>
      </w:r>
      <w:r w:rsidR="00AF5AB0">
        <w:rPr>
          <w:sz w:val="24"/>
          <w:szCs w:val="24"/>
          <w:lang w:val="lt-LT"/>
        </w:rPr>
        <w:t>,</w:t>
      </w:r>
      <w:r w:rsidR="002201E5">
        <w:rPr>
          <w:sz w:val="24"/>
          <w:szCs w:val="24"/>
          <w:lang w:val="lt-LT"/>
        </w:rPr>
        <w:t xml:space="preserve"> </w:t>
      </w:r>
      <w:r w:rsidR="00D1245A">
        <w:rPr>
          <w:sz w:val="24"/>
          <w:szCs w:val="24"/>
          <w:lang w:val="lt-LT"/>
        </w:rPr>
        <w:t>30.3 papunk</w:t>
      </w:r>
      <w:r w:rsidR="00FD4580">
        <w:rPr>
          <w:sz w:val="24"/>
          <w:szCs w:val="24"/>
          <w:lang w:val="lt-LT"/>
        </w:rPr>
        <w:t>tį</w:t>
      </w:r>
      <w:r w:rsidR="00F107EE">
        <w:rPr>
          <w:sz w:val="24"/>
          <w:szCs w:val="24"/>
          <w:lang w:val="lt-LT"/>
        </w:rPr>
        <w:t xml:space="preserve">, </w:t>
      </w:r>
      <w:r w:rsidR="00AF5AB0">
        <w:rPr>
          <w:sz w:val="24"/>
          <w:szCs w:val="24"/>
          <w:lang w:val="lt-LT"/>
        </w:rPr>
        <w:t xml:space="preserve">atsižvelgdama į </w:t>
      </w:r>
      <w:r w:rsidR="00C47A37" w:rsidRPr="00C47A37">
        <w:rPr>
          <w:sz w:val="24"/>
          <w:szCs w:val="24"/>
          <w:lang w:val="lt-LT"/>
        </w:rPr>
        <w:t>Kalvarijos vietos veiklos grupės</w:t>
      </w:r>
      <w:r w:rsidR="00C47A37">
        <w:rPr>
          <w:sz w:val="24"/>
          <w:szCs w:val="24"/>
          <w:lang w:val="lt-LT"/>
        </w:rPr>
        <w:t xml:space="preserve"> </w:t>
      </w:r>
      <w:r w:rsidR="00C47A37" w:rsidRPr="00C47A37">
        <w:rPr>
          <w:sz w:val="24"/>
          <w:szCs w:val="24"/>
          <w:lang w:val="lt-LT"/>
        </w:rPr>
        <w:t>Vietos plėtros strategijos „Kalvarijos vietos veiklos grupės 2023</w:t>
      </w:r>
      <w:r w:rsidR="00712BC8">
        <w:rPr>
          <w:sz w:val="24"/>
          <w:szCs w:val="24"/>
          <w:lang w:val="lt-LT"/>
        </w:rPr>
        <w:t>–</w:t>
      </w:r>
      <w:r w:rsidR="00C47A37" w:rsidRPr="00C47A37">
        <w:rPr>
          <w:sz w:val="24"/>
          <w:szCs w:val="24"/>
          <w:lang w:val="lt-LT"/>
        </w:rPr>
        <w:t>2027 m. Vietos plėtros strategijos Nr. 20VS-PV-23-1-01824-PR001“ priemon</w:t>
      </w:r>
      <w:r w:rsidR="00AF5AB0">
        <w:rPr>
          <w:sz w:val="24"/>
          <w:szCs w:val="24"/>
          <w:lang w:val="lt-LT"/>
        </w:rPr>
        <w:t>ę</w:t>
      </w:r>
      <w:r w:rsidR="00C47A37" w:rsidRPr="00C47A37">
        <w:rPr>
          <w:sz w:val="24"/>
          <w:szCs w:val="24"/>
          <w:lang w:val="lt-LT"/>
        </w:rPr>
        <w:t xml:space="preserve"> „Bendruomeniškumo stiprinimas“ Nr. KALV-LEADER-20VVG-09-05</w:t>
      </w:r>
      <w:r w:rsidR="00F10049">
        <w:rPr>
          <w:sz w:val="24"/>
          <w:szCs w:val="24"/>
          <w:lang w:val="lt-LT"/>
        </w:rPr>
        <w:t xml:space="preserve">, </w:t>
      </w:r>
      <w:r w:rsidR="00DB6452">
        <w:rPr>
          <w:sz w:val="24"/>
          <w:szCs w:val="24"/>
          <w:lang w:val="lt-LT"/>
        </w:rPr>
        <w:t>asociacijos</w:t>
      </w:r>
      <w:r w:rsidR="000C11AC">
        <w:rPr>
          <w:sz w:val="24"/>
          <w:szCs w:val="24"/>
          <w:lang w:val="lt-LT"/>
        </w:rPr>
        <w:t xml:space="preserve"> </w:t>
      </w:r>
      <w:proofErr w:type="spellStart"/>
      <w:r w:rsidR="000C11AC">
        <w:rPr>
          <w:sz w:val="24"/>
          <w:szCs w:val="24"/>
          <w:lang w:val="lt-LT"/>
        </w:rPr>
        <w:t>Liubavo</w:t>
      </w:r>
      <w:proofErr w:type="spellEnd"/>
      <w:r w:rsidR="000C11AC">
        <w:rPr>
          <w:sz w:val="24"/>
          <w:szCs w:val="24"/>
          <w:lang w:val="lt-LT"/>
        </w:rPr>
        <w:t xml:space="preserve"> kaimo bendruomenės</w:t>
      </w:r>
      <w:r w:rsidRPr="00E809E7">
        <w:rPr>
          <w:sz w:val="24"/>
          <w:szCs w:val="24"/>
          <w:lang w:val="lt-LT"/>
        </w:rPr>
        <w:t xml:space="preserve"> 202</w:t>
      </w:r>
      <w:r w:rsidR="00EC046E">
        <w:rPr>
          <w:sz w:val="24"/>
          <w:szCs w:val="24"/>
          <w:lang w:val="lt-LT"/>
        </w:rPr>
        <w:t>6</w:t>
      </w:r>
      <w:r w:rsidRPr="00E809E7">
        <w:rPr>
          <w:sz w:val="24"/>
          <w:szCs w:val="24"/>
          <w:lang w:val="lt-LT"/>
        </w:rPr>
        <w:t xml:space="preserve"> m. </w:t>
      </w:r>
      <w:r w:rsidR="00EC046E">
        <w:rPr>
          <w:sz w:val="24"/>
          <w:szCs w:val="24"/>
          <w:lang w:val="lt-LT"/>
        </w:rPr>
        <w:t>vasario</w:t>
      </w:r>
      <w:r w:rsidRPr="00E809E7">
        <w:rPr>
          <w:sz w:val="24"/>
          <w:szCs w:val="24"/>
          <w:lang w:val="lt-LT"/>
        </w:rPr>
        <w:t xml:space="preserve"> </w:t>
      </w:r>
      <w:r w:rsidR="00EC046E">
        <w:rPr>
          <w:sz w:val="24"/>
          <w:szCs w:val="24"/>
          <w:lang w:val="lt-LT"/>
        </w:rPr>
        <w:t>4</w:t>
      </w:r>
      <w:r w:rsidRPr="00E809E7">
        <w:rPr>
          <w:sz w:val="24"/>
          <w:szCs w:val="24"/>
          <w:lang w:val="lt-LT"/>
        </w:rPr>
        <w:t xml:space="preserve"> d. raštą </w:t>
      </w:r>
      <w:r w:rsidRPr="00742880">
        <w:rPr>
          <w:sz w:val="24"/>
          <w:szCs w:val="24"/>
          <w:lang w:val="lt-LT"/>
        </w:rPr>
        <w:t>„</w:t>
      </w:r>
      <w:r w:rsidR="00532B5F">
        <w:rPr>
          <w:sz w:val="24"/>
          <w:szCs w:val="24"/>
          <w:lang w:val="lt-LT"/>
        </w:rPr>
        <w:t>Prašymas dėl dalinio finansavimo skyrimo projektui „Kartu su kaimynu“</w:t>
      </w:r>
      <w:r w:rsidRPr="00742880">
        <w:rPr>
          <w:sz w:val="24"/>
          <w:szCs w:val="24"/>
          <w:lang w:val="lt-LT"/>
        </w:rPr>
        <w:t>, Kalvarijos savivaldybės taryba  n u s p r e n d ž i a:</w:t>
      </w:r>
    </w:p>
    <w:p w14:paraId="4D54839D" w14:textId="61ED761A" w:rsidR="00E809E7" w:rsidRPr="0011771E" w:rsidRDefault="00E809E7" w:rsidP="00E809E7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4"/>
          <w:szCs w:val="24"/>
          <w:lang w:val="lt-LT" w:eastAsia="ko-KR"/>
        </w:rPr>
      </w:pPr>
      <w:r w:rsidRPr="0011771E">
        <w:rPr>
          <w:sz w:val="24"/>
          <w:szCs w:val="24"/>
          <w:lang w:val="lt-LT" w:eastAsia="ko-KR"/>
        </w:rPr>
        <w:t xml:space="preserve">Pritarti </w:t>
      </w:r>
      <w:r w:rsidR="00D52048">
        <w:rPr>
          <w:sz w:val="24"/>
          <w:szCs w:val="24"/>
          <w:lang w:val="lt-LT" w:eastAsia="ko-KR"/>
        </w:rPr>
        <w:t>asociacijos</w:t>
      </w:r>
      <w:r w:rsidR="0011771E">
        <w:rPr>
          <w:sz w:val="24"/>
          <w:szCs w:val="24"/>
          <w:lang w:val="lt-LT" w:eastAsia="ko-KR"/>
        </w:rPr>
        <w:t xml:space="preserve"> </w:t>
      </w:r>
      <w:proofErr w:type="spellStart"/>
      <w:r w:rsidR="0011771E">
        <w:rPr>
          <w:sz w:val="24"/>
          <w:szCs w:val="24"/>
          <w:lang w:val="lt-LT" w:eastAsia="ko-KR"/>
        </w:rPr>
        <w:t>Liubavo</w:t>
      </w:r>
      <w:proofErr w:type="spellEnd"/>
      <w:r w:rsidR="0011771E">
        <w:rPr>
          <w:sz w:val="24"/>
          <w:szCs w:val="24"/>
          <w:lang w:val="lt-LT" w:eastAsia="ko-KR"/>
        </w:rPr>
        <w:t xml:space="preserve"> </w:t>
      </w:r>
      <w:r w:rsidR="00CE4416">
        <w:rPr>
          <w:sz w:val="24"/>
          <w:szCs w:val="24"/>
          <w:lang w:val="lt-LT" w:eastAsia="ko-KR"/>
        </w:rPr>
        <w:t xml:space="preserve">kaimo </w:t>
      </w:r>
      <w:r w:rsidR="0011771E">
        <w:rPr>
          <w:sz w:val="24"/>
          <w:szCs w:val="24"/>
          <w:lang w:val="lt-LT" w:eastAsia="ko-KR"/>
        </w:rPr>
        <w:t>bendruomenės</w:t>
      </w:r>
      <w:r w:rsidRPr="0011771E">
        <w:rPr>
          <w:sz w:val="24"/>
          <w:szCs w:val="24"/>
          <w:lang w:val="lt-LT" w:eastAsia="ko-KR"/>
        </w:rPr>
        <w:t xml:space="preserve"> projektui „</w:t>
      </w:r>
      <w:r w:rsidR="0011771E">
        <w:rPr>
          <w:sz w:val="24"/>
          <w:szCs w:val="24"/>
          <w:lang w:val="lt-LT" w:eastAsia="ko-KR"/>
        </w:rPr>
        <w:t>Kartu su kaimynu</w:t>
      </w:r>
      <w:r w:rsidRPr="0011771E">
        <w:rPr>
          <w:sz w:val="24"/>
          <w:szCs w:val="24"/>
          <w:lang w:val="lt-LT" w:eastAsia="ko-KR"/>
        </w:rPr>
        <w:t xml:space="preserve">“ (toliau – Projektas). </w:t>
      </w:r>
    </w:p>
    <w:p w14:paraId="3E4A0A88" w14:textId="1CEFEB4A" w:rsidR="00E809E7" w:rsidRDefault="00E809E7" w:rsidP="00E809E7">
      <w:pPr>
        <w:numPr>
          <w:ilvl w:val="0"/>
          <w:numId w:val="8"/>
        </w:numPr>
        <w:tabs>
          <w:tab w:val="left" w:pos="567"/>
          <w:tab w:val="center" w:pos="1134"/>
          <w:tab w:val="right" w:pos="8306"/>
        </w:tabs>
        <w:spacing w:line="360" w:lineRule="auto"/>
        <w:ind w:left="0" w:firstLine="709"/>
        <w:jc w:val="both"/>
        <w:rPr>
          <w:sz w:val="24"/>
          <w:szCs w:val="24"/>
          <w:lang w:val="lt-LT" w:eastAsia="lt-LT"/>
        </w:rPr>
      </w:pPr>
      <w:r w:rsidRPr="001D5068">
        <w:rPr>
          <w:sz w:val="24"/>
          <w:szCs w:val="24"/>
          <w:lang w:val="lt-LT"/>
        </w:rPr>
        <w:t xml:space="preserve">Skirti iš Kalvarijos savivaldybės biudžeto lėšų dalinį Projekto finansavimą, sudarantį </w:t>
      </w:r>
      <w:r w:rsidR="001D5068" w:rsidRPr="001D5068">
        <w:rPr>
          <w:sz w:val="24"/>
          <w:szCs w:val="24"/>
          <w:lang w:val="lt-LT"/>
        </w:rPr>
        <w:t>1</w:t>
      </w:r>
      <w:r w:rsidRPr="001D5068">
        <w:rPr>
          <w:sz w:val="24"/>
          <w:szCs w:val="24"/>
          <w:lang w:val="lt-LT"/>
        </w:rPr>
        <w:t>0 procentų visos Projekto vertės.</w:t>
      </w:r>
    </w:p>
    <w:p w14:paraId="7109A0F1" w14:textId="0574D4C9" w:rsidR="00B13B6D" w:rsidRDefault="00B13B6D" w:rsidP="00E809E7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 w:rsidRPr="00B13B6D">
        <w:rPr>
          <w:color w:val="000000"/>
          <w:sz w:val="24"/>
          <w:szCs w:val="24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7FBC20ED" w14:textId="77777777" w:rsidR="00B13B6D" w:rsidRPr="0020414C" w:rsidRDefault="00B13B6D" w:rsidP="00E809E7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</w:p>
    <w:p w14:paraId="5890B1C4" w14:textId="77777777" w:rsidR="003B5374" w:rsidRPr="00566255" w:rsidRDefault="003B5374" w:rsidP="004F2EF2">
      <w:pPr>
        <w:pStyle w:val="Antrats"/>
        <w:jc w:val="both"/>
        <w:rPr>
          <w:lang w:val="lt-LT"/>
        </w:rPr>
      </w:pPr>
    </w:p>
    <w:p w14:paraId="29CBBFF0" w14:textId="13EC097A" w:rsidR="00E121DA" w:rsidRPr="00566255" w:rsidRDefault="00E121DA" w:rsidP="00E121DA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 w:rsidRPr="00566255">
        <w:rPr>
          <w:lang w:val="lt-LT"/>
        </w:rPr>
        <w:t>Meras</w:t>
      </w:r>
      <w:r w:rsidRPr="00566255"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>
        <w:rPr>
          <w:lang w:val="lt-LT"/>
        </w:rPr>
        <w:tab/>
      </w:r>
      <w:r w:rsidR="003B5374">
        <w:rPr>
          <w:lang w:val="lt-LT"/>
        </w:rPr>
        <w:t xml:space="preserve">       </w:t>
      </w:r>
      <w:r w:rsidR="00976259">
        <w:rPr>
          <w:lang w:val="lt-LT"/>
        </w:rPr>
        <w:t xml:space="preserve">   </w:t>
      </w:r>
      <w:r w:rsidR="00F00D28">
        <w:rPr>
          <w:lang w:val="lt-LT"/>
        </w:rPr>
        <w:t>Nerijus Šidlauskas</w:t>
      </w:r>
    </w:p>
    <w:p w14:paraId="0F0326B6" w14:textId="77777777" w:rsidR="00040342" w:rsidRDefault="00040342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72B1D05" w14:textId="568A343F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566255">
        <w:rPr>
          <w:lang w:val="lt-LT"/>
        </w:rPr>
        <w:t xml:space="preserve">Parengė </w:t>
      </w:r>
    </w:p>
    <w:p w14:paraId="4C7F73A9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Ekonominės plėtros ir investicijų </w:t>
      </w:r>
    </w:p>
    <w:p w14:paraId="5084EC84" w14:textId="6016AA34" w:rsidR="00E121DA" w:rsidRDefault="00D92DA3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skyriaus vyriaus</w:t>
      </w:r>
      <w:r w:rsidR="00E84E9D">
        <w:rPr>
          <w:lang w:val="lt-LT"/>
        </w:rPr>
        <w:t>i</w:t>
      </w:r>
      <w:r w:rsidR="00FC5691">
        <w:rPr>
          <w:lang w:val="lt-LT"/>
        </w:rPr>
        <w:t>oji</w:t>
      </w:r>
      <w:r w:rsidR="00E121DA">
        <w:rPr>
          <w:lang w:val="lt-LT"/>
        </w:rPr>
        <w:t xml:space="preserve"> specialist</w:t>
      </w:r>
      <w:r w:rsidR="00FC5691">
        <w:rPr>
          <w:lang w:val="lt-LT"/>
        </w:rPr>
        <w:t>ė</w:t>
      </w:r>
    </w:p>
    <w:p w14:paraId="3CF8013F" w14:textId="7042A913" w:rsidR="00E121DA" w:rsidRDefault="0022336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Liveta Jonušienė</w:t>
      </w:r>
    </w:p>
    <w:p w14:paraId="3477234E" w14:textId="08F3572C" w:rsidR="00D7695A" w:rsidRPr="00440055" w:rsidRDefault="00081100" w:rsidP="00B7477C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22336A">
        <w:rPr>
          <w:lang w:val="lt-LT"/>
        </w:rPr>
        <w:t>6-03-0</w:t>
      </w:r>
      <w:r w:rsidR="00BA52FC">
        <w:rPr>
          <w:lang w:val="lt-LT"/>
        </w:rPr>
        <w:t>4</w:t>
      </w:r>
    </w:p>
    <w:sectPr w:rsidR="00D7695A" w:rsidRPr="00440055" w:rsidSect="00394242">
      <w:headerReference w:type="first" r:id="rId7"/>
      <w:footerReference w:type="first" r:id="rId8"/>
      <w:type w:val="continuous"/>
      <w:pgSz w:w="11906" w:h="16838" w:code="9"/>
      <w:pgMar w:top="1701" w:right="567" w:bottom="1134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78FF8" w14:textId="77777777" w:rsidR="003F5BDC" w:rsidRDefault="003F5BDC">
      <w:r>
        <w:separator/>
      </w:r>
    </w:p>
  </w:endnote>
  <w:endnote w:type="continuationSeparator" w:id="0">
    <w:p w14:paraId="236E08D5" w14:textId="77777777" w:rsidR="003F5BDC" w:rsidRDefault="003F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94AE" w14:textId="77777777" w:rsidR="003F5BDC" w:rsidRDefault="003F5BDC">
      <w:r>
        <w:separator/>
      </w:r>
    </w:p>
  </w:footnote>
  <w:footnote w:type="continuationSeparator" w:id="0">
    <w:p w14:paraId="71BD6B84" w14:textId="77777777" w:rsidR="003F5BDC" w:rsidRDefault="003F5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9C32BA9"/>
    <w:multiLevelType w:val="hybridMultilevel"/>
    <w:tmpl w:val="B0C87422"/>
    <w:lvl w:ilvl="0" w:tplc="83D022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2"/>
  </w:num>
  <w:num w:numId="3" w16cid:durableId="1100837154">
    <w:abstractNumId w:val="4"/>
  </w:num>
  <w:num w:numId="4" w16cid:durableId="279998731">
    <w:abstractNumId w:val="7"/>
  </w:num>
  <w:num w:numId="5" w16cid:durableId="120618953">
    <w:abstractNumId w:val="3"/>
  </w:num>
  <w:num w:numId="6" w16cid:durableId="1685474216">
    <w:abstractNumId w:val="0"/>
  </w:num>
  <w:num w:numId="7" w16cid:durableId="1316566839">
    <w:abstractNumId w:val="6"/>
  </w:num>
  <w:num w:numId="8" w16cid:durableId="139806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15E1"/>
    <w:rsid w:val="00001DD1"/>
    <w:rsid w:val="00017B39"/>
    <w:rsid w:val="00021212"/>
    <w:rsid w:val="0002532B"/>
    <w:rsid w:val="00027903"/>
    <w:rsid w:val="000307E6"/>
    <w:rsid w:val="00033C6D"/>
    <w:rsid w:val="000360B2"/>
    <w:rsid w:val="00040342"/>
    <w:rsid w:val="00041725"/>
    <w:rsid w:val="00043898"/>
    <w:rsid w:val="00050E92"/>
    <w:rsid w:val="00052024"/>
    <w:rsid w:val="00052BC6"/>
    <w:rsid w:val="00054652"/>
    <w:rsid w:val="00055D2A"/>
    <w:rsid w:val="00064532"/>
    <w:rsid w:val="00066C1D"/>
    <w:rsid w:val="0007013F"/>
    <w:rsid w:val="000702FD"/>
    <w:rsid w:val="00070D37"/>
    <w:rsid w:val="00081100"/>
    <w:rsid w:val="0008240D"/>
    <w:rsid w:val="000873FA"/>
    <w:rsid w:val="00087CAC"/>
    <w:rsid w:val="00094C71"/>
    <w:rsid w:val="00095325"/>
    <w:rsid w:val="000A0F8A"/>
    <w:rsid w:val="000A12F4"/>
    <w:rsid w:val="000A34A6"/>
    <w:rsid w:val="000A3AB4"/>
    <w:rsid w:val="000A5A03"/>
    <w:rsid w:val="000A7CA1"/>
    <w:rsid w:val="000C11AC"/>
    <w:rsid w:val="000C3BE2"/>
    <w:rsid w:val="000C41FE"/>
    <w:rsid w:val="000E1174"/>
    <w:rsid w:val="000F3BEB"/>
    <w:rsid w:val="000F5B90"/>
    <w:rsid w:val="00101EA4"/>
    <w:rsid w:val="0010379C"/>
    <w:rsid w:val="00103BC5"/>
    <w:rsid w:val="001075FD"/>
    <w:rsid w:val="00110C44"/>
    <w:rsid w:val="001113C7"/>
    <w:rsid w:val="00117516"/>
    <w:rsid w:val="0011771E"/>
    <w:rsid w:val="001212D6"/>
    <w:rsid w:val="00122ED8"/>
    <w:rsid w:val="00123618"/>
    <w:rsid w:val="001347C1"/>
    <w:rsid w:val="00135B60"/>
    <w:rsid w:val="0013678D"/>
    <w:rsid w:val="00136D44"/>
    <w:rsid w:val="001419B2"/>
    <w:rsid w:val="00143B60"/>
    <w:rsid w:val="0014468D"/>
    <w:rsid w:val="00147D95"/>
    <w:rsid w:val="00151008"/>
    <w:rsid w:val="001515E8"/>
    <w:rsid w:val="00151E74"/>
    <w:rsid w:val="00152AD9"/>
    <w:rsid w:val="00152E1B"/>
    <w:rsid w:val="0015425B"/>
    <w:rsid w:val="00154798"/>
    <w:rsid w:val="001572B2"/>
    <w:rsid w:val="0015766D"/>
    <w:rsid w:val="001577F6"/>
    <w:rsid w:val="00157A86"/>
    <w:rsid w:val="001644DF"/>
    <w:rsid w:val="0016556B"/>
    <w:rsid w:val="00171F91"/>
    <w:rsid w:val="0017468E"/>
    <w:rsid w:val="00174DEE"/>
    <w:rsid w:val="0018099F"/>
    <w:rsid w:val="00182176"/>
    <w:rsid w:val="001863C9"/>
    <w:rsid w:val="001904E1"/>
    <w:rsid w:val="00190B81"/>
    <w:rsid w:val="00190EAF"/>
    <w:rsid w:val="00197A3A"/>
    <w:rsid w:val="001A360F"/>
    <w:rsid w:val="001A61AA"/>
    <w:rsid w:val="001B719C"/>
    <w:rsid w:val="001C5868"/>
    <w:rsid w:val="001D324A"/>
    <w:rsid w:val="001D39CE"/>
    <w:rsid w:val="001D5068"/>
    <w:rsid w:val="001D7DAC"/>
    <w:rsid w:val="001E0BE7"/>
    <w:rsid w:val="001E5E05"/>
    <w:rsid w:val="001E70AC"/>
    <w:rsid w:val="001F0BEA"/>
    <w:rsid w:val="001F745B"/>
    <w:rsid w:val="001F7C78"/>
    <w:rsid w:val="00203BCB"/>
    <w:rsid w:val="0020414C"/>
    <w:rsid w:val="00213B34"/>
    <w:rsid w:val="0021614D"/>
    <w:rsid w:val="00217557"/>
    <w:rsid w:val="002201E5"/>
    <w:rsid w:val="00221FA2"/>
    <w:rsid w:val="0022336A"/>
    <w:rsid w:val="00223872"/>
    <w:rsid w:val="00231647"/>
    <w:rsid w:val="00233027"/>
    <w:rsid w:val="00235858"/>
    <w:rsid w:val="002467DA"/>
    <w:rsid w:val="00253E9D"/>
    <w:rsid w:val="002560E5"/>
    <w:rsid w:val="002651A0"/>
    <w:rsid w:val="0026768B"/>
    <w:rsid w:val="00267A9A"/>
    <w:rsid w:val="00273A84"/>
    <w:rsid w:val="00273E5A"/>
    <w:rsid w:val="00274F4E"/>
    <w:rsid w:val="00281928"/>
    <w:rsid w:val="002842B6"/>
    <w:rsid w:val="00292D48"/>
    <w:rsid w:val="002A5285"/>
    <w:rsid w:val="002A5DF2"/>
    <w:rsid w:val="002B0829"/>
    <w:rsid w:val="002B4E0F"/>
    <w:rsid w:val="002C248A"/>
    <w:rsid w:val="002C2882"/>
    <w:rsid w:val="002C6CA4"/>
    <w:rsid w:val="002D0BE1"/>
    <w:rsid w:val="002D3328"/>
    <w:rsid w:val="002D6E4B"/>
    <w:rsid w:val="002E18E0"/>
    <w:rsid w:val="002E3AF0"/>
    <w:rsid w:val="002E4B8E"/>
    <w:rsid w:val="002E7FE6"/>
    <w:rsid w:val="002F022F"/>
    <w:rsid w:val="002F0D2F"/>
    <w:rsid w:val="002F3AD5"/>
    <w:rsid w:val="002F46A7"/>
    <w:rsid w:val="002F58CB"/>
    <w:rsid w:val="00303E44"/>
    <w:rsid w:val="00305ABF"/>
    <w:rsid w:val="00323F0A"/>
    <w:rsid w:val="00332723"/>
    <w:rsid w:val="00340575"/>
    <w:rsid w:val="003410DC"/>
    <w:rsid w:val="003434BC"/>
    <w:rsid w:val="00344E01"/>
    <w:rsid w:val="00347329"/>
    <w:rsid w:val="003477CE"/>
    <w:rsid w:val="00351CF2"/>
    <w:rsid w:val="00353400"/>
    <w:rsid w:val="00354F84"/>
    <w:rsid w:val="00355902"/>
    <w:rsid w:val="00362098"/>
    <w:rsid w:val="00362438"/>
    <w:rsid w:val="00370B18"/>
    <w:rsid w:val="003736CB"/>
    <w:rsid w:val="00373CB7"/>
    <w:rsid w:val="00374297"/>
    <w:rsid w:val="0037475D"/>
    <w:rsid w:val="0037597D"/>
    <w:rsid w:val="003803B2"/>
    <w:rsid w:val="00390DB2"/>
    <w:rsid w:val="003925E1"/>
    <w:rsid w:val="00393B11"/>
    <w:rsid w:val="00394242"/>
    <w:rsid w:val="00395BA4"/>
    <w:rsid w:val="003A383D"/>
    <w:rsid w:val="003B019F"/>
    <w:rsid w:val="003B258A"/>
    <w:rsid w:val="003B5374"/>
    <w:rsid w:val="003C0DED"/>
    <w:rsid w:val="003C6C07"/>
    <w:rsid w:val="003C7FEC"/>
    <w:rsid w:val="003D3461"/>
    <w:rsid w:val="003D5A5F"/>
    <w:rsid w:val="003E0F74"/>
    <w:rsid w:val="003E1D66"/>
    <w:rsid w:val="003E42BB"/>
    <w:rsid w:val="003E731A"/>
    <w:rsid w:val="003F303D"/>
    <w:rsid w:val="003F4746"/>
    <w:rsid w:val="003F5BDC"/>
    <w:rsid w:val="003F739C"/>
    <w:rsid w:val="00402BB1"/>
    <w:rsid w:val="00404061"/>
    <w:rsid w:val="00404E3E"/>
    <w:rsid w:val="00405DE5"/>
    <w:rsid w:val="00407962"/>
    <w:rsid w:val="0041120B"/>
    <w:rsid w:val="00412278"/>
    <w:rsid w:val="0041661F"/>
    <w:rsid w:val="004173FC"/>
    <w:rsid w:val="00424DF4"/>
    <w:rsid w:val="00427E26"/>
    <w:rsid w:val="00430DC2"/>
    <w:rsid w:val="00436F95"/>
    <w:rsid w:val="00437138"/>
    <w:rsid w:val="00440055"/>
    <w:rsid w:val="0045679E"/>
    <w:rsid w:val="00463399"/>
    <w:rsid w:val="00464D38"/>
    <w:rsid w:val="0046594E"/>
    <w:rsid w:val="004668CF"/>
    <w:rsid w:val="004713BA"/>
    <w:rsid w:val="00471B49"/>
    <w:rsid w:val="00474185"/>
    <w:rsid w:val="00476470"/>
    <w:rsid w:val="00481DBF"/>
    <w:rsid w:val="00482820"/>
    <w:rsid w:val="00485350"/>
    <w:rsid w:val="00487CCB"/>
    <w:rsid w:val="00494606"/>
    <w:rsid w:val="004A539E"/>
    <w:rsid w:val="004B121E"/>
    <w:rsid w:val="004C4DD3"/>
    <w:rsid w:val="004C7383"/>
    <w:rsid w:val="004C7FA4"/>
    <w:rsid w:val="004D0BE6"/>
    <w:rsid w:val="004D1D58"/>
    <w:rsid w:val="004D4158"/>
    <w:rsid w:val="004D5365"/>
    <w:rsid w:val="004E0473"/>
    <w:rsid w:val="004E5025"/>
    <w:rsid w:val="004F224B"/>
    <w:rsid w:val="004F2B11"/>
    <w:rsid w:val="004F2EF2"/>
    <w:rsid w:val="004F4753"/>
    <w:rsid w:val="004F4A50"/>
    <w:rsid w:val="00513DA1"/>
    <w:rsid w:val="00513F4A"/>
    <w:rsid w:val="00515564"/>
    <w:rsid w:val="00517EF9"/>
    <w:rsid w:val="00523BA4"/>
    <w:rsid w:val="00523DAD"/>
    <w:rsid w:val="00532B5F"/>
    <w:rsid w:val="00536E50"/>
    <w:rsid w:val="00536F02"/>
    <w:rsid w:val="00536FBB"/>
    <w:rsid w:val="0054247E"/>
    <w:rsid w:val="00543015"/>
    <w:rsid w:val="005468EE"/>
    <w:rsid w:val="0055517E"/>
    <w:rsid w:val="00561088"/>
    <w:rsid w:val="005647E3"/>
    <w:rsid w:val="00564A5F"/>
    <w:rsid w:val="00566DFE"/>
    <w:rsid w:val="00587BD3"/>
    <w:rsid w:val="00592378"/>
    <w:rsid w:val="0059358D"/>
    <w:rsid w:val="00593C36"/>
    <w:rsid w:val="005946EC"/>
    <w:rsid w:val="005954C1"/>
    <w:rsid w:val="0059746B"/>
    <w:rsid w:val="005A06DA"/>
    <w:rsid w:val="005A2988"/>
    <w:rsid w:val="005A7B91"/>
    <w:rsid w:val="005C2B57"/>
    <w:rsid w:val="005C3E2A"/>
    <w:rsid w:val="005C7689"/>
    <w:rsid w:val="005D34F6"/>
    <w:rsid w:val="005D4E5D"/>
    <w:rsid w:val="005D5729"/>
    <w:rsid w:val="005E2D94"/>
    <w:rsid w:val="005E340E"/>
    <w:rsid w:val="005F2913"/>
    <w:rsid w:val="005F4EB7"/>
    <w:rsid w:val="006029BB"/>
    <w:rsid w:val="00611FF2"/>
    <w:rsid w:val="00620B10"/>
    <w:rsid w:val="006222FA"/>
    <w:rsid w:val="00624D81"/>
    <w:rsid w:val="006272FF"/>
    <w:rsid w:val="00635C2F"/>
    <w:rsid w:val="00637B02"/>
    <w:rsid w:val="006433D8"/>
    <w:rsid w:val="0064420C"/>
    <w:rsid w:val="00645384"/>
    <w:rsid w:val="00647248"/>
    <w:rsid w:val="00647378"/>
    <w:rsid w:val="0065029D"/>
    <w:rsid w:val="00654878"/>
    <w:rsid w:val="00655E0E"/>
    <w:rsid w:val="00655EC8"/>
    <w:rsid w:val="006579F4"/>
    <w:rsid w:val="0066675E"/>
    <w:rsid w:val="0066734B"/>
    <w:rsid w:val="006741FB"/>
    <w:rsid w:val="00675647"/>
    <w:rsid w:val="0068222E"/>
    <w:rsid w:val="00685983"/>
    <w:rsid w:val="00690768"/>
    <w:rsid w:val="0069292C"/>
    <w:rsid w:val="00693580"/>
    <w:rsid w:val="006A01AD"/>
    <w:rsid w:val="006A3E1D"/>
    <w:rsid w:val="006A5284"/>
    <w:rsid w:val="006B099E"/>
    <w:rsid w:val="006B149F"/>
    <w:rsid w:val="006B36A9"/>
    <w:rsid w:val="006C1400"/>
    <w:rsid w:val="006C55F8"/>
    <w:rsid w:val="006C5B9B"/>
    <w:rsid w:val="006D2A43"/>
    <w:rsid w:val="006D3267"/>
    <w:rsid w:val="006D4415"/>
    <w:rsid w:val="006E18AB"/>
    <w:rsid w:val="006E1DE0"/>
    <w:rsid w:val="006E2330"/>
    <w:rsid w:val="006E3CF7"/>
    <w:rsid w:val="006E48BE"/>
    <w:rsid w:val="006E650D"/>
    <w:rsid w:val="006F6484"/>
    <w:rsid w:val="006F66A6"/>
    <w:rsid w:val="007022D1"/>
    <w:rsid w:val="00705AC1"/>
    <w:rsid w:val="007104B1"/>
    <w:rsid w:val="0071154F"/>
    <w:rsid w:val="00712BC8"/>
    <w:rsid w:val="00714222"/>
    <w:rsid w:val="00721A02"/>
    <w:rsid w:val="007233FC"/>
    <w:rsid w:val="00733D65"/>
    <w:rsid w:val="00735F87"/>
    <w:rsid w:val="00742880"/>
    <w:rsid w:val="00744622"/>
    <w:rsid w:val="00744BAB"/>
    <w:rsid w:val="00750A26"/>
    <w:rsid w:val="007569B7"/>
    <w:rsid w:val="00761482"/>
    <w:rsid w:val="00762172"/>
    <w:rsid w:val="00765189"/>
    <w:rsid w:val="007651B2"/>
    <w:rsid w:val="00767449"/>
    <w:rsid w:val="00770469"/>
    <w:rsid w:val="00772890"/>
    <w:rsid w:val="00777F60"/>
    <w:rsid w:val="00781D18"/>
    <w:rsid w:val="0079045E"/>
    <w:rsid w:val="00793B03"/>
    <w:rsid w:val="007964C2"/>
    <w:rsid w:val="007A16D4"/>
    <w:rsid w:val="007A2CD4"/>
    <w:rsid w:val="007B14B4"/>
    <w:rsid w:val="007B2362"/>
    <w:rsid w:val="007B560F"/>
    <w:rsid w:val="007B57DC"/>
    <w:rsid w:val="007C081F"/>
    <w:rsid w:val="007C4796"/>
    <w:rsid w:val="007C7490"/>
    <w:rsid w:val="007E19C6"/>
    <w:rsid w:val="007E6E44"/>
    <w:rsid w:val="007F4274"/>
    <w:rsid w:val="007F4A33"/>
    <w:rsid w:val="00807608"/>
    <w:rsid w:val="008107F1"/>
    <w:rsid w:val="00812A1A"/>
    <w:rsid w:val="00814398"/>
    <w:rsid w:val="008148E8"/>
    <w:rsid w:val="00816D78"/>
    <w:rsid w:val="008311E4"/>
    <w:rsid w:val="00833F3C"/>
    <w:rsid w:val="008341BE"/>
    <w:rsid w:val="00834AD0"/>
    <w:rsid w:val="008446BF"/>
    <w:rsid w:val="008523CE"/>
    <w:rsid w:val="00853193"/>
    <w:rsid w:val="00863741"/>
    <w:rsid w:val="008643B1"/>
    <w:rsid w:val="0087188D"/>
    <w:rsid w:val="00874AA4"/>
    <w:rsid w:val="00877F48"/>
    <w:rsid w:val="00880593"/>
    <w:rsid w:val="008830DF"/>
    <w:rsid w:val="00894AD3"/>
    <w:rsid w:val="008A6BD4"/>
    <w:rsid w:val="008A7615"/>
    <w:rsid w:val="008B19DA"/>
    <w:rsid w:val="008B28C2"/>
    <w:rsid w:val="008B3173"/>
    <w:rsid w:val="008B61DC"/>
    <w:rsid w:val="008C07DD"/>
    <w:rsid w:val="008C3163"/>
    <w:rsid w:val="008C7C52"/>
    <w:rsid w:val="008D0845"/>
    <w:rsid w:val="008D15A3"/>
    <w:rsid w:val="008D2222"/>
    <w:rsid w:val="008D6E3D"/>
    <w:rsid w:val="008E23BD"/>
    <w:rsid w:val="008E3539"/>
    <w:rsid w:val="008F024D"/>
    <w:rsid w:val="008F1E64"/>
    <w:rsid w:val="008F2C17"/>
    <w:rsid w:val="008F2C60"/>
    <w:rsid w:val="008F7342"/>
    <w:rsid w:val="00903528"/>
    <w:rsid w:val="0090687F"/>
    <w:rsid w:val="00913E23"/>
    <w:rsid w:val="00916F5C"/>
    <w:rsid w:val="00931C15"/>
    <w:rsid w:val="00932346"/>
    <w:rsid w:val="00933106"/>
    <w:rsid w:val="009413CD"/>
    <w:rsid w:val="0094167B"/>
    <w:rsid w:val="009425B4"/>
    <w:rsid w:val="00946CE6"/>
    <w:rsid w:val="00956A93"/>
    <w:rsid w:val="009611B0"/>
    <w:rsid w:val="00961EFC"/>
    <w:rsid w:val="00966B5D"/>
    <w:rsid w:val="00967D3C"/>
    <w:rsid w:val="00967EA6"/>
    <w:rsid w:val="009710E7"/>
    <w:rsid w:val="00971B64"/>
    <w:rsid w:val="00972E97"/>
    <w:rsid w:val="00975F87"/>
    <w:rsid w:val="00976259"/>
    <w:rsid w:val="009816A9"/>
    <w:rsid w:val="00982CB4"/>
    <w:rsid w:val="00983EF2"/>
    <w:rsid w:val="0098737A"/>
    <w:rsid w:val="009873FA"/>
    <w:rsid w:val="009907AF"/>
    <w:rsid w:val="00993EF1"/>
    <w:rsid w:val="009940EC"/>
    <w:rsid w:val="00995D68"/>
    <w:rsid w:val="009A14C0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E44BA"/>
    <w:rsid w:val="009F1DBA"/>
    <w:rsid w:val="009F6B9D"/>
    <w:rsid w:val="00A01A76"/>
    <w:rsid w:val="00A04553"/>
    <w:rsid w:val="00A13B36"/>
    <w:rsid w:val="00A22380"/>
    <w:rsid w:val="00A25205"/>
    <w:rsid w:val="00A311A8"/>
    <w:rsid w:val="00A32827"/>
    <w:rsid w:val="00A32E84"/>
    <w:rsid w:val="00A3555E"/>
    <w:rsid w:val="00A46610"/>
    <w:rsid w:val="00A47697"/>
    <w:rsid w:val="00A52541"/>
    <w:rsid w:val="00A535EB"/>
    <w:rsid w:val="00A635BC"/>
    <w:rsid w:val="00A72318"/>
    <w:rsid w:val="00A7310F"/>
    <w:rsid w:val="00A82D63"/>
    <w:rsid w:val="00A86511"/>
    <w:rsid w:val="00AA3720"/>
    <w:rsid w:val="00AA51B8"/>
    <w:rsid w:val="00AA58F1"/>
    <w:rsid w:val="00AB4E3F"/>
    <w:rsid w:val="00AC03CC"/>
    <w:rsid w:val="00AC1B75"/>
    <w:rsid w:val="00AC2F5D"/>
    <w:rsid w:val="00AC3431"/>
    <w:rsid w:val="00AC7B0A"/>
    <w:rsid w:val="00AE1B68"/>
    <w:rsid w:val="00AE4B1C"/>
    <w:rsid w:val="00AE5E58"/>
    <w:rsid w:val="00AE7EC7"/>
    <w:rsid w:val="00AF5AB0"/>
    <w:rsid w:val="00AF6E1C"/>
    <w:rsid w:val="00AF7D9C"/>
    <w:rsid w:val="00B015A9"/>
    <w:rsid w:val="00B1152E"/>
    <w:rsid w:val="00B13B6D"/>
    <w:rsid w:val="00B24982"/>
    <w:rsid w:val="00B25315"/>
    <w:rsid w:val="00B26FD7"/>
    <w:rsid w:val="00B27DD0"/>
    <w:rsid w:val="00B30008"/>
    <w:rsid w:val="00B51728"/>
    <w:rsid w:val="00B55527"/>
    <w:rsid w:val="00B5675B"/>
    <w:rsid w:val="00B60674"/>
    <w:rsid w:val="00B650F5"/>
    <w:rsid w:val="00B7338E"/>
    <w:rsid w:val="00B7367A"/>
    <w:rsid w:val="00B7477C"/>
    <w:rsid w:val="00B76DA2"/>
    <w:rsid w:val="00B8021B"/>
    <w:rsid w:val="00B90BAB"/>
    <w:rsid w:val="00B91456"/>
    <w:rsid w:val="00B94027"/>
    <w:rsid w:val="00B94443"/>
    <w:rsid w:val="00BA2F56"/>
    <w:rsid w:val="00BA30D6"/>
    <w:rsid w:val="00BA52FC"/>
    <w:rsid w:val="00BB18FF"/>
    <w:rsid w:val="00BB1CE1"/>
    <w:rsid w:val="00BB7A39"/>
    <w:rsid w:val="00BC2048"/>
    <w:rsid w:val="00BC2BD5"/>
    <w:rsid w:val="00BC4252"/>
    <w:rsid w:val="00BC6EA0"/>
    <w:rsid w:val="00BC6FF1"/>
    <w:rsid w:val="00BD0E84"/>
    <w:rsid w:val="00BD3745"/>
    <w:rsid w:val="00BD6126"/>
    <w:rsid w:val="00BE28A6"/>
    <w:rsid w:val="00BE2A40"/>
    <w:rsid w:val="00BE49F9"/>
    <w:rsid w:val="00BE59D6"/>
    <w:rsid w:val="00BE7720"/>
    <w:rsid w:val="00C01315"/>
    <w:rsid w:val="00C04C06"/>
    <w:rsid w:val="00C176B3"/>
    <w:rsid w:val="00C20BDC"/>
    <w:rsid w:val="00C272EB"/>
    <w:rsid w:val="00C306DC"/>
    <w:rsid w:val="00C31C23"/>
    <w:rsid w:val="00C34816"/>
    <w:rsid w:val="00C40612"/>
    <w:rsid w:val="00C42200"/>
    <w:rsid w:val="00C47A37"/>
    <w:rsid w:val="00C546FE"/>
    <w:rsid w:val="00C54D89"/>
    <w:rsid w:val="00C55797"/>
    <w:rsid w:val="00C55B5B"/>
    <w:rsid w:val="00C56670"/>
    <w:rsid w:val="00C5673D"/>
    <w:rsid w:val="00C61A03"/>
    <w:rsid w:val="00C666C7"/>
    <w:rsid w:val="00C70EF0"/>
    <w:rsid w:val="00C728CC"/>
    <w:rsid w:val="00C804B0"/>
    <w:rsid w:val="00C84901"/>
    <w:rsid w:val="00C8606A"/>
    <w:rsid w:val="00C90B00"/>
    <w:rsid w:val="00CA0458"/>
    <w:rsid w:val="00CA066D"/>
    <w:rsid w:val="00CA140D"/>
    <w:rsid w:val="00CA7362"/>
    <w:rsid w:val="00CA7A1A"/>
    <w:rsid w:val="00CA7BA5"/>
    <w:rsid w:val="00CB4979"/>
    <w:rsid w:val="00CB5F01"/>
    <w:rsid w:val="00CB7032"/>
    <w:rsid w:val="00CB76C0"/>
    <w:rsid w:val="00CB7B3E"/>
    <w:rsid w:val="00CC24A6"/>
    <w:rsid w:val="00CC3BB5"/>
    <w:rsid w:val="00CC3D79"/>
    <w:rsid w:val="00CC4C52"/>
    <w:rsid w:val="00CD4D8C"/>
    <w:rsid w:val="00CD58B0"/>
    <w:rsid w:val="00CD7A80"/>
    <w:rsid w:val="00CE1138"/>
    <w:rsid w:val="00CE4416"/>
    <w:rsid w:val="00D007B8"/>
    <w:rsid w:val="00D04DC3"/>
    <w:rsid w:val="00D11A35"/>
    <w:rsid w:val="00D1245A"/>
    <w:rsid w:val="00D164F1"/>
    <w:rsid w:val="00D2180B"/>
    <w:rsid w:val="00D221EC"/>
    <w:rsid w:val="00D27716"/>
    <w:rsid w:val="00D332BA"/>
    <w:rsid w:val="00D417A9"/>
    <w:rsid w:val="00D46BA7"/>
    <w:rsid w:val="00D50B6C"/>
    <w:rsid w:val="00D50C21"/>
    <w:rsid w:val="00D52048"/>
    <w:rsid w:val="00D52D23"/>
    <w:rsid w:val="00D57C0D"/>
    <w:rsid w:val="00D6121B"/>
    <w:rsid w:val="00D616D8"/>
    <w:rsid w:val="00D737F3"/>
    <w:rsid w:val="00D7695A"/>
    <w:rsid w:val="00D7750D"/>
    <w:rsid w:val="00D82D53"/>
    <w:rsid w:val="00D85905"/>
    <w:rsid w:val="00D92DA3"/>
    <w:rsid w:val="00D95A41"/>
    <w:rsid w:val="00D9750B"/>
    <w:rsid w:val="00DA01CF"/>
    <w:rsid w:val="00DA01D5"/>
    <w:rsid w:val="00DA2D6F"/>
    <w:rsid w:val="00DB12DB"/>
    <w:rsid w:val="00DB197B"/>
    <w:rsid w:val="00DB6452"/>
    <w:rsid w:val="00DC0053"/>
    <w:rsid w:val="00DC0E82"/>
    <w:rsid w:val="00DC6FB8"/>
    <w:rsid w:val="00DD4E91"/>
    <w:rsid w:val="00DD6DE7"/>
    <w:rsid w:val="00DE391D"/>
    <w:rsid w:val="00DF059F"/>
    <w:rsid w:val="00DF3377"/>
    <w:rsid w:val="00DF6BBC"/>
    <w:rsid w:val="00E07D1B"/>
    <w:rsid w:val="00E11D5C"/>
    <w:rsid w:val="00E121DA"/>
    <w:rsid w:val="00E16871"/>
    <w:rsid w:val="00E23372"/>
    <w:rsid w:val="00E23B90"/>
    <w:rsid w:val="00E366D8"/>
    <w:rsid w:val="00E37A1B"/>
    <w:rsid w:val="00E41F19"/>
    <w:rsid w:val="00E52088"/>
    <w:rsid w:val="00E530B0"/>
    <w:rsid w:val="00E55ACD"/>
    <w:rsid w:val="00E637EA"/>
    <w:rsid w:val="00E73876"/>
    <w:rsid w:val="00E739CE"/>
    <w:rsid w:val="00E75ADB"/>
    <w:rsid w:val="00E809E7"/>
    <w:rsid w:val="00E84E9D"/>
    <w:rsid w:val="00E8570C"/>
    <w:rsid w:val="00E8686A"/>
    <w:rsid w:val="00E87141"/>
    <w:rsid w:val="00E8786B"/>
    <w:rsid w:val="00E90F9A"/>
    <w:rsid w:val="00E920F4"/>
    <w:rsid w:val="00E923BC"/>
    <w:rsid w:val="00EA3B7E"/>
    <w:rsid w:val="00EA531E"/>
    <w:rsid w:val="00EB0A74"/>
    <w:rsid w:val="00EC01EA"/>
    <w:rsid w:val="00EC046E"/>
    <w:rsid w:val="00EC143B"/>
    <w:rsid w:val="00EC2BBD"/>
    <w:rsid w:val="00EC717E"/>
    <w:rsid w:val="00EC71CE"/>
    <w:rsid w:val="00ED0008"/>
    <w:rsid w:val="00ED220E"/>
    <w:rsid w:val="00ED4061"/>
    <w:rsid w:val="00ED49F2"/>
    <w:rsid w:val="00ED4E44"/>
    <w:rsid w:val="00ED5B64"/>
    <w:rsid w:val="00EE211F"/>
    <w:rsid w:val="00EE56C2"/>
    <w:rsid w:val="00EE7243"/>
    <w:rsid w:val="00EF1FB4"/>
    <w:rsid w:val="00EF578F"/>
    <w:rsid w:val="00F00D28"/>
    <w:rsid w:val="00F01A74"/>
    <w:rsid w:val="00F02874"/>
    <w:rsid w:val="00F028E2"/>
    <w:rsid w:val="00F07E86"/>
    <w:rsid w:val="00F10049"/>
    <w:rsid w:val="00F1049F"/>
    <w:rsid w:val="00F107EE"/>
    <w:rsid w:val="00F112C0"/>
    <w:rsid w:val="00F15533"/>
    <w:rsid w:val="00F156A6"/>
    <w:rsid w:val="00F16F27"/>
    <w:rsid w:val="00F23DC9"/>
    <w:rsid w:val="00F24F92"/>
    <w:rsid w:val="00F26DA8"/>
    <w:rsid w:val="00F27405"/>
    <w:rsid w:val="00F31107"/>
    <w:rsid w:val="00F36133"/>
    <w:rsid w:val="00F368AC"/>
    <w:rsid w:val="00F54D16"/>
    <w:rsid w:val="00F54EBC"/>
    <w:rsid w:val="00F562B1"/>
    <w:rsid w:val="00F62D8E"/>
    <w:rsid w:val="00F63D50"/>
    <w:rsid w:val="00F64DFA"/>
    <w:rsid w:val="00F71799"/>
    <w:rsid w:val="00F725AC"/>
    <w:rsid w:val="00F76B09"/>
    <w:rsid w:val="00F779DD"/>
    <w:rsid w:val="00F8040E"/>
    <w:rsid w:val="00F840B6"/>
    <w:rsid w:val="00F8478C"/>
    <w:rsid w:val="00F84814"/>
    <w:rsid w:val="00F8567B"/>
    <w:rsid w:val="00F86D14"/>
    <w:rsid w:val="00F93314"/>
    <w:rsid w:val="00F93E91"/>
    <w:rsid w:val="00FA0994"/>
    <w:rsid w:val="00FA3F16"/>
    <w:rsid w:val="00FB3BC1"/>
    <w:rsid w:val="00FB4531"/>
    <w:rsid w:val="00FB7794"/>
    <w:rsid w:val="00FC2EED"/>
    <w:rsid w:val="00FC337C"/>
    <w:rsid w:val="00FC5691"/>
    <w:rsid w:val="00FD1256"/>
    <w:rsid w:val="00FD4580"/>
    <w:rsid w:val="00FD7CF3"/>
    <w:rsid w:val="00FE12C2"/>
    <w:rsid w:val="00FE13AD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Sraopastraipa">
    <w:name w:val="List Paragraph"/>
    <w:basedOn w:val="prastasis"/>
    <w:uiPriority w:val="34"/>
    <w:qFormat/>
    <w:rsid w:val="0025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1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2026-03-04T08:49:00Z</cp:lastPrinted>
  <dcterms:created xsi:type="dcterms:W3CDTF">2026-03-16T07:58:00Z</dcterms:created>
  <dcterms:modified xsi:type="dcterms:W3CDTF">2026-03-16T07:58:00Z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