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B1D" w14:textId="39F2B51F" w:rsidR="007F1BB8" w:rsidRPr="00977FDC" w:rsidRDefault="00977FDC" w:rsidP="00977FD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 w:rsidRPr="00977FDC">
        <w:rPr>
          <w:b/>
          <w:bCs/>
          <w:noProof/>
        </w:rPr>
        <w:t>Projektas</w:t>
      </w:r>
      <w:r w:rsidR="00AF52FB">
        <w:rPr>
          <w:b/>
          <w:bCs/>
          <w:noProof/>
        </w:rPr>
        <w:t xml:space="preserve"> Nr. TSP-43</w:t>
      </w: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8A876" w14:textId="77777777" w:rsidR="000F3225" w:rsidRDefault="00030A3C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</w:t>
      </w:r>
      <w:r w:rsidR="007E351B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E0370F0" w14:textId="77777777" w:rsidR="000F3225" w:rsidRDefault="000F3225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2A2F96E5" w14:textId="77777777" w:rsidR="004428E6" w:rsidRPr="004428E6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 w:rsidRPr="004428E6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5D2CC3FE" w:rsidR="00D25E2C" w:rsidRDefault="00CB6060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 w:rsidRPr="00CB6060">
        <w:rPr>
          <w:b/>
          <w:bCs/>
          <w:color w:val="000000"/>
          <w:szCs w:val="24"/>
          <w:shd w:val="clear" w:color="auto" w:fill="FFFFFF"/>
        </w:rPr>
        <w:t xml:space="preserve">DĖL </w:t>
      </w:r>
      <w:bookmarkEnd w:id="0"/>
      <w:r w:rsidR="00593AF4">
        <w:rPr>
          <w:b/>
          <w:bCs/>
          <w:color w:val="000000"/>
          <w:szCs w:val="24"/>
          <w:shd w:val="clear" w:color="auto" w:fill="FFFFFF"/>
        </w:rPr>
        <w:t>KALVARIJOS SAVIVALDYBĖS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202</w:t>
      </w:r>
      <w:r w:rsidR="00DC4C0B">
        <w:rPr>
          <w:b/>
          <w:bCs/>
          <w:color w:val="000000"/>
          <w:szCs w:val="24"/>
          <w:shd w:val="clear" w:color="auto" w:fill="FFFFFF"/>
        </w:rPr>
        <w:t>5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METŲ ŠEIMOS STIPRINIMO PROGRAMOS </w:t>
      </w:r>
      <w:r w:rsidR="00593AF4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7329A2">
        <w:rPr>
          <w:b/>
          <w:bCs/>
          <w:color w:val="000000"/>
          <w:szCs w:val="24"/>
          <w:shd w:val="clear" w:color="auto" w:fill="FFFFFF"/>
        </w:rPr>
        <w:t xml:space="preserve">ATASKAITOS </w:t>
      </w:r>
      <w:r w:rsidR="00B05A01">
        <w:rPr>
          <w:b/>
          <w:bCs/>
          <w:color w:val="000000"/>
          <w:szCs w:val="24"/>
          <w:shd w:val="clear" w:color="auto" w:fill="FFFFFF"/>
        </w:rPr>
        <w:t>PA</w:t>
      </w:r>
      <w:r w:rsidR="00593AF4">
        <w:rPr>
          <w:b/>
          <w:bCs/>
          <w:color w:val="000000"/>
          <w:szCs w:val="24"/>
          <w:shd w:val="clear" w:color="auto" w:fill="FFFFFF"/>
        </w:rPr>
        <w:t>TVIRTINIMO</w:t>
      </w:r>
    </w:p>
    <w:p w14:paraId="380E84F7" w14:textId="77777777" w:rsidR="00593AF4" w:rsidRPr="00510553" w:rsidRDefault="00593AF4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323ACB6E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593AF4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593AF4">
        <w:rPr>
          <w:color w:val="000000"/>
          <w:szCs w:val="24"/>
          <w:shd w:val="clear" w:color="auto" w:fill="FFFFFF"/>
        </w:rPr>
        <w:t xml:space="preserve">         </w:t>
      </w:r>
      <w:r w:rsidR="002A4DC2">
        <w:rPr>
          <w:color w:val="000000"/>
          <w:szCs w:val="24"/>
          <w:shd w:val="clear" w:color="auto" w:fill="FFFFFF"/>
        </w:rPr>
        <w:t xml:space="preserve"> 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4718C367" w14:textId="77777777" w:rsidR="00CD4601" w:rsidRDefault="00CD4601" w:rsidP="00CD46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C0D26A1" w14:textId="119A533B" w:rsidR="00CD4601" w:rsidRDefault="00CD4601" w:rsidP="00B05A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Vadovaudamasi Lietuvos Respublikos vietos savivaldos įstatymo </w:t>
      </w:r>
      <w:r w:rsidR="00B05A01">
        <w:t>15</w:t>
      </w:r>
      <w:r w:rsidR="008C39B6">
        <w:t xml:space="preserve"> straipsnio </w:t>
      </w:r>
      <w:r w:rsidR="00B05A01">
        <w:t>4 dalimi</w:t>
      </w:r>
      <w:r w:rsidR="008C39B6">
        <w:t>,</w:t>
      </w:r>
      <w:r w:rsidR="00377B8D">
        <w:t xml:space="preserve"> </w:t>
      </w:r>
      <w:r w:rsidR="009A1E0F">
        <w:t xml:space="preserve">16 straipsnio 1 dalimi, </w:t>
      </w:r>
      <w:r w:rsidR="00B05A01">
        <w:t xml:space="preserve">Lietuvos Respublikos šeimos stiprinimo įstatymo 14 straipsnio 1 dalies 1, 4 ir 5 punktais ir </w:t>
      </w:r>
      <w:r w:rsidR="00BF1BC5">
        <w:t xml:space="preserve"> atsižvelgdama į</w:t>
      </w:r>
      <w:r w:rsidR="00B05A01">
        <w:t xml:space="preserve"> Kalvarijos savivaldybės šeimos politikos stiprinimo komisijos 2026 m. kovo 5 d. protokolinį sprendimą </w:t>
      </w:r>
      <w:r w:rsidR="00B05A01" w:rsidRPr="00B05A01">
        <w:rPr>
          <w:color w:val="000000" w:themeColor="text1"/>
        </w:rPr>
        <w:t>Nr. ŠPSK-</w:t>
      </w:r>
      <w:r w:rsidR="0046442B">
        <w:rPr>
          <w:color w:val="000000" w:themeColor="text1"/>
        </w:rPr>
        <w:t>2</w:t>
      </w:r>
      <w:r w:rsidR="00B05A01" w:rsidRPr="00B05A01">
        <w:rPr>
          <w:color w:val="000000" w:themeColor="text1"/>
        </w:rPr>
        <w:t xml:space="preserve"> </w:t>
      </w:r>
      <w:r w:rsidR="00377B8D">
        <w:t>,</w:t>
      </w:r>
      <w:r>
        <w:t xml:space="preserve"> </w:t>
      </w:r>
      <w:r w:rsidR="00847E86">
        <w:t xml:space="preserve">Kalvarijos </w:t>
      </w:r>
      <w:r>
        <w:t>savivaldybės taryba</w:t>
      </w:r>
      <w:r w:rsidR="00B05A01">
        <w:t xml:space="preserve"> </w:t>
      </w:r>
      <w:r>
        <w:t>n</w:t>
      </w:r>
      <w:r w:rsidR="00F61AE6">
        <w:t xml:space="preserve"> </w:t>
      </w:r>
      <w:r>
        <w:t>u</w:t>
      </w:r>
      <w:r w:rsidR="00F61AE6">
        <w:t xml:space="preserve"> </w:t>
      </w:r>
      <w:r>
        <w:t>s</w:t>
      </w:r>
      <w:r w:rsidR="00F61AE6">
        <w:t xml:space="preserve"> </w:t>
      </w:r>
      <w:r>
        <w:t>p</w:t>
      </w:r>
      <w:r w:rsidR="00F61AE6">
        <w:t xml:space="preserve"> </w:t>
      </w:r>
      <w:r>
        <w:t>r</w:t>
      </w:r>
      <w:r w:rsidR="00F61AE6">
        <w:t xml:space="preserve"> </w:t>
      </w:r>
      <w:r>
        <w:t>e</w:t>
      </w:r>
      <w:r w:rsidR="00F61AE6">
        <w:t xml:space="preserve"> </w:t>
      </w:r>
      <w:r>
        <w:t>n</w:t>
      </w:r>
      <w:r w:rsidR="00F61AE6">
        <w:t xml:space="preserve"> </w:t>
      </w:r>
      <w:r>
        <w:t>d</w:t>
      </w:r>
      <w:r w:rsidR="00F61AE6">
        <w:t xml:space="preserve"> </w:t>
      </w:r>
      <w:r>
        <w:t>ž</w:t>
      </w:r>
      <w:r w:rsidR="00F61AE6">
        <w:t xml:space="preserve"> </w:t>
      </w:r>
      <w:r>
        <w:t>i</w:t>
      </w:r>
      <w:r w:rsidR="00F61AE6">
        <w:t xml:space="preserve"> </w:t>
      </w:r>
      <w:r>
        <w:t>a:</w:t>
      </w:r>
    </w:p>
    <w:p w14:paraId="0059FF8A" w14:textId="3F36E6E0" w:rsidR="003E256F" w:rsidRDefault="00377B8D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Patvirtinti </w:t>
      </w:r>
      <w:r w:rsidR="00593AF4">
        <w:t xml:space="preserve">Kalvarijos savivaldybės </w:t>
      </w:r>
      <w:r w:rsidR="00B05A01">
        <w:t>202</w:t>
      </w:r>
      <w:r w:rsidR="00DC4C0B">
        <w:t>5</w:t>
      </w:r>
      <w:r w:rsidR="00B05A01">
        <w:t xml:space="preserve"> metų šeimos stiprinimo program</w:t>
      </w:r>
      <w:r w:rsidR="007329A2">
        <w:t>os ataskaitą</w:t>
      </w:r>
      <w:r w:rsidR="00593AF4">
        <w:t xml:space="preserve"> (pridedama). </w:t>
      </w:r>
    </w:p>
    <w:p w14:paraId="320E9759" w14:textId="77777777" w:rsidR="000F5692" w:rsidRDefault="0091604A" w:rsidP="000F5692">
      <w:pPr>
        <w:spacing w:line="360" w:lineRule="auto"/>
        <w:ind w:firstLine="284"/>
        <w:jc w:val="both"/>
        <w:rPr>
          <w:szCs w:val="24"/>
          <w:lang w:eastAsia="lt-LT"/>
        </w:rPr>
      </w:pPr>
      <w:r>
        <w:rPr>
          <w:color w:val="000000"/>
          <w:szCs w:val="24"/>
        </w:rPr>
        <w:tab/>
      </w:r>
      <w:r w:rsidR="000F5692">
        <w:rPr>
          <w:szCs w:val="24"/>
          <w:lang w:eastAsia="lt-LT"/>
        </w:rPr>
        <w:t>Šis sprendimas per vieną mėnesį nuo jo įsigaliojimo arba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0FE20979" w14:textId="74D10061" w:rsidR="00D12749" w:rsidRPr="00A562EF" w:rsidRDefault="00D12749" w:rsidP="00483A6F">
      <w:pPr>
        <w:tabs>
          <w:tab w:val="left" w:pos="709"/>
          <w:tab w:val="left" w:pos="1134"/>
        </w:tabs>
        <w:spacing w:line="360" w:lineRule="auto"/>
        <w:jc w:val="both"/>
        <w:rPr>
          <w:caps/>
          <w:shd w:val="clear" w:color="auto" w:fill="FFFFFF"/>
        </w:rPr>
      </w:pP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61F033B2" w14:textId="77777777" w:rsidR="007F59A5" w:rsidRDefault="007F59A5" w:rsidP="00A97725">
      <w:pPr>
        <w:tabs>
          <w:tab w:val="right" w:pos="9638"/>
        </w:tabs>
      </w:pPr>
    </w:p>
    <w:p w14:paraId="394C648C" w14:textId="77777777" w:rsidR="000F1C44" w:rsidRDefault="000F1C44" w:rsidP="00A97725">
      <w:pPr>
        <w:tabs>
          <w:tab w:val="right" w:pos="9638"/>
        </w:tabs>
        <w:rPr>
          <w:szCs w:val="24"/>
          <w:lang w:eastAsia="lt-LT"/>
        </w:rPr>
      </w:pPr>
    </w:p>
    <w:p w14:paraId="0874590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6E9A58F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0AD6E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821E1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566002BE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EB11084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31E371D9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19299318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7C92C9E6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2D26DFAC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37B3BF3C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39D7DA2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D85BCF4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95E2121" w14:textId="42BA228E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7DCC53FD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</w:t>
      </w:r>
    </w:p>
    <w:p w14:paraId="205C5928" w14:textId="77588D97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3F96C735" w:rsidR="00AE1F0D" w:rsidRPr="007F1BB8" w:rsidRDefault="00BF774C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</w:t>
      </w:r>
      <w:r w:rsidR="00593AF4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593AF4">
        <w:rPr>
          <w:szCs w:val="24"/>
          <w:lang w:eastAsia="lt-LT"/>
        </w:rPr>
        <w:t>0</w:t>
      </w:r>
      <w:r w:rsidR="00B05A01">
        <w:rPr>
          <w:szCs w:val="24"/>
          <w:lang w:eastAsia="lt-LT"/>
        </w:rPr>
        <w:t>3</w:t>
      </w:r>
      <w:r w:rsidR="000F1C44">
        <w:rPr>
          <w:szCs w:val="24"/>
          <w:lang w:eastAsia="lt-LT"/>
        </w:rPr>
        <w:t>-</w:t>
      </w:r>
      <w:r w:rsidR="00B05A01">
        <w:rPr>
          <w:szCs w:val="24"/>
          <w:lang w:eastAsia="lt-LT"/>
        </w:rPr>
        <w:t>09</w:t>
      </w:r>
    </w:p>
    <w:sectPr w:rsidR="00AE1F0D" w:rsidRPr="007F1BB8" w:rsidSect="000F1C4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A059" w14:textId="77777777" w:rsidR="00364B48" w:rsidRDefault="00364B48">
      <w:r>
        <w:separator/>
      </w:r>
    </w:p>
  </w:endnote>
  <w:endnote w:type="continuationSeparator" w:id="0">
    <w:p w14:paraId="6024E692" w14:textId="77777777" w:rsidR="00364B48" w:rsidRDefault="00364B48">
      <w:r>
        <w:continuationSeparator/>
      </w:r>
    </w:p>
  </w:endnote>
  <w:endnote w:type="continuationNotice" w:id="1">
    <w:p w14:paraId="7661EC8D" w14:textId="77777777" w:rsidR="00364B48" w:rsidRDefault="00364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717BB" w14:textId="77777777" w:rsidR="00364B48" w:rsidRDefault="00364B48">
      <w:r>
        <w:separator/>
      </w:r>
    </w:p>
  </w:footnote>
  <w:footnote w:type="continuationSeparator" w:id="0">
    <w:p w14:paraId="3D71E8BF" w14:textId="77777777" w:rsidR="00364B48" w:rsidRDefault="00364B48">
      <w:r>
        <w:continuationSeparator/>
      </w:r>
    </w:p>
  </w:footnote>
  <w:footnote w:type="continuationNotice" w:id="1">
    <w:p w14:paraId="1185AC38" w14:textId="77777777" w:rsidR="00364B48" w:rsidRDefault="00364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13BBD"/>
    <w:rsid w:val="00013E47"/>
    <w:rsid w:val="00013E86"/>
    <w:rsid w:val="00014395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96D4E"/>
    <w:rsid w:val="000A075B"/>
    <w:rsid w:val="000A1779"/>
    <w:rsid w:val="000A22ED"/>
    <w:rsid w:val="000B017F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1C44"/>
    <w:rsid w:val="000F3225"/>
    <w:rsid w:val="000F5692"/>
    <w:rsid w:val="000F600A"/>
    <w:rsid w:val="000F73BA"/>
    <w:rsid w:val="00100680"/>
    <w:rsid w:val="00100850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56901"/>
    <w:rsid w:val="00172061"/>
    <w:rsid w:val="00176449"/>
    <w:rsid w:val="0018544E"/>
    <w:rsid w:val="00186091"/>
    <w:rsid w:val="00192D14"/>
    <w:rsid w:val="00194772"/>
    <w:rsid w:val="001A0EE5"/>
    <w:rsid w:val="001B0F30"/>
    <w:rsid w:val="001B26DB"/>
    <w:rsid w:val="001B2934"/>
    <w:rsid w:val="001B688A"/>
    <w:rsid w:val="001C249A"/>
    <w:rsid w:val="001C2598"/>
    <w:rsid w:val="001C34C9"/>
    <w:rsid w:val="001C55DE"/>
    <w:rsid w:val="001C5773"/>
    <w:rsid w:val="001D1E3D"/>
    <w:rsid w:val="001D2E70"/>
    <w:rsid w:val="001D5A4F"/>
    <w:rsid w:val="001E2AC1"/>
    <w:rsid w:val="001E4BAC"/>
    <w:rsid w:val="00200E3A"/>
    <w:rsid w:val="00203908"/>
    <w:rsid w:val="00203D2B"/>
    <w:rsid w:val="00205352"/>
    <w:rsid w:val="002124D8"/>
    <w:rsid w:val="002125D4"/>
    <w:rsid w:val="00217DCA"/>
    <w:rsid w:val="00223202"/>
    <w:rsid w:val="00224E37"/>
    <w:rsid w:val="00225360"/>
    <w:rsid w:val="00225E17"/>
    <w:rsid w:val="0022785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77EE"/>
    <w:rsid w:val="00270FC0"/>
    <w:rsid w:val="00271135"/>
    <w:rsid w:val="00271FA9"/>
    <w:rsid w:val="00275B52"/>
    <w:rsid w:val="00276BB3"/>
    <w:rsid w:val="0028335F"/>
    <w:rsid w:val="002837A4"/>
    <w:rsid w:val="002937D5"/>
    <w:rsid w:val="00296DBE"/>
    <w:rsid w:val="002A4DC2"/>
    <w:rsid w:val="002A6A7E"/>
    <w:rsid w:val="002A7E8C"/>
    <w:rsid w:val="002B30EA"/>
    <w:rsid w:val="002B40F5"/>
    <w:rsid w:val="002B61BD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1152"/>
    <w:rsid w:val="002E332E"/>
    <w:rsid w:val="002E52CD"/>
    <w:rsid w:val="002F0A02"/>
    <w:rsid w:val="002F1A74"/>
    <w:rsid w:val="002F6395"/>
    <w:rsid w:val="002F7E68"/>
    <w:rsid w:val="00300403"/>
    <w:rsid w:val="0030235C"/>
    <w:rsid w:val="0030614D"/>
    <w:rsid w:val="00306227"/>
    <w:rsid w:val="0031380D"/>
    <w:rsid w:val="00314CEE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5405F"/>
    <w:rsid w:val="003606EA"/>
    <w:rsid w:val="00363046"/>
    <w:rsid w:val="00364879"/>
    <w:rsid w:val="00364B48"/>
    <w:rsid w:val="0036666D"/>
    <w:rsid w:val="00367C8A"/>
    <w:rsid w:val="00370E40"/>
    <w:rsid w:val="00371DBF"/>
    <w:rsid w:val="003765B1"/>
    <w:rsid w:val="00377B8D"/>
    <w:rsid w:val="00380D1B"/>
    <w:rsid w:val="00381408"/>
    <w:rsid w:val="00381B43"/>
    <w:rsid w:val="00392A9B"/>
    <w:rsid w:val="00396848"/>
    <w:rsid w:val="00396DBF"/>
    <w:rsid w:val="003A11BB"/>
    <w:rsid w:val="003A2C38"/>
    <w:rsid w:val="003B0679"/>
    <w:rsid w:val="003B13B4"/>
    <w:rsid w:val="003B4717"/>
    <w:rsid w:val="003C0B45"/>
    <w:rsid w:val="003C3EFF"/>
    <w:rsid w:val="003D2F1B"/>
    <w:rsid w:val="003D3E0B"/>
    <w:rsid w:val="003D4563"/>
    <w:rsid w:val="003D7DDA"/>
    <w:rsid w:val="003E017C"/>
    <w:rsid w:val="003E256F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535B"/>
    <w:rsid w:val="00434E8F"/>
    <w:rsid w:val="00435823"/>
    <w:rsid w:val="00441F5D"/>
    <w:rsid w:val="004428E6"/>
    <w:rsid w:val="004466D4"/>
    <w:rsid w:val="004476BF"/>
    <w:rsid w:val="004504A6"/>
    <w:rsid w:val="004518F9"/>
    <w:rsid w:val="004532EC"/>
    <w:rsid w:val="00454FF3"/>
    <w:rsid w:val="00455C4F"/>
    <w:rsid w:val="0045748C"/>
    <w:rsid w:val="0046271F"/>
    <w:rsid w:val="0046442B"/>
    <w:rsid w:val="004656FE"/>
    <w:rsid w:val="00465B80"/>
    <w:rsid w:val="00465BEC"/>
    <w:rsid w:val="00467B4E"/>
    <w:rsid w:val="00471300"/>
    <w:rsid w:val="00472BD8"/>
    <w:rsid w:val="0047434B"/>
    <w:rsid w:val="004760AA"/>
    <w:rsid w:val="0047662A"/>
    <w:rsid w:val="004802F8"/>
    <w:rsid w:val="00483A6F"/>
    <w:rsid w:val="00483FF4"/>
    <w:rsid w:val="004879A4"/>
    <w:rsid w:val="004933C2"/>
    <w:rsid w:val="00494DFE"/>
    <w:rsid w:val="00496A6F"/>
    <w:rsid w:val="004A24F6"/>
    <w:rsid w:val="004A46AF"/>
    <w:rsid w:val="004A547E"/>
    <w:rsid w:val="004A6A84"/>
    <w:rsid w:val="004A7B65"/>
    <w:rsid w:val="004B0FD8"/>
    <w:rsid w:val="004D1FDC"/>
    <w:rsid w:val="004D2E45"/>
    <w:rsid w:val="004E28E4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93AF4"/>
    <w:rsid w:val="005A3241"/>
    <w:rsid w:val="005B59D6"/>
    <w:rsid w:val="005C14E5"/>
    <w:rsid w:val="005C1BE5"/>
    <w:rsid w:val="005C20E8"/>
    <w:rsid w:val="005C2472"/>
    <w:rsid w:val="005C3E2D"/>
    <w:rsid w:val="005C5383"/>
    <w:rsid w:val="005D22F3"/>
    <w:rsid w:val="005D3AD0"/>
    <w:rsid w:val="005D73A9"/>
    <w:rsid w:val="005D799C"/>
    <w:rsid w:val="005E0A2C"/>
    <w:rsid w:val="005E1943"/>
    <w:rsid w:val="005E29F0"/>
    <w:rsid w:val="005F26F9"/>
    <w:rsid w:val="005F3F7B"/>
    <w:rsid w:val="00603202"/>
    <w:rsid w:val="00605CA4"/>
    <w:rsid w:val="00606475"/>
    <w:rsid w:val="00606774"/>
    <w:rsid w:val="00610341"/>
    <w:rsid w:val="00612783"/>
    <w:rsid w:val="00613B9F"/>
    <w:rsid w:val="0061464E"/>
    <w:rsid w:val="00617347"/>
    <w:rsid w:val="00623480"/>
    <w:rsid w:val="00623D47"/>
    <w:rsid w:val="00630A31"/>
    <w:rsid w:val="00631AD4"/>
    <w:rsid w:val="00632B59"/>
    <w:rsid w:val="00636947"/>
    <w:rsid w:val="0064085F"/>
    <w:rsid w:val="00645D4B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66CD6"/>
    <w:rsid w:val="00673609"/>
    <w:rsid w:val="00684191"/>
    <w:rsid w:val="0068542E"/>
    <w:rsid w:val="00685A01"/>
    <w:rsid w:val="00685C82"/>
    <w:rsid w:val="00690F26"/>
    <w:rsid w:val="00691201"/>
    <w:rsid w:val="006A1B93"/>
    <w:rsid w:val="006A2EC7"/>
    <w:rsid w:val="006A3F01"/>
    <w:rsid w:val="006B1474"/>
    <w:rsid w:val="006B20BC"/>
    <w:rsid w:val="006B4712"/>
    <w:rsid w:val="006B5119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31CC9"/>
    <w:rsid w:val="007329A2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532F6"/>
    <w:rsid w:val="007619E9"/>
    <w:rsid w:val="00762105"/>
    <w:rsid w:val="0076278E"/>
    <w:rsid w:val="00763418"/>
    <w:rsid w:val="00763D8D"/>
    <w:rsid w:val="007644F2"/>
    <w:rsid w:val="0076639F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A3C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B01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0644A"/>
    <w:rsid w:val="008100CB"/>
    <w:rsid w:val="0081310B"/>
    <w:rsid w:val="008144DB"/>
    <w:rsid w:val="0081540F"/>
    <w:rsid w:val="008233EA"/>
    <w:rsid w:val="00825158"/>
    <w:rsid w:val="00832208"/>
    <w:rsid w:val="00835392"/>
    <w:rsid w:val="00845CCB"/>
    <w:rsid w:val="00846250"/>
    <w:rsid w:val="00846E90"/>
    <w:rsid w:val="00847E86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39B6"/>
    <w:rsid w:val="008C6A05"/>
    <w:rsid w:val="008C7C6E"/>
    <w:rsid w:val="008D0250"/>
    <w:rsid w:val="008D3656"/>
    <w:rsid w:val="008E37D2"/>
    <w:rsid w:val="008E3AA9"/>
    <w:rsid w:val="008E715A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54786"/>
    <w:rsid w:val="00957394"/>
    <w:rsid w:val="009679FE"/>
    <w:rsid w:val="00973001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0FB6"/>
    <w:rsid w:val="00991ADF"/>
    <w:rsid w:val="00996A45"/>
    <w:rsid w:val="009A0703"/>
    <w:rsid w:val="009A1E0F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F0A5A"/>
    <w:rsid w:val="009F5AD6"/>
    <w:rsid w:val="009F6DC3"/>
    <w:rsid w:val="00A0238A"/>
    <w:rsid w:val="00A11800"/>
    <w:rsid w:val="00A13AA3"/>
    <w:rsid w:val="00A14A88"/>
    <w:rsid w:val="00A21506"/>
    <w:rsid w:val="00A2192C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72947"/>
    <w:rsid w:val="00A7313A"/>
    <w:rsid w:val="00A77EB0"/>
    <w:rsid w:val="00A80708"/>
    <w:rsid w:val="00A818E1"/>
    <w:rsid w:val="00A823EA"/>
    <w:rsid w:val="00A82A6C"/>
    <w:rsid w:val="00A85957"/>
    <w:rsid w:val="00A87B8F"/>
    <w:rsid w:val="00A90832"/>
    <w:rsid w:val="00A90C0D"/>
    <w:rsid w:val="00A9281E"/>
    <w:rsid w:val="00A92B10"/>
    <w:rsid w:val="00A9667D"/>
    <w:rsid w:val="00A9770B"/>
    <w:rsid w:val="00A97725"/>
    <w:rsid w:val="00A97DDC"/>
    <w:rsid w:val="00AA7A31"/>
    <w:rsid w:val="00AB22C0"/>
    <w:rsid w:val="00AB4B48"/>
    <w:rsid w:val="00AC4A44"/>
    <w:rsid w:val="00AE1F0D"/>
    <w:rsid w:val="00AE3487"/>
    <w:rsid w:val="00AE41AF"/>
    <w:rsid w:val="00AE58D7"/>
    <w:rsid w:val="00AF1B30"/>
    <w:rsid w:val="00AF2279"/>
    <w:rsid w:val="00AF52FB"/>
    <w:rsid w:val="00AF9DDF"/>
    <w:rsid w:val="00B01020"/>
    <w:rsid w:val="00B01292"/>
    <w:rsid w:val="00B05A01"/>
    <w:rsid w:val="00B06610"/>
    <w:rsid w:val="00B0697E"/>
    <w:rsid w:val="00B1005B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2C39"/>
    <w:rsid w:val="00B432F8"/>
    <w:rsid w:val="00B4533F"/>
    <w:rsid w:val="00B505CC"/>
    <w:rsid w:val="00B605B0"/>
    <w:rsid w:val="00B6345E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F8C"/>
    <w:rsid w:val="00BF1BC5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7BDD"/>
    <w:rsid w:val="00C408B8"/>
    <w:rsid w:val="00C40D76"/>
    <w:rsid w:val="00C43347"/>
    <w:rsid w:val="00C4780E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3C4E"/>
    <w:rsid w:val="00C80979"/>
    <w:rsid w:val="00C83AA8"/>
    <w:rsid w:val="00C90C63"/>
    <w:rsid w:val="00C91E23"/>
    <w:rsid w:val="00C9578F"/>
    <w:rsid w:val="00CA0511"/>
    <w:rsid w:val="00CA6EAB"/>
    <w:rsid w:val="00CB2F7D"/>
    <w:rsid w:val="00CB3AC0"/>
    <w:rsid w:val="00CB6060"/>
    <w:rsid w:val="00CC0E03"/>
    <w:rsid w:val="00CC1B95"/>
    <w:rsid w:val="00CC2BBA"/>
    <w:rsid w:val="00CD24CE"/>
    <w:rsid w:val="00CD2CAD"/>
    <w:rsid w:val="00CD39C8"/>
    <w:rsid w:val="00CD4601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513"/>
    <w:rsid w:val="00D52F30"/>
    <w:rsid w:val="00D530B6"/>
    <w:rsid w:val="00D54184"/>
    <w:rsid w:val="00D5664C"/>
    <w:rsid w:val="00D62381"/>
    <w:rsid w:val="00D626D7"/>
    <w:rsid w:val="00D62C4A"/>
    <w:rsid w:val="00D7222E"/>
    <w:rsid w:val="00D72A56"/>
    <w:rsid w:val="00D7601B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0792"/>
    <w:rsid w:val="00DB60C3"/>
    <w:rsid w:val="00DB68CB"/>
    <w:rsid w:val="00DB6E13"/>
    <w:rsid w:val="00DC124B"/>
    <w:rsid w:val="00DC21E3"/>
    <w:rsid w:val="00DC4C0B"/>
    <w:rsid w:val="00DD4B5E"/>
    <w:rsid w:val="00DD78FE"/>
    <w:rsid w:val="00DE318A"/>
    <w:rsid w:val="00DE4061"/>
    <w:rsid w:val="00DE54B2"/>
    <w:rsid w:val="00DF238B"/>
    <w:rsid w:val="00DF3165"/>
    <w:rsid w:val="00DF61D9"/>
    <w:rsid w:val="00E05F8A"/>
    <w:rsid w:val="00E07C84"/>
    <w:rsid w:val="00E11279"/>
    <w:rsid w:val="00E17A16"/>
    <w:rsid w:val="00E273CF"/>
    <w:rsid w:val="00E27ED2"/>
    <w:rsid w:val="00E42C6B"/>
    <w:rsid w:val="00E43965"/>
    <w:rsid w:val="00E516D7"/>
    <w:rsid w:val="00E53BF6"/>
    <w:rsid w:val="00E540CF"/>
    <w:rsid w:val="00E54524"/>
    <w:rsid w:val="00E54F6E"/>
    <w:rsid w:val="00E621D7"/>
    <w:rsid w:val="00E743D6"/>
    <w:rsid w:val="00E801CE"/>
    <w:rsid w:val="00E80524"/>
    <w:rsid w:val="00E823EB"/>
    <w:rsid w:val="00E856E8"/>
    <w:rsid w:val="00E90D18"/>
    <w:rsid w:val="00E95E25"/>
    <w:rsid w:val="00E963FB"/>
    <w:rsid w:val="00E977C6"/>
    <w:rsid w:val="00E97C03"/>
    <w:rsid w:val="00EA055B"/>
    <w:rsid w:val="00EB2088"/>
    <w:rsid w:val="00EC0968"/>
    <w:rsid w:val="00EC1350"/>
    <w:rsid w:val="00EC4532"/>
    <w:rsid w:val="00EC71CE"/>
    <w:rsid w:val="00ED46B7"/>
    <w:rsid w:val="00ED7BD4"/>
    <w:rsid w:val="00EE0CEE"/>
    <w:rsid w:val="00EE3D54"/>
    <w:rsid w:val="00EE6593"/>
    <w:rsid w:val="00EF0850"/>
    <w:rsid w:val="00EF16A8"/>
    <w:rsid w:val="00EF2B57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BA3"/>
    <w:rsid w:val="00F46F0A"/>
    <w:rsid w:val="00F50809"/>
    <w:rsid w:val="00F56176"/>
    <w:rsid w:val="00F61AE6"/>
    <w:rsid w:val="00F62D24"/>
    <w:rsid w:val="00F718A6"/>
    <w:rsid w:val="00F81330"/>
    <w:rsid w:val="00F87FF7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2026-01-29T06:41:00Z</cp:lastPrinted>
  <dcterms:created xsi:type="dcterms:W3CDTF">2026-03-16T09:22:00Z</dcterms:created>
  <dcterms:modified xsi:type="dcterms:W3CDTF">2026-03-16T09:22:00Z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