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929E5" w14:textId="204929A3" w:rsidR="003E42BB" w:rsidRDefault="00704CFC" w:rsidP="007057B5">
      <w:pPr>
        <w:jc w:val="right"/>
        <w:rPr>
          <w:b/>
          <w:sz w:val="24"/>
          <w:lang w:val="lt-LT"/>
        </w:rPr>
      </w:pPr>
      <w:r w:rsidRPr="00704CFC">
        <w:rPr>
          <w:b/>
          <w:sz w:val="24"/>
          <w:lang w:val="lt-LT"/>
        </w:rPr>
        <w:t>Projektas</w:t>
      </w:r>
      <w:r w:rsidR="00C3218D">
        <w:rPr>
          <w:b/>
          <w:sz w:val="24"/>
          <w:lang w:val="lt-LT"/>
        </w:rPr>
        <w:t xml:space="preserve"> Nr. TSP-46</w:t>
      </w:r>
    </w:p>
    <w:p w14:paraId="6EAABDED" w14:textId="77777777" w:rsidR="00E17612" w:rsidRDefault="00E17612" w:rsidP="00110C44">
      <w:pPr>
        <w:pStyle w:val="Antrat"/>
        <w:rPr>
          <w:lang w:val="lt-LT"/>
        </w:rPr>
      </w:pPr>
    </w:p>
    <w:p w14:paraId="66A489F9" w14:textId="5178853E" w:rsidR="003E42BB" w:rsidRPr="00101EA4" w:rsidRDefault="00DF6BBC" w:rsidP="00110C44">
      <w:pPr>
        <w:pStyle w:val="Antrat"/>
        <w:rPr>
          <w:lang w:val="lt-LT"/>
        </w:rPr>
      </w:pPr>
      <w:r w:rsidRPr="00101EA4">
        <w:rPr>
          <w:lang w:val="lt-LT"/>
        </w:rPr>
        <w:t>KALVARIJOS SAVIVALDYBĖS</w:t>
      </w:r>
      <w:r w:rsidR="00945865">
        <w:rPr>
          <w:lang w:val="lt-LT"/>
        </w:rPr>
        <w:t xml:space="preserve"> </w:t>
      </w:r>
      <w:r w:rsidR="00101EA4" w:rsidRPr="00101EA4">
        <w:rPr>
          <w:lang w:val="lt-LT"/>
        </w:rPr>
        <w:t>TARYBA</w:t>
      </w:r>
    </w:p>
    <w:p w14:paraId="514DF630" w14:textId="77777777" w:rsidR="003E42BB" w:rsidRPr="00101EA4" w:rsidRDefault="003E42BB">
      <w:pPr>
        <w:rPr>
          <w:sz w:val="22"/>
          <w:lang w:val="lt-LT"/>
        </w:rPr>
      </w:pPr>
    </w:p>
    <w:p w14:paraId="36EA7C62" w14:textId="77777777" w:rsidR="003E42BB" w:rsidRPr="00101EA4" w:rsidRDefault="003E42BB">
      <w:pPr>
        <w:rPr>
          <w:sz w:val="22"/>
          <w:lang w:val="lt-LT"/>
        </w:rPr>
        <w:sectPr w:rsidR="003E42BB" w:rsidRPr="00101EA4" w:rsidSect="003378C2">
          <w:headerReference w:type="first" r:id="rId8"/>
          <w:footerReference w:type="first" r:id="rId9"/>
          <w:type w:val="continuous"/>
          <w:pgSz w:w="11906" w:h="16838" w:code="9"/>
          <w:pgMar w:top="1134" w:right="567" w:bottom="1134" w:left="1701" w:header="624" w:footer="624" w:gutter="0"/>
          <w:cols w:space="1296"/>
        </w:sect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101EA4" w:rsidRPr="00101EA4" w14:paraId="6D89A5B1" w14:textId="77777777" w:rsidTr="00335C97">
        <w:trPr>
          <w:trHeight w:val="609"/>
          <w:jc w:val="center"/>
        </w:trPr>
        <w:tc>
          <w:tcPr>
            <w:tcW w:w="9854" w:type="dxa"/>
          </w:tcPr>
          <w:p w14:paraId="5CB2997C" w14:textId="77777777" w:rsidR="00333316" w:rsidRDefault="00333316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</w:p>
          <w:p w14:paraId="4AB71ABD" w14:textId="77777777" w:rsidR="00101EA4" w:rsidRPr="00101EA4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101EA4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101EA4" w:rsidRPr="00101EA4" w14:paraId="5DD5274E" w14:textId="77777777" w:rsidTr="00CC22B4">
        <w:trPr>
          <w:trHeight w:val="627"/>
          <w:jc w:val="center"/>
        </w:trPr>
        <w:tc>
          <w:tcPr>
            <w:tcW w:w="9854" w:type="dxa"/>
          </w:tcPr>
          <w:p w14:paraId="54A659C1" w14:textId="3CF5F5F7" w:rsidR="00101EA4" w:rsidRPr="00101EA4" w:rsidRDefault="00D77A66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szCs w:val="20"/>
                <w:lang w:val="lt-LT"/>
              </w:rPr>
            </w:pPr>
            <w:r>
              <w:rPr>
                <w:b/>
                <w:szCs w:val="20"/>
                <w:lang w:val="lt-LT"/>
              </w:rPr>
              <w:t>DĖL KALVARIJOS SAVIVALDYBĖS 20</w:t>
            </w:r>
            <w:r w:rsidR="00AE0CDE">
              <w:rPr>
                <w:b/>
                <w:szCs w:val="20"/>
                <w:lang w:val="lt-LT"/>
              </w:rPr>
              <w:t>2</w:t>
            </w:r>
            <w:r w:rsidR="00D218EB">
              <w:rPr>
                <w:b/>
                <w:szCs w:val="20"/>
                <w:lang w:val="lt-LT"/>
              </w:rPr>
              <w:t>6</w:t>
            </w:r>
            <w:r>
              <w:rPr>
                <w:b/>
                <w:szCs w:val="20"/>
                <w:lang w:val="lt-LT"/>
              </w:rPr>
              <w:t xml:space="preserve"> METŲ BIUDŽETO </w:t>
            </w:r>
            <w:r w:rsidR="00BE277C">
              <w:rPr>
                <w:b/>
                <w:szCs w:val="20"/>
                <w:lang w:val="lt-LT"/>
              </w:rPr>
              <w:t>TIKSLINIMO</w:t>
            </w:r>
          </w:p>
          <w:p w14:paraId="0CCE3508" w14:textId="77777777" w:rsidR="00101EA4" w:rsidRPr="00101EA4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szCs w:val="20"/>
                <w:lang w:val="lt-LT"/>
              </w:rPr>
            </w:pPr>
          </w:p>
        </w:tc>
      </w:tr>
    </w:tbl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8B3173" w:rsidRPr="00101EA4" w14:paraId="44D10C56" w14:textId="77777777">
        <w:tc>
          <w:tcPr>
            <w:tcW w:w="4822" w:type="dxa"/>
          </w:tcPr>
          <w:p w14:paraId="5551CC67" w14:textId="729AC13E" w:rsidR="008B3173" w:rsidRPr="00101EA4" w:rsidRDefault="00DA45CD" w:rsidP="00302063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</w:t>
            </w:r>
            <w:r w:rsidR="00AE0CDE">
              <w:rPr>
                <w:lang w:val="lt-LT"/>
              </w:rPr>
              <w:t>2</w:t>
            </w:r>
            <w:r w:rsidR="00D218EB">
              <w:rPr>
                <w:lang w:val="lt-LT"/>
              </w:rPr>
              <w:t>6</w:t>
            </w:r>
            <w:r w:rsidR="00D77A66">
              <w:rPr>
                <w:lang w:val="lt-LT"/>
              </w:rPr>
              <w:t xml:space="preserve"> m.</w:t>
            </w:r>
            <w:r w:rsidR="00084A81">
              <w:rPr>
                <w:lang w:val="lt-LT"/>
              </w:rPr>
              <w:t xml:space="preserve"> </w:t>
            </w:r>
            <w:r w:rsidR="00D218EB">
              <w:rPr>
                <w:lang w:val="lt-LT"/>
              </w:rPr>
              <w:t>kovo</w:t>
            </w:r>
            <w:r w:rsidR="00A52F40">
              <w:rPr>
                <w:lang w:val="lt-LT"/>
              </w:rPr>
              <w:t xml:space="preserve"> </w:t>
            </w:r>
            <w:r w:rsidR="00D77A66">
              <w:rPr>
                <w:lang w:val="lt-LT"/>
              </w:rPr>
              <w:t xml:space="preserve"> d.</w:t>
            </w:r>
          </w:p>
        </w:tc>
        <w:tc>
          <w:tcPr>
            <w:tcW w:w="540" w:type="dxa"/>
          </w:tcPr>
          <w:p w14:paraId="3E1B68EE" w14:textId="77777777" w:rsidR="008B3173" w:rsidRPr="00101EA4" w:rsidRDefault="008B3173" w:rsidP="00302063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101EA4">
              <w:rPr>
                <w:lang w:val="lt-LT"/>
              </w:rPr>
              <w:t>Nr.</w:t>
            </w:r>
          </w:p>
        </w:tc>
        <w:tc>
          <w:tcPr>
            <w:tcW w:w="4561" w:type="dxa"/>
          </w:tcPr>
          <w:p w14:paraId="3C954050" w14:textId="77777777" w:rsidR="008B3173" w:rsidRPr="00101EA4" w:rsidRDefault="00D77A66" w:rsidP="00302063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>
              <w:rPr>
                <w:lang w:val="lt-LT"/>
              </w:rPr>
              <w:t>T-</w:t>
            </w:r>
            <w:r w:rsidR="00EC6932">
              <w:rPr>
                <w:lang w:val="lt-LT"/>
              </w:rPr>
              <w:t xml:space="preserve"> </w:t>
            </w:r>
          </w:p>
        </w:tc>
      </w:tr>
      <w:tr w:rsidR="008B3173" w:rsidRPr="00101EA4" w14:paraId="1878C0AA" w14:textId="77777777">
        <w:trPr>
          <w:cantSplit/>
        </w:trPr>
        <w:tc>
          <w:tcPr>
            <w:tcW w:w="9923" w:type="dxa"/>
            <w:gridSpan w:val="3"/>
          </w:tcPr>
          <w:p w14:paraId="22D31FD4" w14:textId="77777777" w:rsidR="008B3173" w:rsidRPr="00101EA4" w:rsidRDefault="008B3173" w:rsidP="00302063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101EA4">
              <w:rPr>
                <w:lang w:val="lt-LT"/>
              </w:rPr>
              <w:t>Kalvarija</w:t>
            </w:r>
          </w:p>
        </w:tc>
      </w:tr>
    </w:tbl>
    <w:p w14:paraId="6B83F985" w14:textId="77777777" w:rsidR="00FA0E37" w:rsidRDefault="00FA0E37" w:rsidP="00CC32E8">
      <w:pPr>
        <w:pStyle w:val="Antrats"/>
        <w:spacing w:line="360" w:lineRule="auto"/>
        <w:ind w:firstLine="709"/>
        <w:jc w:val="both"/>
        <w:rPr>
          <w:lang w:val="lt-LT"/>
        </w:rPr>
      </w:pPr>
    </w:p>
    <w:p w14:paraId="41085342" w14:textId="77777777" w:rsidR="00D77A66" w:rsidRDefault="00D77A66" w:rsidP="00CC32E8">
      <w:pPr>
        <w:pStyle w:val="Antrats"/>
        <w:spacing w:line="360" w:lineRule="auto"/>
        <w:ind w:firstLine="709"/>
        <w:jc w:val="both"/>
        <w:rPr>
          <w:lang w:val="lt-LT"/>
        </w:rPr>
      </w:pPr>
      <w:r>
        <w:rPr>
          <w:lang w:val="lt-LT"/>
        </w:rPr>
        <w:t>Vadovaudamasi Lietuvos Respublikos vietos savivaldos įstatymo 1</w:t>
      </w:r>
      <w:r w:rsidR="008C6503">
        <w:rPr>
          <w:lang w:val="lt-LT"/>
        </w:rPr>
        <w:t>5</w:t>
      </w:r>
      <w:r>
        <w:rPr>
          <w:lang w:val="lt-LT"/>
        </w:rPr>
        <w:t xml:space="preserve"> straipsnio 2 dalies 1</w:t>
      </w:r>
      <w:r w:rsidR="008C6503">
        <w:rPr>
          <w:lang w:val="lt-LT"/>
        </w:rPr>
        <w:t>2</w:t>
      </w:r>
      <w:r>
        <w:rPr>
          <w:lang w:val="lt-LT"/>
        </w:rPr>
        <w:t xml:space="preserve"> punktu, </w:t>
      </w:r>
      <w:r w:rsidR="008C6503">
        <w:rPr>
          <w:lang w:val="lt-LT"/>
        </w:rPr>
        <w:t>66</w:t>
      </w:r>
      <w:r w:rsidR="003F3E3E">
        <w:rPr>
          <w:lang w:val="lt-LT"/>
        </w:rPr>
        <w:t xml:space="preserve"> straipsnio 2</w:t>
      </w:r>
      <w:r w:rsidR="00F23EBB">
        <w:rPr>
          <w:lang w:val="lt-LT"/>
        </w:rPr>
        <w:t xml:space="preserve"> dalimi</w:t>
      </w:r>
      <w:r w:rsidR="00A9789E">
        <w:rPr>
          <w:lang w:val="lt-LT"/>
        </w:rPr>
        <w:t xml:space="preserve"> ir</w:t>
      </w:r>
      <w:r w:rsidR="002839BA">
        <w:rPr>
          <w:lang w:val="lt-LT"/>
        </w:rPr>
        <w:t xml:space="preserve"> atsižvelgdama į</w:t>
      </w:r>
      <w:r w:rsidR="00B64EE4">
        <w:rPr>
          <w:lang w:val="lt-LT"/>
        </w:rPr>
        <w:t xml:space="preserve"> </w:t>
      </w:r>
      <w:r w:rsidR="00621C72">
        <w:rPr>
          <w:lang w:val="lt-LT"/>
        </w:rPr>
        <w:t>asignavimų valdytojų prašymus</w:t>
      </w:r>
      <w:r w:rsidR="00196DDB">
        <w:rPr>
          <w:lang w:val="lt-LT"/>
        </w:rPr>
        <w:t>,</w:t>
      </w:r>
      <w:r w:rsidR="004D52BF">
        <w:rPr>
          <w:lang w:val="lt-LT"/>
        </w:rPr>
        <w:t xml:space="preserve"> </w:t>
      </w:r>
      <w:r w:rsidR="008D6A8F">
        <w:rPr>
          <w:lang w:val="lt-LT"/>
        </w:rPr>
        <w:t>Kalvarijos savivaldybės taryba</w:t>
      </w:r>
      <w:r w:rsidR="00F76120">
        <w:rPr>
          <w:lang w:val="lt-LT"/>
        </w:rPr>
        <w:t xml:space="preserve"> </w:t>
      </w:r>
      <w:r w:rsidR="004312BC">
        <w:rPr>
          <w:lang w:val="lt-LT"/>
        </w:rPr>
        <w:t xml:space="preserve"> </w:t>
      </w:r>
      <w:r w:rsidR="008D6A8F">
        <w:rPr>
          <w:lang w:val="lt-LT"/>
        </w:rPr>
        <w:t>n</w:t>
      </w:r>
      <w:r>
        <w:rPr>
          <w:lang w:val="lt-LT"/>
        </w:rPr>
        <w:t xml:space="preserve"> u s p r e n d ž i a:</w:t>
      </w:r>
    </w:p>
    <w:p w14:paraId="7674DEC4" w14:textId="77FAAD41" w:rsidR="00867498" w:rsidRDefault="00973F83" w:rsidP="00CC32E8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</w:t>
      </w:r>
      <w:r w:rsidR="00CA0254">
        <w:rPr>
          <w:sz w:val="24"/>
          <w:szCs w:val="24"/>
          <w:lang w:val="lt-LT"/>
        </w:rPr>
        <w:t xml:space="preserve">. </w:t>
      </w:r>
      <w:r w:rsidR="00867498">
        <w:rPr>
          <w:sz w:val="24"/>
          <w:szCs w:val="24"/>
          <w:lang w:val="lt-LT"/>
        </w:rPr>
        <w:t>Pa</w:t>
      </w:r>
      <w:r w:rsidR="00196DDB">
        <w:rPr>
          <w:sz w:val="24"/>
          <w:szCs w:val="24"/>
          <w:lang w:val="lt-LT"/>
        </w:rPr>
        <w:t>tikslinti</w:t>
      </w:r>
      <w:r w:rsidR="00867498">
        <w:rPr>
          <w:sz w:val="24"/>
          <w:szCs w:val="24"/>
          <w:lang w:val="lt-LT"/>
        </w:rPr>
        <w:t xml:space="preserve"> Kalvarijos savivaldybės 20</w:t>
      </w:r>
      <w:r w:rsidR="00AE0CDE">
        <w:rPr>
          <w:sz w:val="24"/>
          <w:szCs w:val="24"/>
          <w:lang w:val="lt-LT"/>
        </w:rPr>
        <w:t>2</w:t>
      </w:r>
      <w:r w:rsidR="00D218EB">
        <w:rPr>
          <w:sz w:val="24"/>
          <w:szCs w:val="24"/>
          <w:lang w:val="lt-LT"/>
        </w:rPr>
        <w:t>6</w:t>
      </w:r>
      <w:r w:rsidR="00867498">
        <w:rPr>
          <w:sz w:val="24"/>
          <w:szCs w:val="24"/>
          <w:lang w:val="lt-LT"/>
        </w:rPr>
        <w:t xml:space="preserve"> metų biudžet</w:t>
      </w:r>
      <w:r w:rsidR="00196DDB">
        <w:rPr>
          <w:sz w:val="24"/>
          <w:szCs w:val="24"/>
          <w:lang w:val="lt-LT"/>
        </w:rPr>
        <w:t>ą,</w:t>
      </w:r>
      <w:r w:rsidR="00867498">
        <w:rPr>
          <w:sz w:val="24"/>
          <w:szCs w:val="24"/>
          <w:lang w:val="lt-LT"/>
        </w:rPr>
        <w:t xml:space="preserve"> </w:t>
      </w:r>
      <w:r w:rsidR="00196DDB">
        <w:rPr>
          <w:sz w:val="24"/>
          <w:szCs w:val="24"/>
          <w:lang w:val="lt-LT"/>
        </w:rPr>
        <w:t>atliekant tokius</w:t>
      </w:r>
      <w:r w:rsidR="00867498">
        <w:rPr>
          <w:sz w:val="24"/>
          <w:szCs w:val="24"/>
          <w:lang w:val="lt-LT"/>
        </w:rPr>
        <w:t xml:space="preserve"> </w:t>
      </w:r>
      <w:r w:rsidR="00196DDB">
        <w:rPr>
          <w:sz w:val="24"/>
          <w:szCs w:val="24"/>
          <w:lang w:val="lt-LT"/>
        </w:rPr>
        <w:t>veiksmus</w:t>
      </w:r>
      <w:r w:rsidR="00867498">
        <w:rPr>
          <w:sz w:val="24"/>
          <w:szCs w:val="24"/>
          <w:lang w:val="lt-LT"/>
        </w:rPr>
        <w:t>:</w:t>
      </w:r>
    </w:p>
    <w:p w14:paraId="7C92ED20" w14:textId="6CD220B1" w:rsidR="00A74144" w:rsidRDefault="00FB7CD1" w:rsidP="00CC32E8">
      <w:pPr>
        <w:spacing w:line="360" w:lineRule="auto"/>
        <w:ind w:left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1.1. </w:t>
      </w:r>
      <w:r w:rsidR="00A74144">
        <w:rPr>
          <w:sz w:val="24"/>
          <w:szCs w:val="24"/>
          <w:lang w:val="lt-LT"/>
        </w:rPr>
        <w:t>Pajamų dalyje</w:t>
      </w:r>
      <w:r w:rsidR="00362F05">
        <w:rPr>
          <w:sz w:val="24"/>
          <w:szCs w:val="24"/>
          <w:lang w:val="lt-LT"/>
        </w:rPr>
        <w:t>:</w:t>
      </w:r>
    </w:p>
    <w:p w14:paraId="2FBE6EE7" w14:textId="3EB502A8" w:rsidR="003E6988" w:rsidRDefault="00296106" w:rsidP="00066100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 w:rsidRPr="00BF4462">
        <w:rPr>
          <w:sz w:val="24"/>
          <w:szCs w:val="24"/>
          <w:lang w:val="lt-LT"/>
        </w:rPr>
        <w:t>1.1.</w:t>
      </w:r>
      <w:r w:rsidR="007F3FF8">
        <w:rPr>
          <w:sz w:val="24"/>
          <w:szCs w:val="24"/>
          <w:lang w:val="lt-LT"/>
        </w:rPr>
        <w:t>1</w:t>
      </w:r>
      <w:r w:rsidRPr="00BF4462">
        <w:rPr>
          <w:sz w:val="24"/>
          <w:szCs w:val="24"/>
          <w:lang w:val="lt-LT"/>
        </w:rPr>
        <w:t>.</w:t>
      </w:r>
      <w:r w:rsidR="00FC73A3">
        <w:rPr>
          <w:sz w:val="24"/>
          <w:szCs w:val="24"/>
          <w:lang w:val="lt-LT"/>
        </w:rPr>
        <w:t xml:space="preserve"> </w:t>
      </w:r>
      <w:r w:rsidR="003E6988" w:rsidRPr="00BF4462">
        <w:rPr>
          <w:sz w:val="24"/>
          <w:szCs w:val="24"/>
          <w:lang w:val="lt-LT"/>
        </w:rPr>
        <w:t>valstybės</w:t>
      </w:r>
      <w:r w:rsidR="003E6988">
        <w:rPr>
          <w:sz w:val="24"/>
          <w:szCs w:val="24"/>
          <w:lang w:val="lt-LT"/>
        </w:rPr>
        <w:t xml:space="preserve"> biudžeto lėš</w:t>
      </w:r>
      <w:r w:rsidR="000703F0">
        <w:rPr>
          <w:sz w:val="24"/>
          <w:szCs w:val="24"/>
          <w:lang w:val="lt-LT"/>
        </w:rPr>
        <w:t>a</w:t>
      </w:r>
      <w:r w:rsidR="00DB68B3">
        <w:rPr>
          <w:sz w:val="24"/>
          <w:szCs w:val="24"/>
          <w:lang w:val="lt-LT"/>
        </w:rPr>
        <w:t>s</w:t>
      </w:r>
      <w:r w:rsidR="003E6988">
        <w:rPr>
          <w:sz w:val="24"/>
          <w:szCs w:val="24"/>
          <w:lang w:val="lt-LT"/>
        </w:rPr>
        <w:t>, gaut</w:t>
      </w:r>
      <w:r w:rsidR="00D338D4">
        <w:rPr>
          <w:sz w:val="24"/>
          <w:szCs w:val="24"/>
          <w:lang w:val="lt-LT"/>
        </w:rPr>
        <w:t>as</w:t>
      </w:r>
      <w:r w:rsidR="003E6988">
        <w:rPr>
          <w:sz w:val="24"/>
          <w:szCs w:val="24"/>
          <w:lang w:val="lt-LT"/>
        </w:rPr>
        <w:t xml:space="preserve"> iš kitų valdymo lygių:</w:t>
      </w:r>
    </w:p>
    <w:p w14:paraId="2A8AB725" w14:textId="7AC5458E" w:rsidR="00743969" w:rsidRPr="00CC3E8B" w:rsidRDefault="00743969" w:rsidP="00CC32E8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 w:rsidRPr="00BF4462">
        <w:rPr>
          <w:sz w:val="24"/>
          <w:szCs w:val="24"/>
          <w:lang w:val="lt-LT"/>
        </w:rPr>
        <w:t>1.1.</w:t>
      </w:r>
      <w:r w:rsidR="00760E5F">
        <w:rPr>
          <w:sz w:val="24"/>
          <w:szCs w:val="24"/>
          <w:lang w:val="lt-LT"/>
        </w:rPr>
        <w:t>1</w:t>
      </w:r>
      <w:r w:rsidRPr="00BF4462">
        <w:rPr>
          <w:sz w:val="24"/>
          <w:szCs w:val="24"/>
          <w:lang w:val="lt-LT"/>
        </w:rPr>
        <w:t>.</w:t>
      </w:r>
      <w:r w:rsidR="00BB41DE" w:rsidRPr="00BF4462">
        <w:rPr>
          <w:sz w:val="24"/>
          <w:szCs w:val="24"/>
          <w:lang w:val="lt-LT"/>
        </w:rPr>
        <w:t>1</w:t>
      </w:r>
      <w:r w:rsidRPr="00BF4462">
        <w:rPr>
          <w:sz w:val="24"/>
          <w:szCs w:val="24"/>
          <w:lang w:val="lt-LT"/>
        </w:rPr>
        <w:t>.</w:t>
      </w:r>
      <w:r>
        <w:rPr>
          <w:sz w:val="24"/>
          <w:szCs w:val="24"/>
          <w:lang w:val="lt-LT"/>
        </w:rPr>
        <w:t xml:space="preserve"> </w:t>
      </w:r>
      <w:r w:rsidR="009E6BD4">
        <w:rPr>
          <w:sz w:val="24"/>
          <w:szCs w:val="24"/>
          <w:lang w:val="lt-LT"/>
        </w:rPr>
        <w:t>kompensacijoms už</w:t>
      </w:r>
      <w:r w:rsidR="00BA3318">
        <w:rPr>
          <w:sz w:val="24"/>
          <w:szCs w:val="24"/>
          <w:lang w:val="lt-LT"/>
        </w:rPr>
        <w:t xml:space="preserve"> </w:t>
      </w:r>
      <w:r w:rsidR="00066100">
        <w:rPr>
          <w:sz w:val="24"/>
          <w:szCs w:val="24"/>
          <w:lang w:val="lt-LT"/>
        </w:rPr>
        <w:t>ukrainiečiams</w:t>
      </w:r>
      <w:r w:rsidR="009E6BD4">
        <w:rPr>
          <w:sz w:val="24"/>
          <w:szCs w:val="24"/>
          <w:lang w:val="lt-LT"/>
        </w:rPr>
        <w:t xml:space="preserve"> pabėgėliams suteiktą būstą</w:t>
      </w:r>
      <w:r w:rsidR="00760E5F">
        <w:rPr>
          <w:sz w:val="24"/>
          <w:szCs w:val="24"/>
          <w:lang w:val="lt-LT"/>
        </w:rPr>
        <w:t xml:space="preserve"> </w:t>
      </w:r>
      <w:r w:rsidR="007A0706">
        <w:rPr>
          <w:sz w:val="24"/>
          <w:szCs w:val="24"/>
          <w:lang w:val="lt-LT"/>
        </w:rPr>
        <w:t xml:space="preserve">padidinti </w:t>
      </w:r>
      <w:r w:rsidR="00E10105">
        <w:rPr>
          <w:sz w:val="24"/>
          <w:szCs w:val="24"/>
          <w:lang w:val="lt-LT"/>
        </w:rPr>
        <w:t>5,2</w:t>
      </w:r>
      <w:r w:rsidR="007A0706">
        <w:rPr>
          <w:sz w:val="24"/>
          <w:szCs w:val="24"/>
          <w:lang w:val="lt-LT"/>
        </w:rPr>
        <w:t xml:space="preserve"> tūkst. Eur;</w:t>
      </w:r>
    </w:p>
    <w:p w14:paraId="77C73664" w14:textId="44E45462" w:rsidR="0004032C" w:rsidRDefault="0004032C" w:rsidP="00CC32E8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</w:t>
      </w:r>
      <w:r w:rsidR="00760E5F">
        <w:rPr>
          <w:sz w:val="24"/>
          <w:szCs w:val="24"/>
          <w:lang w:val="lt-LT"/>
        </w:rPr>
        <w:t>1</w:t>
      </w:r>
      <w:r w:rsidR="00FC73A3">
        <w:rPr>
          <w:sz w:val="24"/>
          <w:szCs w:val="24"/>
          <w:lang w:val="lt-LT"/>
        </w:rPr>
        <w:t>.2</w:t>
      </w:r>
      <w:r>
        <w:rPr>
          <w:sz w:val="24"/>
          <w:szCs w:val="24"/>
          <w:lang w:val="lt-LT"/>
        </w:rPr>
        <w:t>.</w:t>
      </w:r>
      <w:r w:rsidR="007A0706">
        <w:rPr>
          <w:sz w:val="24"/>
          <w:szCs w:val="24"/>
          <w:lang w:val="lt-LT"/>
        </w:rPr>
        <w:t xml:space="preserve"> </w:t>
      </w:r>
      <w:r w:rsidR="00C75957">
        <w:rPr>
          <w:sz w:val="24"/>
          <w:szCs w:val="24"/>
          <w:lang w:val="lt-LT"/>
        </w:rPr>
        <w:t xml:space="preserve">koordinuotai teikiamų </w:t>
      </w:r>
      <w:r w:rsidR="009E6123">
        <w:rPr>
          <w:sz w:val="24"/>
          <w:szCs w:val="24"/>
          <w:lang w:val="lt-LT"/>
        </w:rPr>
        <w:t xml:space="preserve">paslaugų vaikams nuo gimimo iki </w:t>
      </w:r>
      <w:r w:rsidR="00D22840">
        <w:rPr>
          <w:sz w:val="24"/>
          <w:szCs w:val="24"/>
          <w:lang w:val="lt-LT"/>
        </w:rPr>
        <w:t>18 metų</w:t>
      </w:r>
      <w:r w:rsidR="00BD46F2">
        <w:rPr>
          <w:sz w:val="24"/>
          <w:szCs w:val="24"/>
          <w:lang w:val="lt-LT"/>
        </w:rPr>
        <w:t xml:space="preserve"> koordinavimo finansavimui</w:t>
      </w:r>
      <w:r w:rsidR="008F4F0F">
        <w:rPr>
          <w:sz w:val="24"/>
          <w:szCs w:val="24"/>
          <w:lang w:val="lt-LT"/>
        </w:rPr>
        <w:t xml:space="preserve"> </w:t>
      </w:r>
      <w:r w:rsidR="000F2376">
        <w:rPr>
          <w:sz w:val="24"/>
          <w:szCs w:val="24"/>
          <w:lang w:val="lt-LT"/>
        </w:rPr>
        <w:t>padidinti</w:t>
      </w:r>
      <w:r w:rsidR="00ED3F7E">
        <w:rPr>
          <w:sz w:val="24"/>
          <w:szCs w:val="24"/>
          <w:lang w:val="lt-LT"/>
        </w:rPr>
        <w:t xml:space="preserve"> </w:t>
      </w:r>
      <w:r w:rsidR="004F08A8">
        <w:rPr>
          <w:sz w:val="24"/>
          <w:szCs w:val="24"/>
          <w:lang w:val="lt-LT"/>
        </w:rPr>
        <w:t>21,2</w:t>
      </w:r>
      <w:r w:rsidR="007514EE">
        <w:rPr>
          <w:sz w:val="24"/>
          <w:szCs w:val="24"/>
          <w:lang w:val="lt-LT"/>
        </w:rPr>
        <w:t xml:space="preserve"> tūkst. Eur;</w:t>
      </w:r>
    </w:p>
    <w:p w14:paraId="22DF6FC3" w14:textId="2AD505AA" w:rsidR="0004032C" w:rsidRDefault="0004032C" w:rsidP="00CC32E8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</w:t>
      </w:r>
      <w:r w:rsidR="00760E5F">
        <w:rPr>
          <w:sz w:val="24"/>
          <w:szCs w:val="24"/>
          <w:lang w:val="lt-LT"/>
        </w:rPr>
        <w:t>1</w:t>
      </w:r>
      <w:r w:rsidR="00FC73A3">
        <w:rPr>
          <w:sz w:val="24"/>
          <w:szCs w:val="24"/>
          <w:lang w:val="lt-LT"/>
        </w:rPr>
        <w:t>.3</w:t>
      </w:r>
      <w:r w:rsidR="006C1060">
        <w:rPr>
          <w:sz w:val="24"/>
          <w:szCs w:val="24"/>
          <w:lang w:val="lt-LT"/>
        </w:rPr>
        <w:t>.</w:t>
      </w:r>
      <w:r w:rsidR="00942A58">
        <w:rPr>
          <w:sz w:val="24"/>
          <w:szCs w:val="24"/>
          <w:lang w:val="lt-LT"/>
        </w:rPr>
        <w:t xml:space="preserve"> </w:t>
      </w:r>
      <w:r w:rsidR="004031E4">
        <w:rPr>
          <w:sz w:val="24"/>
          <w:szCs w:val="24"/>
          <w:lang w:val="lt-LT"/>
        </w:rPr>
        <w:t>įplaukas už N</w:t>
      </w:r>
      <w:r w:rsidR="00302063">
        <w:rPr>
          <w:sz w:val="24"/>
          <w:szCs w:val="24"/>
          <w:lang w:val="lt-LT"/>
        </w:rPr>
        <w:t>acionalinės žemės tarnybos</w:t>
      </w:r>
      <w:r w:rsidR="004031E4">
        <w:rPr>
          <w:sz w:val="24"/>
          <w:szCs w:val="24"/>
          <w:lang w:val="lt-LT"/>
        </w:rPr>
        <w:t xml:space="preserve"> prie A</w:t>
      </w:r>
      <w:r w:rsidR="00302063">
        <w:rPr>
          <w:sz w:val="24"/>
          <w:szCs w:val="24"/>
          <w:lang w:val="lt-LT"/>
        </w:rPr>
        <w:t>plinkos ministerijos</w:t>
      </w:r>
      <w:r w:rsidR="004031E4">
        <w:rPr>
          <w:sz w:val="24"/>
          <w:szCs w:val="24"/>
          <w:lang w:val="lt-LT"/>
        </w:rPr>
        <w:t xml:space="preserve"> parduotą žemę padidinti 5,0 tūkst. Eur</w:t>
      </w:r>
      <w:r w:rsidR="00832D05">
        <w:rPr>
          <w:sz w:val="24"/>
          <w:szCs w:val="24"/>
          <w:lang w:val="lt-LT"/>
        </w:rPr>
        <w:t>;</w:t>
      </w:r>
    </w:p>
    <w:p w14:paraId="5F979489" w14:textId="65CC98E9" w:rsidR="00853516" w:rsidRDefault="005C3B89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</w:t>
      </w:r>
      <w:r w:rsidR="00760E5F">
        <w:rPr>
          <w:sz w:val="24"/>
          <w:szCs w:val="24"/>
          <w:lang w:val="lt-LT"/>
        </w:rPr>
        <w:t>1</w:t>
      </w:r>
      <w:r>
        <w:rPr>
          <w:sz w:val="24"/>
          <w:szCs w:val="24"/>
          <w:lang w:val="lt-LT"/>
        </w:rPr>
        <w:t>.4.</w:t>
      </w:r>
      <w:r w:rsidR="007A0706">
        <w:rPr>
          <w:sz w:val="24"/>
          <w:szCs w:val="24"/>
          <w:lang w:val="lt-LT"/>
        </w:rPr>
        <w:t xml:space="preserve"> </w:t>
      </w:r>
      <w:r w:rsidR="00B837ED">
        <w:rPr>
          <w:sz w:val="24"/>
          <w:szCs w:val="24"/>
          <w:lang w:val="lt-LT"/>
        </w:rPr>
        <w:t>karjeros specialisto išlaikymui pa</w:t>
      </w:r>
      <w:r w:rsidR="004135C0">
        <w:rPr>
          <w:sz w:val="24"/>
          <w:szCs w:val="24"/>
          <w:lang w:val="lt-LT"/>
        </w:rPr>
        <w:t xml:space="preserve">didinti </w:t>
      </w:r>
      <w:r w:rsidR="00900DD7">
        <w:rPr>
          <w:sz w:val="24"/>
          <w:szCs w:val="24"/>
          <w:lang w:val="lt-LT"/>
        </w:rPr>
        <w:t>30,3</w:t>
      </w:r>
      <w:r w:rsidR="00853516">
        <w:rPr>
          <w:sz w:val="24"/>
          <w:szCs w:val="24"/>
          <w:lang w:val="lt-LT"/>
        </w:rPr>
        <w:t xml:space="preserve"> tūkst. Eur;</w:t>
      </w:r>
    </w:p>
    <w:p w14:paraId="4E68FD56" w14:textId="3B17D0B4" w:rsidR="00832D05" w:rsidRDefault="00BD04DF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1.1.1.5. </w:t>
      </w:r>
      <w:r w:rsidR="004A3400">
        <w:rPr>
          <w:sz w:val="24"/>
          <w:szCs w:val="24"/>
          <w:lang w:val="lt-LT"/>
        </w:rPr>
        <w:t>projekto „</w:t>
      </w:r>
      <w:r w:rsidR="00E871F8">
        <w:rPr>
          <w:sz w:val="24"/>
          <w:szCs w:val="24"/>
          <w:lang w:val="lt-LT"/>
        </w:rPr>
        <w:t>Sveikatos centro pastato, Vytauto g. 9, Kalvarija, atnaujinimas“ finansavimui padidinti 350,0 tūkst. Eur;</w:t>
      </w:r>
    </w:p>
    <w:p w14:paraId="09A09CF3" w14:textId="110E4E1F" w:rsidR="00E871F8" w:rsidRDefault="00E871F8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1.1.1.6. projekto „Priedangų infrastruktūros modernizavimas Kalvarijos savivaldybėje“ finansavimui padidinti 118,0 tūkst. Eur;</w:t>
      </w:r>
    </w:p>
    <w:p w14:paraId="2A658E2D" w14:textId="29CCC722" w:rsidR="00E871F8" w:rsidRDefault="00E871F8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1.1.2. ES finansinės paramos lėšas projektams sumažinti 1 951,2 tūkst. Eur, iš jų:</w:t>
      </w:r>
    </w:p>
    <w:p w14:paraId="15ACBB15" w14:textId="4C340045" w:rsidR="00E871F8" w:rsidRDefault="00E871F8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1.1.2.1. </w:t>
      </w:r>
      <w:proofErr w:type="spellStart"/>
      <w:r>
        <w:rPr>
          <w:sz w:val="24"/>
          <w:szCs w:val="24"/>
          <w:lang w:val="lt-LT"/>
        </w:rPr>
        <w:t>Orijos</w:t>
      </w:r>
      <w:proofErr w:type="spellEnd"/>
      <w:r>
        <w:rPr>
          <w:sz w:val="24"/>
          <w:szCs w:val="24"/>
          <w:lang w:val="lt-LT"/>
        </w:rPr>
        <w:t xml:space="preserve"> ežero pakrančių pritaikymas lankymui</w:t>
      </w:r>
      <w:r w:rsidR="00F23DD5">
        <w:rPr>
          <w:sz w:val="24"/>
          <w:szCs w:val="24"/>
          <w:lang w:val="lt-LT"/>
        </w:rPr>
        <w:t xml:space="preserve"> –</w:t>
      </w:r>
      <w:r>
        <w:rPr>
          <w:sz w:val="24"/>
          <w:szCs w:val="24"/>
          <w:lang w:val="lt-LT"/>
        </w:rPr>
        <w:t xml:space="preserve">  477,0 tūkst. Eur;</w:t>
      </w:r>
    </w:p>
    <w:p w14:paraId="12180B82" w14:textId="133D51E9" w:rsidR="00E871F8" w:rsidRDefault="00E871F8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1.1.2.2. </w:t>
      </w:r>
      <w:proofErr w:type="spellStart"/>
      <w:r>
        <w:rPr>
          <w:sz w:val="24"/>
          <w:szCs w:val="24"/>
          <w:lang w:val="lt-LT"/>
        </w:rPr>
        <w:t>Kačergų</w:t>
      </w:r>
      <w:proofErr w:type="spellEnd"/>
      <w:r>
        <w:rPr>
          <w:sz w:val="24"/>
          <w:szCs w:val="24"/>
          <w:lang w:val="lt-LT"/>
        </w:rPr>
        <w:t xml:space="preserve"> kalno pritaikymas lankymui</w:t>
      </w:r>
      <w:r w:rsidR="00F23DD5">
        <w:rPr>
          <w:sz w:val="24"/>
          <w:szCs w:val="24"/>
          <w:lang w:val="lt-LT"/>
        </w:rPr>
        <w:t xml:space="preserve"> –</w:t>
      </w:r>
      <w:r>
        <w:rPr>
          <w:sz w:val="24"/>
          <w:szCs w:val="24"/>
          <w:lang w:val="lt-LT"/>
        </w:rPr>
        <w:t xml:space="preserve"> 792,2 tūkst. Eur;</w:t>
      </w:r>
    </w:p>
    <w:p w14:paraId="423F2675" w14:textId="4447D57E" w:rsidR="00E871F8" w:rsidRDefault="00E871F8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1.1.2.3. saugios ir palankios aplinkos mokiniams sukūrimas Kalvarijos gimnazijoje</w:t>
      </w:r>
      <w:r w:rsidR="00F23DD5">
        <w:rPr>
          <w:sz w:val="24"/>
          <w:szCs w:val="24"/>
          <w:lang w:val="lt-LT"/>
        </w:rPr>
        <w:t xml:space="preserve"> –</w:t>
      </w:r>
      <w:r>
        <w:rPr>
          <w:sz w:val="24"/>
          <w:szCs w:val="24"/>
          <w:lang w:val="lt-LT"/>
        </w:rPr>
        <w:t xml:space="preserve"> 290,0 tūkst. Eur;</w:t>
      </w:r>
    </w:p>
    <w:p w14:paraId="1C0E1DA7" w14:textId="4C47FB67" w:rsidR="00E871F8" w:rsidRDefault="00E871F8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1.1.2.4. paslaugų, reikalingų institucinės globos pertvarkai įgyvendinti, infrastruktūros modernizavimas</w:t>
      </w:r>
      <w:r w:rsidR="00357A3C">
        <w:rPr>
          <w:sz w:val="24"/>
          <w:szCs w:val="24"/>
          <w:lang w:val="lt-LT"/>
        </w:rPr>
        <w:t xml:space="preserve"> ir plėtra Kalvarijos savivaldybėje</w:t>
      </w:r>
      <w:r w:rsidR="00F23DD5">
        <w:rPr>
          <w:sz w:val="24"/>
          <w:szCs w:val="24"/>
          <w:lang w:val="lt-LT"/>
        </w:rPr>
        <w:t xml:space="preserve"> –</w:t>
      </w:r>
      <w:r w:rsidR="00357A3C">
        <w:rPr>
          <w:sz w:val="24"/>
          <w:szCs w:val="24"/>
          <w:lang w:val="lt-LT"/>
        </w:rPr>
        <w:t xml:space="preserve"> 392,0 tūkst. Eur;</w:t>
      </w:r>
    </w:p>
    <w:p w14:paraId="55B08E61" w14:textId="2D7B579E" w:rsidR="00357A3C" w:rsidRDefault="00357A3C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1.1.3. biudžetinių įstaigų pajamas už teikiamas paslaugas padidinti 1,0 tūkst. Eur.</w:t>
      </w:r>
    </w:p>
    <w:p w14:paraId="3380BF13" w14:textId="38738AF0" w:rsidR="003E6988" w:rsidRDefault="00904BA4" w:rsidP="00CC32E8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</w:t>
      </w:r>
      <w:r w:rsidR="00D93E5F">
        <w:rPr>
          <w:sz w:val="24"/>
          <w:szCs w:val="24"/>
          <w:lang w:val="lt-LT"/>
        </w:rPr>
        <w:t>2</w:t>
      </w:r>
      <w:r>
        <w:rPr>
          <w:sz w:val="24"/>
          <w:szCs w:val="24"/>
          <w:lang w:val="lt-LT"/>
        </w:rPr>
        <w:t xml:space="preserve">. </w:t>
      </w:r>
      <w:r w:rsidR="00540984">
        <w:rPr>
          <w:sz w:val="24"/>
          <w:szCs w:val="24"/>
          <w:lang w:val="lt-LT"/>
        </w:rPr>
        <w:t>Asignavimų dalyje</w:t>
      </w:r>
      <w:r w:rsidR="000E2BB5">
        <w:rPr>
          <w:sz w:val="24"/>
          <w:szCs w:val="24"/>
          <w:lang w:val="lt-LT"/>
        </w:rPr>
        <w:t xml:space="preserve"> tikslinti</w:t>
      </w:r>
      <w:r w:rsidR="003E6988">
        <w:rPr>
          <w:sz w:val="24"/>
          <w:szCs w:val="24"/>
          <w:lang w:val="lt-LT"/>
        </w:rPr>
        <w:t>:</w:t>
      </w:r>
    </w:p>
    <w:p w14:paraId="36A22C3F" w14:textId="2DBCA6F0" w:rsidR="003D4C7A" w:rsidRDefault="0062529B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A24B81">
        <w:rPr>
          <w:sz w:val="24"/>
          <w:szCs w:val="24"/>
          <w:lang w:val="lt-LT"/>
        </w:rPr>
        <w:t>1</w:t>
      </w:r>
      <w:r>
        <w:rPr>
          <w:sz w:val="24"/>
          <w:szCs w:val="24"/>
          <w:lang w:val="lt-LT"/>
        </w:rPr>
        <w:t xml:space="preserve">. </w:t>
      </w:r>
      <w:r w:rsidR="003D4C7A">
        <w:rPr>
          <w:sz w:val="24"/>
          <w:szCs w:val="24"/>
          <w:lang w:val="lt-LT"/>
        </w:rPr>
        <w:t>valstybės biudžeto lėšų, gautų iš kitų valdymo lygių, sąmatose:</w:t>
      </w:r>
    </w:p>
    <w:p w14:paraId="68B52335" w14:textId="77777777" w:rsidR="00853516" w:rsidRDefault="00E73AF1" w:rsidP="00853516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A24B81">
        <w:rPr>
          <w:sz w:val="24"/>
          <w:szCs w:val="24"/>
          <w:lang w:val="lt-LT"/>
        </w:rPr>
        <w:t>1.1.</w:t>
      </w:r>
      <w:r w:rsidR="00853516">
        <w:rPr>
          <w:sz w:val="24"/>
          <w:szCs w:val="24"/>
          <w:lang w:val="lt-LT"/>
        </w:rPr>
        <w:t xml:space="preserve"> 1 programa „Švietimo kokybės ir ugdymo(</w:t>
      </w:r>
      <w:proofErr w:type="spellStart"/>
      <w:r w:rsidR="00853516">
        <w:rPr>
          <w:sz w:val="24"/>
          <w:szCs w:val="24"/>
          <w:lang w:val="lt-LT"/>
        </w:rPr>
        <w:t>si</w:t>
      </w:r>
      <w:proofErr w:type="spellEnd"/>
      <w:r w:rsidR="00853516">
        <w:rPr>
          <w:sz w:val="24"/>
          <w:szCs w:val="24"/>
          <w:lang w:val="lt-LT"/>
        </w:rPr>
        <w:t>)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853516" w:rsidRPr="004070D4" w14:paraId="19EFD81B" w14:textId="77777777" w:rsidTr="003F508A">
        <w:trPr>
          <w:trHeight w:val="1157"/>
        </w:trPr>
        <w:tc>
          <w:tcPr>
            <w:tcW w:w="5648" w:type="dxa"/>
          </w:tcPr>
          <w:p w14:paraId="0814968D" w14:textId="77777777" w:rsidR="00853516" w:rsidRPr="004070D4" w:rsidRDefault="00853516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lastRenderedPageBreak/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18E06116" w14:textId="77777777" w:rsidR="00853516" w:rsidRDefault="00853516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72F955DE" w14:textId="77777777" w:rsidR="00853516" w:rsidRPr="004070D4" w:rsidRDefault="00853516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62600D6C" w14:textId="77777777" w:rsidR="00853516" w:rsidRPr="004070D4" w:rsidRDefault="00853516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853516" w:rsidRPr="004070D4" w14:paraId="74BEBBB1" w14:textId="77777777" w:rsidTr="003F508A">
        <w:trPr>
          <w:trHeight w:val="218"/>
        </w:trPr>
        <w:tc>
          <w:tcPr>
            <w:tcW w:w="5648" w:type="dxa"/>
          </w:tcPr>
          <w:p w14:paraId="21423E8E" w14:textId="4C24B8B9" w:rsidR="00853516" w:rsidRDefault="00853516" w:rsidP="00F23DD5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Kalvarijos gimnazija</w:t>
            </w:r>
          </w:p>
        </w:tc>
        <w:tc>
          <w:tcPr>
            <w:tcW w:w="1577" w:type="dxa"/>
          </w:tcPr>
          <w:p w14:paraId="056690A7" w14:textId="30F2DC1B" w:rsidR="00853516" w:rsidRDefault="00357A3C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+30,3</w:t>
            </w:r>
          </w:p>
        </w:tc>
        <w:tc>
          <w:tcPr>
            <w:tcW w:w="1483" w:type="dxa"/>
          </w:tcPr>
          <w:p w14:paraId="4AC7F996" w14:textId="10D320E0" w:rsidR="00853516" w:rsidRDefault="00357A3C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+29,9</w:t>
            </w:r>
          </w:p>
        </w:tc>
      </w:tr>
      <w:tr w:rsidR="00853516" w:rsidRPr="004070D4" w14:paraId="49DEC2EF" w14:textId="77777777" w:rsidTr="003F508A">
        <w:tc>
          <w:tcPr>
            <w:tcW w:w="5648" w:type="dxa"/>
          </w:tcPr>
          <w:p w14:paraId="54336B16" w14:textId="77777777" w:rsidR="00853516" w:rsidRDefault="00853516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53A01983" w14:textId="10AF4958" w:rsidR="00853516" w:rsidRPr="00B52E8B" w:rsidRDefault="00357A3C" w:rsidP="00F23DD5">
            <w:pPr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+30,3</w:t>
            </w:r>
          </w:p>
        </w:tc>
        <w:tc>
          <w:tcPr>
            <w:tcW w:w="1483" w:type="dxa"/>
          </w:tcPr>
          <w:p w14:paraId="3FFF8D5B" w14:textId="67109AA5" w:rsidR="00853516" w:rsidRPr="00B52E8B" w:rsidRDefault="00357A3C" w:rsidP="00F23DD5">
            <w:pPr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+20,9</w:t>
            </w:r>
          </w:p>
        </w:tc>
      </w:tr>
    </w:tbl>
    <w:p w14:paraId="29552617" w14:textId="01E933BA" w:rsidR="00853516" w:rsidRDefault="00853516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15368674" w14:textId="36F9ED6C" w:rsidR="00853E80" w:rsidRDefault="00853516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1.2.1.2.</w:t>
      </w:r>
      <w:r w:rsidR="00CB705F">
        <w:rPr>
          <w:sz w:val="24"/>
          <w:szCs w:val="24"/>
          <w:lang w:val="lt-LT"/>
        </w:rPr>
        <w:t xml:space="preserve"> </w:t>
      </w:r>
      <w:r w:rsidR="00853E80" w:rsidRPr="009254C6">
        <w:rPr>
          <w:sz w:val="24"/>
          <w:szCs w:val="24"/>
          <w:lang w:val="lt-LT"/>
        </w:rPr>
        <w:t>3</w:t>
      </w:r>
      <w:r w:rsidR="00853E80">
        <w:rPr>
          <w:sz w:val="24"/>
          <w:szCs w:val="24"/>
          <w:lang w:val="lt-LT"/>
        </w:rPr>
        <w:t xml:space="preserve"> programa „Socialinių reikalų </w:t>
      </w:r>
      <w:r w:rsidR="00A24B81">
        <w:rPr>
          <w:sz w:val="24"/>
          <w:szCs w:val="24"/>
          <w:lang w:val="lt-LT"/>
        </w:rPr>
        <w:t>ir visuomenės sveikatos stiprinimo</w:t>
      </w:r>
      <w:r w:rsidR="00853E80">
        <w:rPr>
          <w:sz w:val="24"/>
          <w:szCs w:val="24"/>
          <w:lang w:val="lt-LT"/>
        </w:rPr>
        <w:t xml:space="preserve">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DB1BE1" w:rsidRPr="004070D4" w14:paraId="7C2DDE87" w14:textId="77777777" w:rsidTr="00176813">
        <w:trPr>
          <w:trHeight w:val="1157"/>
        </w:trPr>
        <w:tc>
          <w:tcPr>
            <w:tcW w:w="5648" w:type="dxa"/>
          </w:tcPr>
          <w:p w14:paraId="50EFDEEC" w14:textId="77777777" w:rsidR="00DB1BE1" w:rsidRPr="004070D4" w:rsidRDefault="00DB1BE1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1D47D45C" w14:textId="48277840" w:rsidR="00DB1BE1" w:rsidRDefault="00DB1BE1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67AA91FB" w14:textId="77777777" w:rsidR="00DB1BE1" w:rsidRPr="004070D4" w:rsidRDefault="00DB1BE1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15AF2BBE" w14:textId="1B58B499" w:rsidR="00DB1BE1" w:rsidRPr="004070D4" w:rsidRDefault="00092A6B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</w:t>
            </w:r>
            <w:r w:rsidR="00DB1BE1">
              <w:rPr>
                <w:b/>
                <w:sz w:val="24"/>
                <w:szCs w:val="24"/>
                <w:lang w:val="lt-LT"/>
              </w:rPr>
              <w:t>š jų darbo užmokesčiui</w:t>
            </w:r>
          </w:p>
        </w:tc>
      </w:tr>
      <w:tr w:rsidR="00357A3C" w:rsidRPr="004070D4" w14:paraId="71BF810F" w14:textId="77777777" w:rsidTr="007D4A6A">
        <w:trPr>
          <w:trHeight w:val="218"/>
        </w:trPr>
        <w:tc>
          <w:tcPr>
            <w:tcW w:w="5648" w:type="dxa"/>
          </w:tcPr>
          <w:p w14:paraId="4B38F0D0" w14:textId="2DAB6771" w:rsidR="00357A3C" w:rsidRDefault="00357A3C" w:rsidP="00F23DD5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Kalvarijos sav. socialinių paslaugų centras</w:t>
            </w:r>
          </w:p>
        </w:tc>
        <w:tc>
          <w:tcPr>
            <w:tcW w:w="1577" w:type="dxa"/>
          </w:tcPr>
          <w:p w14:paraId="627B3E17" w14:textId="0C61D398" w:rsidR="00357A3C" w:rsidRDefault="00357A3C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+5,2</w:t>
            </w:r>
          </w:p>
        </w:tc>
        <w:tc>
          <w:tcPr>
            <w:tcW w:w="1483" w:type="dxa"/>
          </w:tcPr>
          <w:p w14:paraId="2D09F317" w14:textId="76EC7050" w:rsidR="00357A3C" w:rsidRDefault="00357A3C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357A3C" w:rsidRPr="004070D4" w14:paraId="27E0BE21" w14:textId="77777777" w:rsidTr="007D4A6A">
        <w:trPr>
          <w:trHeight w:val="218"/>
        </w:trPr>
        <w:tc>
          <w:tcPr>
            <w:tcW w:w="5648" w:type="dxa"/>
          </w:tcPr>
          <w:p w14:paraId="762A9F28" w14:textId="6CDB8B12" w:rsidR="00357A3C" w:rsidRDefault="00357A3C" w:rsidP="00F23DD5">
            <w:pPr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5C28B37F" w14:textId="2B30E0B7" w:rsidR="00357A3C" w:rsidRPr="00357A3C" w:rsidRDefault="00357A3C" w:rsidP="00F23DD5">
            <w:pPr>
              <w:jc w:val="right"/>
              <w:rPr>
                <w:b/>
                <w:bCs/>
                <w:sz w:val="24"/>
                <w:szCs w:val="24"/>
                <w:lang w:val="lt-LT"/>
              </w:rPr>
            </w:pPr>
            <w:r w:rsidRPr="00357A3C">
              <w:rPr>
                <w:b/>
                <w:bCs/>
                <w:sz w:val="24"/>
                <w:szCs w:val="24"/>
                <w:lang w:val="lt-LT"/>
              </w:rPr>
              <w:t>+5,2</w:t>
            </w:r>
          </w:p>
        </w:tc>
        <w:tc>
          <w:tcPr>
            <w:tcW w:w="1483" w:type="dxa"/>
          </w:tcPr>
          <w:p w14:paraId="207AF39E" w14:textId="6440D171" w:rsidR="00357A3C" w:rsidRPr="00357A3C" w:rsidRDefault="00357A3C" w:rsidP="00F23DD5">
            <w:pPr>
              <w:jc w:val="right"/>
              <w:rPr>
                <w:b/>
                <w:bCs/>
                <w:sz w:val="24"/>
                <w:szCs w:val="24"/>
                <w:lang w:val="lt-LT"/>
              </w:rPr>
            </w:pPr>
            <w:r w:rsidRPr="00357A3C">
              <w:rPr>
                <w:b/>
                <w:bCs/>
                <w:sz w:val="24"/>
                <w:szCs w:val="24"/>
                <w:lang w:val="lt-LT"/>
              </w:rPr>
              <w:t>0,0</w:t>
            </w:r>
          </w:p>
        </w:tc>
      </w:tr>
    </w:tbl>
    <w:p w14:paraId="73399F97" w14:textId="77777777" w:rsidR="00DB1BE1" w:rsidRDefault="00DB1BE1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7CB39ED2" w14:textId="4279E35B" w:rsidR="00A24B81" w:rsidRDefault="00A24B81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1.2.1.</w:t>
      </w:r>
      <w:r w:rsidR="00853516">
        <w:rPr>
          <w:sz w:val="24"/>
          <w:szCs w:val="24"/>
          <w:lang w:val="lt-LT"/>
        </w:rPr>
        <w:t>3</w:t>
      </w:r>
      <w:r>
        <w:rPr>
          <w:sz w:val="24"/>
          <w:szCs w:val="24"/>
          <w:lang w:val="lt-LT"/>
        </w:rPr>
        <w:t>. 5 programa „Ūkio ir infrastruktūros plėtros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A24B81" w:rsidRPr="004070D4" w14:paraId="4DB0FDED" w14:textId="77777777" w:rsidTr="003F508A">
        <w:trPr>
          <w:trHeight w:val="1157"/>
        </w:trPr>
        <w:tc>
          <w:tcPr>
            <w:tcW w:w="5648" w:type="dxa"/>
          </w:tcPr>
          <w:p w14:paraId="64076F6B" w14:textId="77777777" w:rsidR="00A24B81" w:rsidRPr="004070D4" w:rsidRDefault="00A24B81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0C4A5569" w14:textId="77777777" w:rsidR="00A24B81" w:rsidRDefault="00A24B81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1ABB4216" w14:textId="77777777" w:rsidR="00A24B81" w:rsidRPr="004070D4" w:rsidRDefault="00A24B81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1CE30E86" w14:textId="77777777" w:rsidR="00A24B81" w:rsidRPr="004070D4" w:rsidRDefault="00A24B81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A24B81" w:rsidRPr="004070D4" w14:paraId="4A8079CF" w14:textId="77777777" w:rsidTr="003F508A">
        <w:trPr>
          <w:trHeight w:val="218"/>
        </w:trPr>
        <w:tc>
          <w:tcPr>
            <w:tcW w:w="5648" w:type="dxa"/>
          </w:tcPr>
          <w:p w14:paraId="1A0A3F5F" w14:textId="0611ECD5" w:rsidR="00A24B81" w:rsidRDefault="00357A3C" w:rsidP="00F23DD5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 (komunalinio ūkio plėtra)</w:t>
            </w:r>
          </w:p>
        </w:tc>
        <w:tc>
          <w:tcPr>
            <w:tcW w:w="1577" w:type="dxa"/>
          </w:tcPr>
          <w:p w14:paraId="162DE3ED" w14:textId="00F35909" w:rsidR="00A24B81" w:rsidRDefault="00357A3C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+5,0</w:t>
            </w:r>
          </w:p>
        </w:tc>
        <w:tc>
          <w:tcPr>
            <w:tcW w:w="1483" w:type="dxa"/>
          </w:tcPr>
          <w:p w14:paraId="798DA85A" w14:textId="44324A1D" w:rsidR="00A24B81" w:rsidRDefault="00357A3C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A24B81" w:rsidRPr="004070D4" w14:paraId="76C9260F" w14:textId="77777777" w:rsidTr="003F508A">
        <w:tc>
          <w:tcPr>
            <w:tcW w:w="5648" w:type="dxa"/>
          </w:tcPr>
          <w:p w14:paraId="3DCDD071" w14:textId="77777777" w:rsidR="00A24B81" w:rsidRDefault="00A24B81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1BC25B84" w14:textId="56B667E8" w:rsidR="00A24B81" w:rsidRPr="00B52E8B" w:rsidRDefault="00357A3C" w:rsidP="00F23DD5">
            <w:pPr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+5,0</w:t>
            </w:r>
          </w:p>
        </w:tc>
        <w:tc>
          <w:tcPr>
            <w:tcW w:w="1483" w:type="dxa"/>
          </w:tcPr>
          <w:p w14:paraId="0A3D8FFA" w14:textId="02A725F6" w:rsidR="00A24B81" w:rsidRPr="00B52E8B" w:rsidRDefault="00357A3C" w:rsidP="00F23DD5">
            <w:pPr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37D5B2F8" w14:textId="77777777" w:rsidR="00A24B81" w:rsidRDefault="00A24B81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736B396C" w14:textId="6AF12DB6" w:rsidR="00312217" w:rsidRDefault="00312217" w:rsidP="00312217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2F04BF">
        <w:rPr>
          <w:sz w:val="24"/>
          <w:szCs w:val="24"/>
          <w:lang w:val="lt-LT"/>
        </w:rPr>
        <w:t>1</w:t>
      </w:r>
      <w:r>
        <w:rPr>
          <w:sz w:val="24"/>
          <w:szCs w:val="24"/>
          <w:lang w:val="lt-LT"/>
        </w:rPr>
        <w:t>.</w:t>
      </w:r>
      <w:r w:rsidR="00853516">
        <w:rPr>
          <w:sz w:val="24"/>
          <w:szCs w:val="24"/>
          <w:lang w:val="lt-LT"/>
        </w:rPr>
        <w:t>4</w:t>
      </w:r>
      <w:r>
        <w:rPr>
          <w:sz w:val="24"/>
          <w:szCs w:val="24"/>
          <w:lang w:val="lt-LT"/>
        </w:rPr>
        <w:t>. 7 programa „Savivald</w:t>
      </w:r>
      <w:r w:rsidR="002F04BF">
        <w:rPr>
          <w:sz w:val="24"/>
          <w:szCs w:val="24"/>
          <w:lang w:val="lt-LT"/>
        </w:rPr>
        <w:t>ybės valdymo</w:t>
      </w:r>
      <w:r>
        <w:rPr>
          <w:sz w:val="24"/>
          <w:szCs w:val="24"/>
          <w:lang w:val="lt-LT"/>
        </w:rPr>
        <w:t xml:space="preserve">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312217" w:rsidRPr="004070D4" w14:paraId="23F7532F" w14:textId="77777777" w:rsidTr="004810E2">
        <w:trPr>
          <w:trHeight w:val="1157"/>
        </w:trPr>
        <w:tc>
          <w:tcPr>
            <w:tcW w:w="5648" w:type="dxa"/>
          </w:tcPr>
          <w:p w14:paraId="7386E509" w14:textId="77777777" w:rsidR="00312217" w:rsidRPr="004070D4" w:rsidRDefault="00312217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190D6D67" w14:textId="52AFA8FC" w:rsidR="00312217" w:rsidRDefault="00312217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332AC7E2" w14:textId="77777777" w:rsidR="00312217" w:rsidRPr="004070D4" w:rsidRDefault="00312217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0B42FD2D" w14:textId="71A02591" w:rsidR="00312217" w:rsidRPr="004070D4" w:rsidRDefault="00B416A1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</w:t>
            </w:r>
            <w:r w:rsidR="00312217">
              <w:rPr>
                <w:b/>
                <w:sz w:val="24"/>
                <w:szCs w:val="24"/>
                <w:lang w:val="lt-LT"/>
              </w:rPr>
              <w:t>š jų darbo užmokesčiui</w:t>
            </w:r>
          </w:p>
        </w:tc>
      </w:tr>
      <w:tr w:rsidR="00312217" w:rsidRPr="004070D4" w14:paraId="6A9A8A52" w14:textId="77777777" w:rsidTr="004810E2">
        <w:trPr>
          <w:trHeight w:val="218"/>
        </w:trPr>
        <w:tc>
          <w:tcPr>
            <w:tcW w:w="5648" w:type="dxa"/>
          </w:tcPr>
          <w:p w14:paraId="623EEF83" w14:textId="411DB8A3" w:rsidR="00312217" w:rsidRDefault="00B03414" w:rsidP="00F23DD5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</w:t>
            </w:r>
            <w:r w:rsidR="00357A3C">
              <w:rPr>
                <w:sz w:val="24"/>
                <w:szCs w:val="24"/>
                <w:lang w:val="lt-LT"/>
              </w:rPr>
              <w:t xml:space="preserve"> (TBK)</w:t>
            </w:r>
          </w:p>
        </w:tc>
        <w:tc>
          <w:tcPr>
            <w:tcW w:w="1577" w:type="dxa"/>
          </w:tcPr>
          <w:p w14:paraId="237772B2" w14:textId="4FF48BCC" w:rsidR="00312217" w:rsidRDefault="00357A3C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+21,2</w:t>
            </w:r>
          </w:p>
        </w:tc>
        <w:tc>
          <w:tcPr>
            <w:tcW w:w="1483" w:type="dxa"/>
          </w:tcPr>
          <w:p w14:paraId="3877E50A" w14:textId="1A9AABFA" w:rsidR="00312217" w:rsidRDefault="00357A3C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+20,8</w:t>
            </w:r>
          </w:p>
        </w:tc>
      </w:tr>
      <w:tr w:rsidR="00312217" w:rsidRPr="004070D4" w14:paraId="08F725DF" w14:textId="77777777" w:rsidTr="004810E2">
        <w:tc>
          <w:tcPr>
            <w:tcW w:w="5648" w:type="dxa"/>
          </w:tcPr>
          <w:p w14:paraId="52963D07" w14:textId="39B731A3" w:rsidR="00312217" w:rsidRDefault="00312217" w:rsidP="00F23DD5">
            <w:pPr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68B01167" w14:textId="66B181E5" w:rsidR="00312217" w:rsidRPr="00B52E8B" w:rsidRDefault="00357A3C" w:rsidP="00F23DD5">
            <w:pPr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+21,2</w:t>
            </w:r>
          </w:p>
        </w:tc>
        <w:tc>
          <w:tcPr>
            <w:tcW w:w="1483" w:type="dxa"/>
          </w:tcPr>
          <w:p w14:paraId="459890C8" w14:textId="0E5EF99A" w:rsidR="00312217" w:rsidRPr="00B52E8B" w:rsidRDefault="00357A3C" w:rsidP="00F23DD5">
            <w:pPr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+20,8</w:t>
            </w:r>
          </w:p>
        </w:tc>
      </w:tr>
    </w:tbl>
    <w:p w14:paraId="130EBC68" w14:textId="77777777" w:rsidR="00265B3D" w:rsidRDefault="00265B3D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7EB863D9" w14:textId="297F1559" w:rsidR="00357A3C" w:rsidRDefault="00357A3C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1.2.1.5. 8 programa „Investicijų programa“: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357A3C" w:rsidRPr="004070D4" w14:paraId="5B001F7A" w14:textId="77777777" w:rsidTr="00031A3A">
        <w:trPr>
          <w:trHeight w:val="1157"/>
        </w:trPr>
        <w:tc>
          <w:tcPr>
            <w:tcW w:w="5648" w:type="dxa"/>
          </w:tcPr>
          <w:p w14:paraId="78AA63A0" w14:textId="77777777" w:rsidR="00357A3C" w:rsidRPr="004070D4" w:rsidRDefault="00357A3C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3BBCDD2C" w14:textId="77777777" w:rsidR="00357A3C" w:rsidRDefault="00357A3C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577DB820" w14:textId="77777777" w:rsidR="00357A3C" w:rsidRPr="004070D4" w:rsidRDefault="00357A3C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0D0D86FC" w14:textId="77777777" w:rsidR="00357A3C" w:rsidRPr="004070D4" w:rsidRDefault="00357A3C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357A3C" w:rsidRPr="004070D4" w14:paraId="4399B14A" w14:textId="77777777" w:rsidTr="00031A3A">
        <w:trPr>
          <w:trHeight w:val="218"/>
        </w:trPr>
        <w:tc>
          <w:tcPr>
            <w:tcW w:w="5648" w:type="dxa"/>
          </w:tcPr>
          <w:p w14:paraId="2EC4726C" w14:textId="77B0151B" w:rsidR="00357A3C" w:rsidRDefault="00357A3C" w:rsidP="00F23DD5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Administracija:</w:t>
            </w:r>
          </w:p>
        </w:tc>
        <w:tc>
          <w:tcPr>
            <w:tcW w:w="1577" w:type="dxa"/>
          </w:tcPr>
          <w:p w14:paraId="416670AD" w14:textId="2B299FB8" w:rsidR="00357A3C" w:rsidRDefault="00357A3C" w:rsidP="00F23DD5">
            <w:pPr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11FD75B7" w14:textId="5DDABA4A" w:rsidR="00357A3C" w:rsidRDefault="00357A3C" w:rsidP="00F23DD5">
            <w:pPr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357A3C" w:rsidRPr="004070D4" w14:paraId="5920E414" w14:textId="77777777" w:rsidTr="00031A3A">
        <w:trPr>
          <w:trHeight w:val="218"/>
        </w:trPr>
        <w:tc>
          <w:tcPr>
            <w:tcW w:w="5648" w:type="dxa"/>
          </w:tcPr>
          <w:p w14:paraId="17AC139C" w14:textId="3C1BF245" w:rsidR="00357A3C" w:rsidRDefault="00357A3C" w:rsidP="00031A3A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Sveikatos centro pastato, Vytauto g. 9, Kalvarija, atnaujinimas</w:t>
            </w:r>
          </w:p>
        </w:tc>
        <w:tc>
          <w:tcPr>
            <w:tcW w:w="1577" w:type="dxa"/>
          </w:tcPr>
          <w:p w14:paraId="1D230449" w14:textId="77777777" w:rsidR="00357A3C" w:rsidRDefault="00357A3C" w:rsidP="00031A3A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3F790F74" w14:textId="1C18CF63" w:rsidR="00357A3C" w:rsidRDefault="00357A3C" w:rsidP="00031A3A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+350,0</w:t>
            </w:r>
          </w:p>
        </w:tc>
        <w:tc>
          <w:tcPr>
            <w:tcW w:w="1483" w:type="dxa"/>
          </w:tcPr>
          <w:p w14:paraId="5C772493" w14:textId="77777777" w:rsidR="00357A3C" w:rsidRDefault="00357A3C" w:rsidP="00031A3A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2252AF6E" w14:textId="51930817" w:rsidR="00357A3C" w:rsidRDefault="00357A3C" w:rsidP="00031A3A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357A3C" w:rsidRPr="004070D4" w14:paraId="758F1BC8" w14:textId="77777777" w:rsidTr="00031A3A">
        <w:trPr>
          <w:trHeight w:val="218"/>
        </w:trPr>
        <w:tc>
          <w:tcPr>
            <w:tcW w:w="5648" w:type="dxa"/>
          </w:tcPr>
          <w:p w14:paraId="23836E82" w14:textId="6681554B" w:rsidR="00357A3C" w:rsidRDefault="00357A3C" w:rsidP="00031A3A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Priedangų infrastruktūros modernizavimas Kalvarijos savivaldybėje</w:t>
            </w:r>
          </w:p>
        </w:tc>
        <w:tc>
          <w:tcPr>
            <w:tcW w:w="1577" w:type="dxa"/>
          </w:tcPr>
          <w:p w14:paraId="6D3B9F79" w14:textId="77777777" w:rsidR="00357A3C" w:rsidRDefault="00357A3C" w:rsidP="00031A3A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04332A7A" w14:textId="6E500BA4" w:rsidR="00357A3C" w:rsidRDefault="00357A3C" w:rsidP="00031A3A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+118,0</w:t>
            </w:r>
          </w:p>
        </w:tc>
        <w:tc>
          <w:tcPr>
            <w:tcW w:w="1483" w:type="dxa"/>
          </w:tcPr>
          <w:p w14:paraId="731131A1" w14:textId="77777777" w:rsidR="00357A3C" w:rsidRDefault="00357A3C" w:rsidP="00031A3A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39F1351B" w14:textId="10F3CADE" w:rsidR="00357A3C" w:rsidRDefault="00357A3C" w:rsidP="00031A3A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357A3C" w:rsidRPr="004070D4" w14:paraId="569D9007" w14:textId="77777777" w:rsidTr="00031A3A">
        <w:tc>
          <w:tcPr>
            <w:tcW w:w="5648" w:type="dxa"/>
          </w:tcPr>
          <w:p w14:paraId="7A334C7B" w14:textId="77777777" w:rsidR="00357A3C" w:rsidRDefault="00357A3C" w:rsidP="00031A3A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1D09FA67" w14:textId="6FAEA04F" w:rsidR="00357A3C" w:rsidRPr="00B52E8B" w:rsidRDefault="00357A3C" w:rsidP="00031A3A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+468,0</w:t>
            </w:r>
          </w:p>
        </w:tc>
        <w:tc>
          <w:tcPr>
            <w:tcW w:w="1483" w:type="dxa"/>
          </w:tcPr>
          <w:p w14:paraId="22D814AA" w14:textId="3FE908A6" w:rsidR="00357A3C" w:rsidRPr="00B52E8B" w:rsidRDefault="00357A3C" w:rsidP="00031A3A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679526F3" w14:textId="77777777" w:rsidR="00357A3C" w:rsidRDefault="00357A3C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1298EABE" w14:textId="45FDC074" w:rsidR="00312217" w:rsidRDefault="00853516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F23DD5">
        <w:rPr>
          <w:sz w:val="24"/>
          <w:szCs w:val="24"/>
          <w:lang w:val="lt-LT"/>
        </w:rPr>
        <w:t>2</w:t>
      </w:r>
      <w:r>
        <w:rPr>
          <w:sz w:val="24"/>
          <w:szCs w:val="24"/>
          <w:lang w:val="lt-LT"/>
        </w:rPr>
        <w:t>.</w:t>
      </w:r>
      <w:r w:rsidR="00312217">
        <w:rPr>
          <w:sz w:val="24"/>
          <w:szCs w:val="24"/>
          <w:lang w:val="lt-LT"/>
        </w:rPr>
        <w:t xml:space="preserve"> savarankiškųjų funkcijų sąmatose:</w:t>
      </w:r>
    </w:p>
    <w:p w14:paraId="63A873EE" w14:textId="7B872DE3" w:rsidR="00DC4E09" w:rsidRDefault="00312217" w:rsidP="00DC4E09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lastRenderedPageBreak/>
        <w:t>1.2.</w:t>
      </w:r>
      <w:r w:rsidR="00F23DD5">
        <w:rPr>
          <w:sz w:val="24"/>
          <w:szCs w:val="24"/>
          <w:lang w:val="lt-LT"/>
        </w:rPr>
        <w:t>2</w:t>
      </w:r>
      <w:r>
        <w:rPr>
          <w:sz w:val="24"/>
          <w:szCs w:val="24"/>
          <w:lang w:val="lt-LT"/>
        </w:rPr>
        <w:t xml:space="preserve">.1. </w:t>
      </w:r>
      <w:r w:rsidR="00287BB8">
        <w:rPr>
          <w:sz w:val="24"/>
          <w:szCs w:val="24"/>
          <w:lang w:val="lt-LT"/>
        </w:rPr>
        <w:t>2</w:t>
      </w:r>
      <w:r w:rsidR="00DC4E09">
        <w:rPr>
          <w:sz w:val="24"/>
          <w:szCs w:val="24"/>
          <w:lang w:val="lt-LT"/>
        </w:rPr>
        <w:t xml:space="preserve"> programa „</w:t>
      </w:r>
      <w:r w:rsidR="00287BB8">
        <w:rPr>
          <w:sz w:val="24"/>
          <w:szCs w:val="24"/>
          <w:lang w:val="lt-LT"/>
        </w:rPr>
        <w:t xml:space="preserve">Kultūros, sporto ir </w:t>
      </w:r>
      <w:r w:rsidR="002F04BF">
        <w:rPr>
          <w:sz w:val="24"/>
          <w:szCs w:val="24"/>
          <w:lang w:val="lt-LT"/>
        </w:rPr>
        <w:t>nevyriausybinio sektoriaus</w:t>
      </w:r>
      <w:r w:rsidR="00287BB8">
        <w:rPr>
          <w:sz w:val="24"/>
          <w:szCs w:val="24"/>
          <w:lang w:val="lt-LT"/>
        </w:rPr>
        <w:t xml:space="preserve"> plėtros</w:t>
      </w:r>
      <w:r w:rsidR="00DC4E09">
        <w:rPr>
          <w:sz w:val="24"/>
          <w:szCs w:val="24"/>
          <w:lang w:val="lt-LT"/>
        </w:rPr>
        <w:t xml:space="preserve">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DC4E09" w:rsidRPr="004070D4" w14:paraId="275C9372" w14:textId="77777777" w:rsidTr="004810E2">
        <w:trPr>
          <w:trHeight w:val="1157"/>
        </w:trPr>
        <w:tc>
          <w:tcPr>
            <w:tcW w:w="5648" w:type="dxa"/>
          </w:tcPr>
          <w:p w14:paraId="507457AA" w14:textId="77777777" w:rsidR="00DC4E09" w:rsidRPr="004070D4" w:rsidRDefault="00DC4E09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1A53E54F" w14:textId="1B07F0E9" w:rsidR="00DC4E09" w:rsidRDefault="00DC4E09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1F90C54B" w14:textId="77777777" w:rsidR="00DC4E09" w:rsidRPr="004070D4" w:rsidRDefault="00DC4E09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0FED8D90" w14:textId="36539DDC" w:rsidR="00DC4E09" w:rsidRPr="004070D4" w:rsidRDefault="00247FA4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</w:t>
            </w:r>
            <w:r w:rsidR="00DC4E09">
              <w:rPr>
                <w:b/>
                <w:sz w:val="24"/>
                <w:szCs w:val="24"/>
                <w:lang w:val="lt-LT"/>
              </w:rPr>
              <w:t>š jų darbo užmokesčiui</w:t>
            </w:r>
          </w:p>
        </w:tc>
      </w:tr>
      <w:tr w:rsidR="00DC4E09" w:rsidRPr="004070D4" w14:paraId="6753FB7D" w14:textId="77777777" w:rsidTr="004810E2">
        <w:trPr>
          <w:trHeight w:val="218"/>
        </w:trPr>
        <w:tc>
          <w:tcPr>
            <w:tcW w:w="5648" w:type="dxa"/>
          </w:tcPr>
          <w:p w14:paraId="303270FD" w14:textId="7C52A4C1" w:rsidR="00DC4E09" w:rsidRDefault="00287BB8" w:rsidP="004810E2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Kalvarijos </w:t>
            </w:r>
            <w:r w:rsidR="00D601D0">
              <w:rPr>
                <w:sz w:val="24"/>
                <w:szCs w:val="24"/>
                <w:lang w:val="lt-LT"/>
              </w:rPr>
              <w:t xml:space="preserve">savivaldybės </w:t>
            </w:r>
            <w:r w:rsidR="002F04BF">
              <w:rPr>
                <w:sz w:val="24"/>
                <w:szCs w:val="24"/>
                <w:lang w:val="lt-LT"/>
              </w:rPr>
              <w:t>kultūros centras</w:t>
            </w:r>
          </w:p>
        </w:tc>
        <w:tc>
          <w:tcPr>
            <w:tcW w:w="1577" w:type="dxa"/>
          </w:tcPr>
          <w:p w14:paraId="1A255FF9" w14:textId="2EE77A02" w:rsidR="00DC4E09" w:rsidRDefault="00357A3C" w:rsidP="004810E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+12,9</w:t>
            </w:r>
          </w:p>
        </w:tc>
        <w:tc>
          <w:tcPr>
            <w:tcW w:w="1483" w:type="dxa"/>
          </w:tcPr>
          <w:p w14:paraId="26DF8091" w14:textId="481F89A5" w:rsidR="00DC4E09" w:rsidRDefault="00357A3C" w:rsidP="004810E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DC4E09" w:rsidRPr="004070D4" w14:paraId="2A7D76DE" w14:textId="77777777" w:rsidTr="004810E2">
        <w:tc>
          <w:tcPr>
            <w:tcW w:w="5648" w:type="dxa"/>
          </w:tcPr>
          <w:p w14:paraId="7B569BB7" w14:textId="1CB66AD3" w:rsidR="00DC4E09" w:rsidRDefault="00DC4E09" w:rsidP="004810E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44A0A26F" w14:textId="498EEB91" w:rsidR="00DC4E09" w:rsidRPr="00B52E8B" w:rsidRDefault="00357A3C" w:rsidP="004810E2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+12,9</w:t>
            </w:r>
          </w:p>
        </w:tc>
        <w:tc>
          <w:tcPr>
            <w:tcW w:w="1483" w:type="dxa"/>
          </w:tcPr>
          <w:p w14:paraId="618445FA" w14:textId="0967BA76" w:rsidR="00DC4E09" w:rsidRPr="00B52E8B" w:rsidRDefault="00357A3C" w:rsidP="004810E2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6DA110B7" w14:textId="77777777" w:rsidR="00DC4E09" w:rsidRDefault="00DC4E09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54263557" w14:textId="2D13CB13" w:rsidR="00EB5429" w:rsidRDefault="00EB5429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F23DD5">
        <w:rPr>
          <w:sz w:val="24"/>
          <w:szCs w:val="24"/>
          <w:lang w:val="lt-LT"/>
        </w:rPr>
        <w:t>3</w:t>
      </w:r>
      <w:r>
        <w:rPr>
          <w:sz w:val="24"/>
          <w:szCs w:val="24"/>
          <w:lang w:val="lt-LT"/>
        </w:rPr>
        <w:t>. biudžetinių įstaigų pajamų sąmatose:</w:t>
      </w:r>
    </w:p>
    <w:p w14:paraId="0FC1673C" w14:textId="3B0E538F" w:rsidR="00EB5429" w:rsidRDefault="00EB5429" w:rsidP="00EB5429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F23DD5">
        <w:rPr>
          <w:sz w:val="24"/>
          <w:szCs w:val="24"/>
          <w:lang w:val="lt-LT"/>
        </w:rPr>
        <w:t>3</w:t>
      </w:r>
      <w:r>
        <w:rPr>
          <w:sz w:val="24"/>
          <w:szCs w:val="24"/>
          <w:lang w:val="lt-LT"/>
        </w:rPr>
        <w:t>.1. 1 programa „Švietimo kokybės ir ugdymo(</w:t>
      </w:r>
      <w:proofErr w:type="spellStart"/>
      <w:r>
        <w:rPr>
          <w:sz w:val="24"/>
          <w:szCs w:val="24"/>
          <w:lang w:val="lt-LT"/>
        </w:rPr>
        <w:t>si</w:t>
      </w:r>
      <w:proofErr w:type="spellEnd"/>
      <w:r>
        <w:rPr>
          <w:sz w:val="24"/>
          <w:szCs w:val="24"/>
          <w:lang w:val="lt-LT"/>
        </w:rPr>
        <w:t>)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EB5429" w:rsidRPr="004070D4" w14:paraId="2787726B" w14:textId="77777777" w:rsidTr="00031A3A">
        <w:trPr>
          <w:trHeight w:val="1157"/>
        </w:trPr>
        <w:tc>
          <w:tcPr>
            <w:tcW w:w="5648" w:type="dxa"/>
          </w:tcPr>
          <w:p w14:paraId="09A22FAF" w14:textId="77777777" w:rsidR="00EB5429" w:rsidRPr="004070D4" w:rsidRDefault="00EB5429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2E0BF99C" w14:textId="77777777" w:rsidR="00EB5429" w:rsidRDefault="00EB5429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1C738F85" w14:textId="77777777" w:rsidR="00EB5429" w:rsidRPr="004070D4" w:rsidRDefault="00EB5429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18559D7D" w14:textId="77777777" w:rsidR="00EB5429" w:rsidRPr="004070D4" w:rsidRDefault="00EB5429" w:rsidP="00F23DD5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EB5429" w:rsidRPr="004070D4" w14:paraId="392C1A16" w14:textId="77777777" w:rsidTr="00031A3A">
        <w:trPr>
          <w:trHeight w:val="218"/>
        </w:trPr>
        <w:tc>
          <w:tcPr>
            <w:tcW w:w="5648" w:type="dxa"/>
          </w:tcPr>
          <w:p w14:paraId="123D3A95" w14:textId="3770C04B" w:rsidR="00EB5429" w:rsidRDefault="00EB5429" w:rsidP="00031A3A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Kalvarijos sav. Akmenynų pagrindinė mokykla</w:t>
            </w:r>
          </w:p>
        </w:tc>
        <w:tc>
          <w:tcPr>
            <w:tcW w:w="1577" w:type="dxa"/>
          </w:tcPr>
          <w:p w14:paraId="51FD1316" w14:textId="61C11A6C" w:rsidR="00EB5429" w:rsidRDefault="00EB5429" w:rsidP="00031A3A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+1,0</w:t>
            </w:r>
          </w:p>
        </w:tc>
        <w:tc>
          <w:tcPr>
            <w:tcW w:w="1483" w:type="dxa"/>
          </w:tcPr>
          <w:p w14:paraId="74D20C3B" w14:textId="2B3852D9" w:rsidR="00EB5429" w:rsidRDefault="00EB5429" w:rsidP="00031A3A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EB5429" w:rsidRPr="004070D4" w14:paraId="56708B17" w14:textId="77777777" w:rsidTr="00031A3A">
        <w:tc>
          <w:tcPr>
            <w:tcW w:w="5648" w:type="dxa"/>
          </w:tcPr>
          <w:p w14:paraId="6BF19222" w14:textId="77777777" w:rsidR="00EB5429" w:rsidRDefault="00EB5429" w:rsidP="00031A3A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2D8021E2" w14:textId="6554D50A" w:rsidR="00EB5429" w:rsidRPr="00B52E8B" w:rsidRDefault="00EB5429" w:rsidP="00031A3A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+1,0</w:t>
            </w:r>
          </w:p>
        </w:tc>
        <w:tc>
          <w:tcPr>
            <w:tcW w:w="1483" w:type="dxa"/>
          </w:tcPr>
          <w:p w14:paraId="27A09493" w14:textId="1FB682A5" w:rsidR="00EB5429" w:rsidRPr="00B52E8B" w:rsidRDefault="00EB5429" w:rsidP="00031A3A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3694DA55" w14:textId="77777777" w:rsidR="00EB5429" w:rsidRDefault="00EB5429" w:rsidP="00EB5429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17920457" w14:textId="0788B4B7" w:rsidR="00EB5429" w:rsidRDefault="00EB5429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4CD18968" w14:textId="44F3A51B" w:rsidR="005147E5" w:rsidRDefault="00F82E9F" w:rsidP="00AC310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2</w:t>
      </w:r>
      <w:r w:rsidR="00E5124C">
        <w:rPr>
          <w:sz w:val="24"/>
          <w:szCs w:val="24"/>
          <w:lang w:val="lt-LT"/>
        </w:rPr>
        <w:t xml:space="preserve">. </w:t>
      </w:r>
      <w:r w:rsidR="005147E5">
        <w:rPr>
          <w:sz w:val="24"/>
          <w:szCs w:val="24"/>
          <w:lang w:val="lt-LT"/>
        </w:rPr>
        <w:t xml:space="preserve">Įpareigoti </w:t>
      </w:r>
      <w:r w:rsidR="00F23DD5" w:rsidRPr="00F23DD5">
        <w:rPr>
          <w:sz w:val="24"/>
          <w:szCs w:val="24"/>
          <w:lang w:val="lt-LT"/>
        </w:rPr>
        <w:t xml:space="preserve">Kalvarijos savivaldybės </w:t>
      </w:r>
      <w:r w:rsidR="005147E5">
        <w:rPr>
          <w:sz w:val="24"/>
          <w:szCs w:val="24"/>
          <w:lang w:val="lt-LT"/>
        </w:rPr>
        <w:t xml:space="preserve">administracijos strateginio </w:t>
      </w:r>
      <w:r w:rsidR="00F23DD5">
        <w:rPr>
          <w:sz w:val="24"/>
          <w:szCs w:val="24"/>
          <w:lang w:val="lt-LT"/>
        </w:rPr>
        <w:t xml:space="preserve">veiklos </w:t>
      </w:r>
      <w:r w:rsidR="005147E5">
        <w:rPr>
          <w:sz w:val="24"/>
          <w:szCs w:val="24"/>
          <w:lang w:val="lt-LT"/>
        </w:rPr>
        <w:t xml:space="preserve">plano </w:t>
      </w:r>
      <w:r w:rsidR="00D037E0">
        <w:rPr>
          <w:sz w:val="24"/>
          <w:szCs w:val="24"/>
          <w:lang w:val="lt-LT"/>
        </w:rPr>
        <w:t xml:space="preserve">programų </w:t>
      </w:r>
      <w:r w:rsidR="005147E5">
        <w:rPr>
          <w:sz w:val="24"/>
          <w:szCs w:val="24"/>
          <w:lang w:val="lt-LT"/>
        </w:rPr>
        <w:t xml:space="preserve">koordinatorius ir vykdytojus pagal biudžeto </w:t>
      </w:r>
      <w:r w:rsidR="000E4D7F">
        <w:rPr>
          <w:sz w:val="24"/>
          <w:szCs w:val="24"/>
          <w:lang w:val="lt-LT"/>
        </w:rPr>
        <w:t>pa</w:t>
      </w:r>
      <w:r w:rsidR="00073DB1">
        <w:rPr>
          <w:sz w:val="24"/>
          <w:szCs w:val="24"/>
          <w:lang w:val="lt-LT"/>
        </w:rPr>
        <w:t>tikslini</w:t>
      </w:r>
      <w:r w:rsidR="005147E5">
        <w:rPr>
          <w:sz w:val="24"/>
          <w:szCs w:val="24"/>
          <w:lang w:val="lt-LT"/>
        </w:rPr>
        <w:t>m</w:t>
      </w:r>
      <w:r w:rsidR="000E4D7F">
        <w:rPr>
          <w:sz w:val="24"/>
          <w:szCs w:val="24"/>
          <w:lang w:val="lt-LT"/>
        </w:rPr>
        <w:t>ą</w:t>
      </w:r>
      <w:r w:rsidR="005147E5">
        <w:rPr>
          <w:sz w:val="24"/>
          <w:szCs w:val="24"/>
          <w:lang w:val="lt-LT"/>
        </w:rPr>
        <w:t xml:space="preserve"> atitinkamai pakeisti Kalvarijos savivaldybės strateginio veiklos plano </w:t>
      </w:r>
      <w:r w:rsidR="00DB263C">
        <w:rPr>
          <w:sz w:val="24"/>
          <w:szCs w:val="24"/>
          <w:lang w:val="lt-LT"/>
        </w:rPr>
        <w:t>202</w:t>
      </w:r>
      <w:r w:rsidR="00EB5429">
        <w:rPr>
          <w:sz w:val="24"/>
          <w:szCs w:val="24"/>
          <w:lang w:val="lt-LT"/>
        </w:rPr>
        <w:t>6</w:t>
      </w:r>
      <w:r w:rsidR="00092A6B">
        <w:rPr>
          <w:sz w:val="24"/>
          <w:szCs w:val="24"/>
          <w:lang w:val="lt-LT"/>
        </w:rPr>
        <w:t>–</w:t>
      </w:r>
      <w:r w:rsidR="00DB263C">
        <w:rPr>
          <w:sz w:val="24"/>
          <w:szCs w:val="24"/>
          <w:lang w:val="lt-LT"/>
        </w:rPr>
        <w:t>202</w:t>
      </w:r>
      <w:r w:rsidR="00EB5429">
        <w:rPr>
          <w:sz w:val="24"/>
          <w:szCs w:val="24"/>
          <w:lang w:val="lt-LT"/>
        </w:rPr>
        <w:t>8</w:t>
      </w:r>
      <w:r w:rsidR="005147E5">
        <w:rPr>
          <w:sz w:val="24"/>
          <w:szCs w:val="24"/>
          <w:lang w:val="lt-LT"/>
        </w:rPr>
        <w:t xml:space="preserve"> metų programas.</w:t>
      </w:r>
    </w:p>
    <w:p w14:paraId="72E1FBFE" w14:textId="61A19557" w:rsidR="00FF5E67" w:rsidRDefault="00FF5E67" w:rsidP="00FF5E67">
      <w:pPr>
        <w:spacing w:line="360" w:lineRule="auto"/>
        <w:ind w:firstLine="720"/>
        <w:jc w:val="both"/>
        <w:rPr>
          <w:lang w:val="lt-LT"/>
        </w:rPr>
      </w:pPr>
      <w:r>
        <w:rPr>
          <w:rFonts w:eastAsiaTheme="minorHAnsi"/>
          <w:sz w:val="24"/>
          <w:szCs w:val="24"/>
          <w:lang w:val="lt"/>
        </w:rPr>
        <w:t>Šis sprendimas 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tvarka, arba Regionų administracinio teismo Kauno rūmams (adresu: A. Mickevičiaus g. 8A, 44312 Kaunas) Lietuvos Respublikos administracinių bylų teisenos įstatymo nustatyta tvarka.</w:t>
      </w:r>
    </w:p>
    <w:p w14:paraId="46F339E4" w14:textId="77777777" w:rsidR="0024456C" w:rsidRDefault="0024456C" w:rsidP="00AC3108">
      <w:pPr>
        <w:pStyle w:val="Antrats"/>
        <w:tabs>
          <w:tab w:val="left" w:pos="1296"/>
        </w:tabs>
        <w:spacing w:line="360" w:lineRule="auto"/>
        <w:jc w:val="both"/>
        <w:rPr>
          <w:lang w:val="lt-LT"/>
        </w:rPr>
      </w:pPr>
    </w:p>
    <w:p w14:paraId="115EB03D" w14:textId="77777777" w:rsidR="00F23DD5" w:rsidRDefault="00F23DD5" w:rsidP="00AC3108">
      <w:pPr>
        <w:pStyle w:val="Antrats"/>
        <w:tabs>
          <w:tab w:val="left" w:pos="1296"/>
        </w:tabs>
        <w:spacing w:line="360" w:lineRule="auto"/>
        <w:jc w:val="both"/>
        <w:rPr>
          <w:lang w:val="lt-LT"/>
        </w:rPr>
      </w:pPr>
    </w:p>
    <w:p w14:paraId="7BDD08E8" w14:textId="77777777" w:rsidR="008C6503" w:rsidRDefault="008C6503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  <w:r>
        <w:rPr>
          <w:lang w:val="lt-LT"/>
        </w:rPr>
        <w:t>Meras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       Nerijus Šidlauskas</w:t>
      </w:r>
    </w:p>
    <w:p w14:paraId="69AB98DA" w14:textId="77777777" w:rsidR="008C6503" w:rsidRDefault="008C6503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1FA59C9A" w14:textId="77777777" w:rsidR="000F0F25" w:rsidRDefault="000F0F25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4A4C6BB6" w14:textId="77777777" w:rsidR="000F0F25" w:rsidRDefault="000F0F25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06A528EB" w14:textId="77777777" w:rsidR="000F0F25" w:rsidRDefault="000F0F25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2011E976" w14:textId="0B3F93AF" w:rsidR="008C6503" w:rsidRDefault="00FF5E67" w:rsidP="00EF3DE3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>
        <w:rPr>
          <w:lang w:val="lt-LT"/>
        </w:rPr>
        <w:t>P</w:t>
      </w:r>
      <w:r w:rsidR="008C6503">
        <w:rPr>
          <w:lang w:val="lt-LT"/>
        </w:rPr>
        <w:t xml:space="preserve">arengė </w:t>
      </w:r>
    </w:p>
    <w:p w14:paraId="37513ACB" w14:textId="77777777" w:rsidR="008C6503" w:rsidRDefault="008C6503" w:rsidP="00EF3DE3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>
        <w:rPr>
          <w:lang w:val="lt-LT"/>
        </w:rPr>
        <w:t>Finansų ir biudžeto planavimo skyriaus</w:t>
      </w:r>
    </w:p>
    <w:p w14:paraId="42495DE1" w14:textId="77777777" w:rsidR="008C6503" w:rsidRDefault="008C6503" w:rsidP="00EF3DE3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>
        <w:rPr>
          <w:lang w:val="lt-LT"/>
        </w:rPr>
        <w:t>vedėja</w:t>
      </w:r>
    </w:p>
    <w:p w14:paraId="7D18CE76" w14:textId="77777777" w:rsidR="008C6503" w:rsidRDefault="008C6503" w:rsidP="00EF3DE3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>
        <w:rPr>
          <w:lang w:val="lt-LT"/>
        </w:rPr>
        <w:t>Laima Trečiokienė</w:t>
      </w:r>
    </w:p>
    <w:p w14:paraId="3AF8D528" w14:textId="272568C3" w:rsidR="00BB7821" w:rsidRPr="00BB7821" w:rsidRDefault="008C6503" w:rsidP="00EF3DE3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202</w:t>
      </w:r>
      <w:r w:rsidR="00EB5429">
        <w:rPr>
          <w:lang w:val="lt-LT"/>
        </w:rPr>
        <w:t>6</w:t>
      </w:r>
      <w:r>
        <w:rPr>
          <w:lang w:val="lt-LT"/>
        </w:rPr>
        <w:t>-</w:t>
      </w:r>
      <w:r w:rsidR="00EB5429">
        <w:rPr>
          <w:lang w:val="lt-LT"/>
        </w:rPr>
        <w:t>03-16</w:t>
      </w:r>
    </w:p>
    <w:sectPr w:rsidR="00BB7821" w:rsidRPr="00BB7821">
      <w:headerReference w:type="first" r:id="rId10"/>
      <w:footerReference w:type="first" r:id="rId11"/>
      <w:type w:val="continuous"/>
      <w:pgSz w:w="11906" w:h="16838" w:code="9"/>
      <w:pgMar w:top="1134" w:right="567" w:bottom="1134" w:left="1701" w:header="624" w:footer="624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1C5B8" w14:textId="77777777" w:rsidR="00CC2AE0" w:rsidRDefault="00CC2AE0">
      <w:r>
        <w:separator/>
      </w:r>
    </w:p>
  </w:endnote>
  <w:endnote w:type="continuationSeparator" w:id="0">
    <w:p w14:paraId="040ED528" w14:textId="77777777" w:rsidR="00CC2AE0" w:rsidRDefault="00CC2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6B718" w14:textId="77777777" w:rsidR="00853E80" w:rsidRDefault="00853E80">
    <w:pPr>
      <w:pStyle w:val="Porat"/>
      <w:tabs>
        <w:tab w:val="left" w:pos="1701"/>
      </w:tabs>
      <w:rPr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5DAF0" w14:textId="77777777" w:rsidR="00853E80" w:rsidRDefault="00853E80">
    <w:pPr>
      <w:pStyle w:val="Porat"/>
      <w:tabs>
        <w:tab w:val="left" w:pos="17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B933F" w14:textId="77777777" w:rsidR="00CC2AE0" w:rsidRDefault="00CC2AE0">
      <w:r>
        <w:separator/>
      </w:r>
    </w:p>
  </w:footnote>
  <w:footnote w:type="continuationSeparator" w:id="0">
    <w:p w14:paraId="2CB4C673" w14:textId="77777777" w:rsidR="00CC2AE0" w:rsidRDefault="00CC2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D4DC" w14:textId="77777777" w:rsidR="00853E80" w:rsidRDefault="00853E80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5</w:t>
    </w:r>
    <w:r>
      <w:rPr>
        <w:rStyle w:val="Puslapionumeri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F2C14" w14:textId="77777777" w:rsidR="00853E80" w:rsidRDefault="00853E80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5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14E2E"/>
    <w:multiLevelType w:val="multilevel"/>
    <w:tmpl w:val="943E7F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4834D9B"/>
    <w:multiLevelType w:val="hybridMultilevel"/>
    <w:tmpl w:val="C3B46D7E"/>
    <w:lvl w:ilvl="0" w:tplc="93269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072AC3"/>
    <w:multiLevelType w:val="hybridMultilevel"/>
    <w:tmpl w:val="152220D4"/>
    <w:lvl w:ilvl="0" w:tplc="5E86A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6144BD"/>
    <w:multiLevelType w:val="hybridMultilevel"/>
    <w:tmpl w:val="BEC66522"/>
    <w:lvl w:ilvl="0" w:tplc="8AF8BC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57721A4"/>
    <w:multiLevelType w:val="multilevel"/>
    <w:tmpl w:val="914A326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7E154843"/>
    <w:multiLevelType w:val="hybridMultilevel"/>
    <w:tmpl w:val="15A6CCE2"/>
    <w:lvl w:ilvl="0" w:tplc="D05615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4881677">
    <w:abstractNumId w:val="0"/>
  </w:num>
  <w:num w:numId="2" w16cid:durableId="2095277122">
    <w:abstractNumId w:val="1"/>
  </w:num>
  <w:num w:numId="3" w16cid:durableId="1466510031">
    <w:abstractNumId w:val="5"/>
  </w:num>
  <w:num w:numId="4" w16cid:durableId="1632590388">
    <w:abstractNumId w:val="2"/>
  </w:num>
  <w:num w:numId="5" w16cid:durableId="15934731">
    <w:abstractNumId w:val="3"/>
  </w:num>
  <w:num w:numId="6" w16cid:durableId="13298635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C44"/>
    <w:rsid w:val="000033B1"/>
    <w:rsid w:val="000049CD"/>
    <w:rsid w:val="00006A88"/>
    <w:rsid w:val="00007B99"/>
    <w:rsid w:val="00011385"/>
    <w:rsid w:val="00016BE0"/>
    <w:rsid w:val="00016FEA"/>
    <w:rsid w:val="000204C7"/>
    <w:rsid w:val="00023086"/>
    <w:rsid w:val="00023544"/>
    <w:rsid w:val="0002398D"/>
    <w:rsid w:val="000239A9"/>
    <w:rsid w:val="00024D29"/>
    <w:rsid w:val="00026393"/>
    <w:rsid w:val="000267B8"/>
    <w:rsid w:val="00032B7A"/>
    <w:rsid w:val="00035BFF"/>
    <w:rsid w:val="00036837"/>
    <w:rsid w:val="00037223"/>
    <w:rsid w:val="00037D8D"/>
    <w:rsid w:val="0004032C"/>
    <w:rsid w:val="00042136"/>
    <w:rsid w:val="000424CD"/>
    <w:rsid w:val="000432BA"/>
    <w:rsid w:val="000432DE"/>
    <w:rsid w:val="000448F4"/>
    <w:rsid w:val="00045119"/>
    <w:rsid w:val="00045826"/>
    <w:rsid w:val="000472BD"/>
    <w:rsid w:val="00050D1E"/>
    <w:rsid w:val="0005119E"/>
    <w:rsid w:val="000522BE"/>
    <w:rsid w:val="00052504"/>
    <w:rsid w:val="00056196"/>
    <w:rsid w:val="000615AB"/>
    <w:rsid w:val="00063816"/>
    <w:rsid w:val="00064007"/>
    <w:rsid w:val="00064792"/>
    <w:rsid w:val="00066100"/>
    <w:rsid w:val="00070278"/>
    <w:rsid w:val="000703F0"/>
    <w:rsid w:val="00070E82"/>
    <w:rsid w:val="00070FA8"/>
    <w:rsid w:val="000716C6"/>
    <w:rsid w:val="00073DB1"/>
    <w:rsid w:val="00075374"/>
    <w:rsid w:val="00075988"/>
    <w:rsid w:val="0008068B"/>
    <w:rsid w:val="00083049"/>
    <w:rsid w:val="0008378C"/>
    <w:rsid w:val="00084A81"/>
    <w:rsid w:val="000862E9"/>
    <w:rsid w:val="00087343"/>
    <w:rsid w:val="00087EC5"/>
    <w:rsid w:val="00087FED"/>
    <w:rsid w:val="00090639"/>
    <w:rsid w:val="0009099C"/>
    <w:rsid w:val="00092A6B"/>
    <w:rsid w:val="0009402B"/>
    <w:rsid w:val="0009431C"/>
    <w:rsid w:val="000960AB"/>
    <w:rsid w:val="00096339"/>
    <w:rsid w:val="000A0DFC"/>
    <w:rsid w:val="000A0F6D"/>
    <w:rsid w:val="000A19BD"/>
    <w:rsid w:val="000A29DE"/>
    <w:rsid w:val="000A2F71"/>
    <w:rsid w:val="000A4A33"/>
    <w:rsid w:val="000A51D5"/>
    <w:rsid w:val="000A6618"/>
    <w:rsid w:val="000A7311"/>
    <w:rsid w:val="000B2478"/>
    <w:rsid w:val="000B27D9"/>
    <w:rsid w:val="000B535A"/>
    <w:rsid w:val="000B5373"/>
    <w:rsid w:val="000B5572"/>
    <w:rsid w:val="000B63B0"/>
    <w:rsid w:val="000B6C67"/>
    <w:rsid w:val="000C02E4"/>
    <w:rsid w:val="000C0873"/>
    <w:rsid w:val="000C1682"/>
    <w:rsid w:val="000C1AEB"/>
    <w:rsid w:val="000C3994"/>
    <w:rsid w:val="000C3FCD"/>
    <w:rsid w:val="000C531D"/>
    <w:rsid w:val="000C55EB"/>
    <w:rsid w:val="000C6BE9"/>
    <w:rsid w:val="000D073E"/>
    <w:rsid w:val="000D09CA"/>
    <w:rsid w:val="000D17ED"/>
    <w:rsid w:val="000D2300"/>
    <w:rsid w:val="000D2404"/>
    <w:rsid w:val="000D4759"/>
    <w:rsid w:val="000D491C"/>
    <w:rsid w:val="000D5832"/>
    <w:rsid w:val="000D6127"/>
    <w:rsid w:val="000D6C54"/>
    <w:rsid w:val="000D7230"/>
    <w:rsid w:val="000E1537"/>
    <w:rsid w:val="000E2BB5"/>
    <w:rsid w:val="000E2D8C"/>
    <w:rsid w:val="000E3184"/>
    <w:rsid w:val="000E4D7F"/>
    <w:rsid w:val="000E535D"/>
    <w:rsid w:val="000E54F7"/>
    <w:rsid w:val="000E7FDC"/>
    <w:rsid w:val="000F0F25"/>
    <w:rsid w:val="000F2376"/>
    <w:rsid w:val="000F3933"/>
    <w:rsid w:val="000F3A6F"/>
    <w:rsid w:val="000F4E05"/>
    <w:rsid w:val="000F68A0"/>
    <w:rsid w:val="00101EA4"/>
    <w:rsid w:val="001026B2"/>
    <w:rsid w:val="001041B2"/>
    <w:rsid w:val="00105ED5"/>
    <w:rsid w:val="001070F8"/>
    <w:rsid w:val="00110C44"/>
    <w:rsid w:val="001115B9"/>
    <w:rsid w:val="00113454"/>
    <w:rsid w:val="0011446A"/>
    <w:rsid w:val="00114491"/>
    <w:rsid w:val="001144BB"/>
    <w:rsid w:val="00117D93"/>
    <w:rsid w:val="00120568"/>
    <w:rsid w:val="001206C7"/>
    <w:rsid w:val="00122884"/>
    <w:rsid w:val="001229D0"/>
    <w:rsid w:val="001235FF"/>
    <w:rsid w:val="00124671"/>
    <w:rsid w:val="00124C86"/>
    <w:rsid w:val="00124DAE"/>
    <w:rsid w:val="00126F53"/>
    <w:rsid w:val="0012752F"/>
    <w:rsid w:val="00130A4A"/>
    <w:rsid w:val="00130A5B"/>
    <w:rsid w:val="00131213"/>
    <w:rsid w:val="00132597"/>
    <w:rsid w:val="001335FF"/>
    <w:rsid w:val="00133D45"/>
    <w:rsid w:val="00134AD6"/>
    <w:rsid w:val="00135177"/>
    <w:rsid w:val="00136A2C"/>
    <w:rsid w:val="00140113"/>
    <w:rsid w:val="0014089A"/>
    <w:rsid w:val="00140B54"/>
    <w:rsid w:val="001412D2"/>
    <w:rsid w:val="001422EE"/>
    <w:rsid w:val="001424D5"/>
    <w:rsid w:val="0014270E"/>
    <w:rsid w:val="00143FD0"/>
    <w:rsid w:val="00144969"/>
    <w:rsid w:val="001524C2"/>
    <w:rsid w:val="00156CD4"/>
    <w:rsid w:val="00162AB7"/>
    <w:rsid w:val="00165AB6"/>
    <w:rsid w:val="00167ED0"/>
    <w:rsid w:val="00170392"/>
    <w:rsid w:val="001704B8"/>
    <w:rsid w:val="00171764"/>
    <w:rsid w:val="00171D76"/>
    <w:rsid w:val="001733A9"/>
    <w:rsid w:val="00174114"/>
    <w:rsid w:val="00176808"/>
    <w:rsid w:val="00177121"/>
    <w:rsid w:val="00181527"/>
    <w:rsid w:val="00184E6C"/>
    <w:rsid w:val="001861D8"/>
    <w:rsid w:val="00191082"/>
    <w:rsid w:val="00194598"/>
    <w:rsid w:val="001949C8"/>
    <w:rsid w:val="00194ADB"/>
    <w:rsid w:val="00195990"/>
    <w:rsid w:val="00195B2C"/>
    <w:rsid w:val="00196DDB"/>
    <w:rsid w:val="0019723A"/>
    <w:rsid w:val="001A04F2"/>
    <w:rsid w:val="001A104B"/>
    <w:rsid w:val="001A113A"/>
    <w:rsid w:val="001A2A03"/>
    <w:rsid w:val="001A3091"/>
    <w:rsid w:val="001A3695"/>
    <w:rsid w:val="001A4F65"/>
    <w:rsid w:val="001B0440"/>
    <w:rsid w:val="001B07A6"/>
    <w:rsid w:val="001B29B0"/>
    <w:rsid w:val="001B2B73"/>
    <w:rsid w:val="001B3001"/>
    <w:rsid w:val="001B3EBA"/>
    <w:rsid w:val="001B4349"/>
    <w:rsid w:val="001B53DF"/>
    <w:rsid w:val="001B540E"/>
    <w:rsid w:val="001B7456"/>
    <w:rsid w:val="001C138E"/>
    <w:rsid w:val="001C146A"/>
    <w:rsid w:val="001C26D7"/>
    <w:rsid w:val="001C2A48"/>
    <w:rsid w:val="001C6E55"/>
    <w:rsid w:val="001D06BA"/>
    <w:rsid w:val="001D13C0"/>
    <w:rsid w:val="001D294A"/>
    <w:rsid w:val="001D3CFE"/>
    <w:rsid w:val="001D50BF"/>
    <w:rsid w:val="001D5F2F"/>
    <w:rsid w:val="001D73F9"/>
    <w:rsid w:val="001E0AC6"/>
    <w:rsid w:val="001E23E4"/>
    <w:rsid w:val="001E2C14"/>
    <w:rsid w:val="001E5577"/>
    <w:rsid w:val="001E68F4"/>
    <w:rsid w:val="001E7255"/>
    <w:rsid w:val="001F0A4F"/>
    <w:rsid w:val="001F1210"/>
    <w:rsid w:val="001F1273"/>
    <w:rsid w:val="001F1581"/>
    <w:rsid w:val="001F53FA"/>
    <w:rsid w:val="001F6BD9"/>
    <w:rsid w:val="001F6EA3"/>
    <w:rsid w:val="001F7548"/>
    <w:rsid w:val="0020030D"/>
    <w:rsid w:val="00200AC2"/>
    <w:rsid w:val="002047D9"/>
    <w:rsid w:val="00207420"/>
    <w:rsid w:val="00211F9D"/>
    <w:rsid w:val="002122F3"/>
    <w:rsid w:val="00214449"/>
    <w:rsid w:val="00215D68"/>
    <w:rsid w:val="00223223"/>
    <w:rsid w:val="00223BD7"/>
    <w:rsid w:val="00226EB7"/>
    <w:rsid w:val="00232233"/>
    <w:rsid w:val="002343F9"/>
    <w:rsid w:val="00234999"/>
    <w:rsid w:val="00235040"/>
    <w:rsid w:val="002362A3"/>
    <w:rsid w:val="0023694C"/>
    <w:rsid w:val="002373CE"/>
    <w:rsid w:val="002377BC"/>
    <w:rsid w:val="00237837"/>
    <w:rsid w:val="00241283"/>
    <w:rsid w:val="00241862"/>
    <w:rsid w:val="00241F58"/>
    <w:rsid w:val="00242017"/>
    <w:rsid w:val="00242540"/>
    <w:rsid w:val="0024456C"/>
    <w:rsid w:val="00244F23"/>
    <w:rsid w:val="002453FD"/>
    <w:rsid w:val="00246565"/>
    <w:rsid w:val="00246833"/>
    <w:rsid w:val="00246D7C"/>
    <w:rsid w:val="00247FA4"/>
    <w:rsid w:val="0025007F"/>
    <w:rsid w:val="002557E3"/>
    <w:rsid w:val="00256598"/>
    <w:rsid w:val="00257CEE"/>
    <w:rsid w:val="00261562"/>
    <w:rsid w:val="002645A7"/>
    <w:rsid w:val="00265B3D"/>
    <w:rsid w:val="00266865"/>
    <w:rsid w:val="00270B9B"/>
    <w:rsid w:val="00272BC8"/>
    <w:rsid w:val="002746D4"/>
    <w:rsid w:val="00274BB7"/>
    <w:rsid w:val="00275989"/>
    <w:rsid w:val="00277800"/>
    <w:rsid w:val="002807AE"/>
    <w:rsid w:val="002839BA"/>
    <w:rsid w:val="00283D88"/>
    <w:rsid w:val="00286A5D"/>
    <w:rsid w:val="00286E4E"/>
    <w:rsid w:val="00286F2F"/>
    <w:rsid w:val="00287BB8"/>
    <w:rsid w:val="00287EDC"/>
    <w:rsid w:val="00293594"/>
    <w:rsid w:val="00293D4C"/>
    <w:rsid w:val="002941DC"/>
    <w:rsid w:val="00294783"/>
    <w:rsid w:val="0029486D"/>
    <w:rsid w:val="00296106"/>
    <w:rsid w:val="002A06DC"/>
    <w:rsid w:val="002A3271"/>
    <w:rsid w:val="002A696D"/>
    <w:rsid w:val="002A6F1D"/>
    <w:rsid w:val="002A76DE"/>
    <w:rsid w:val="002A7FBB"/>
    <w:rsid w:val="002B0118"/>
    <w:rsid w:val="002B179F"/>
    <w:rsid w:val="002B3640"/>
    <w:rsid w:val="002B38CF"/>
    <w:rsid w:val="002B5460"/>
    <w:rsid w:val="002B55C2"/>
    <w:rsid w:val="002B5B30"/>
    <w:rsid w:val="002B7FD4"/>
    <w:rsid w:val="002C0968"/>
    <w:rsid w:val="002C467C"/>
    <w:rsid w:val="002C4EB3"/>
    <w:rsid w:val="002C6503"/>
    <w:rsid w:val="002D1814"/>
    <w:rsid w:val="002D25FE"/>
    <w:rsid w:val="002D269B"/>
    <w:rsid w:val="002D399F"/>
    <w:rsid w:val="002D3D76"/>
    <w:rsid w:val="002D4AC3"/>
    <w:rsid w:val="002D65D3"/>
    <w:rsid w:val="002E1275"/>
    <w:rsid w:val="002E3541"/>
    <w:rsid w:val="002E3BBD"/>
    <w:rsid w:val="002E436E"/>
    <w:rsid w:val="002E49AF"/>
    <w:rsid w:val="002F04BF"/>
    <w:rsid w:val="002F0684"/>
    <w:rsid w:val="002F0FA5"/>
    <w:rsid w:val="002F114B"/>
    <w:rsid w:val="002F30B5"/>
    <w:rsid w:val="002F4FBA"/>
    <w:rsid w:val="002F50FB"/>
    <w:rsid w:val="002F52CA"/>
    <w:rsid w:val="002F5F3D"/>
    <w:rsid w:val="002F6E7E"/>
    <w:rsid w:val="002F7727"/>
    <w:rsid w:val="002F796C"/>
    <w:rsid w:val="002F7D98"/>
    <w:rsid w:val="00300475"/>
    <w:rsid w:val="00300664"/>
    <w:rsid w:val="003015CC"/>
    <w:rsid w:val="00302063"/>
    <w:rsid w:val="00305013"/>
    <w:rsid w:val="00307409"/>
    <w:rsid w:val="00312217"/>
    <w:rsid w:val="003200D7"/>
    <w:rsid w:val="00323351"/>
    <w:rsid w:val="00323F8E"/>
    <w:rsid w:val="00324098"/>
    <w:rsid w:val="0032644B"/>
    <w:rsid w:val="00326E4F"/>
    <w:rsid w:val="00326FB1"/>
    <w:rsid w:val="0033136D"/>
    <w:rsid w:val="00331404"/>
    <w:rsid w:val="00331AD0"/>
    <w:rsid w:val="00331BF2"/>
    <w:rsid w:val="00331F3D"/>
    <w:rsid w:val="00331FAB"/>
    <w:rsid w:val="00332F21"/>
    <w:rsid w:val="00333316"/>
    <w:rsid w:val="003339A8"/>
    <w:rsid w:val="00334DB5"/>
    <w:rsid w:val="00335C97"/>
    <w:rsid w:val="00336BD7"/>
    <w:rsid w:val="003378C2"/>
    <w:rsid w:val="00341259"/>
    <w:rsid w:val="00341D6C"/>
    <w:rsid w:val="00343714"/>
    <w:rsid w:val="003449A2"/>
    <w:rsid w:val="00345441"/>
    <w:rsid w:val="0034625B"/>
    <w:rsid w:val="0034773B"/>
    <w:rsid w:val="00350331"/>
    <w:rsid w:val="00351A55"/>
    <w:rsid w:val="00352B98"/>
    <w:rsid w:val="00353355"/>
    <w:rsid w:val="00354135"/>
    <w:rsid w:val="00354A96"/>
    <w:rsid w:val="00357A3C"/>
    <w:rsid w:val="0036118A"/>
    <w:rsid w:val="00362092"/>
    <w:rsid w:val="00362F05"/>
    <w:rsid w:val="00363746"/>
    <w:rsid w:val="0036437F"/>
    <w:rsid w:val="00364FCA"/>
    <w:rsid w:val="00365363"/>
    <w:rsid w:val="00366D41"/>
    <w:rsid w:val="00366D98"/>
    <w:rsid w:val="00366E74"/>
    <w:rsid w:val="003721C1"/>
    <w:rsid w:val="00373186"/>
    <w:rsid w:val="00375597"/>
    <w:rsid w:val="00376335"/>
    <w:rsid w:val="0037731D"/>
    <w:rsid w:val="00380CE7"/>
    <w:rsid w:val="00381F5E"/>
    <w:rsid w:val="00382D11"/>
    <w:rsid w:val="003830C8"/>
    <w:rsid w:val="00383163"/>
    <w:rsid w:val="003843A2"/>
    <w:rsid w:val="00386008"/>
    <w:rsid w:val="00386666"/>
    <w:rsid w:val="00386816"/>
    <w:rsid w:val="0038775E"/>
    <w:rsid w:val="0039016E"/>
    <w:rsid w:val="0039189E"/>
    <w:rsid w:val="003929BF"/>
    <w:rsid w:val="003945B9"/>
    <w:rsid w:val="0039465A"/>
    <w:rsid w:val="00394B97"/>
    <w:rsid w:val="00394C03"/>
    <w:rsid w:val="00395E8E"/>
    <w:rsid w:val="00397542"/>
    <w:rsid w:val="003A11F2"/>
    <w:rsid w:val="003A268F"/>
    <w:rsid w:val="003A3CF9"/>
    <w:rsid w:val="003A7694"/>
    <w:rsid w:val="003B07D0"/>
    <w:rsid w:val="003B0BFB"/>
    <w:rsid w:val="003B11D3"/>
    <w:rsid w:val="003B2555"/>
    <w:rsid w:val="003B42F5"/>
    <w:rsid w:val="003B51F1"/>
    <w:rsid w:val="003B585B"/>
    <w:rsid w:val="003B7771"/>
    <w:rsid w:val="003C089C"/>
    <w:rsid w:val="003C1FC6"/>
    <w:rsid w:val="003C290B"/>
    <w:rsid w:val="003C5264"/>
    <w:rsid w:val="003D0B12"/>
    <w:rsid w:val="003D0C67"/>
    <w:rsid w:val="003D36AB"/>
    <w:rsid w:val="003D40AC"/>
    <w:rsid w:val="003D441F"/>
    <w:rsid w:val="003D4A5F"/>
    <w:rsid w:val="003D4C7A"/>
    <w:rsid w:val="003E075C"/>
    <w:rsid w:val="003E1AC6"/>
    <w:rsid w:val="003E1B14"/>
    <w:rsid w:val="003E3863"/>
    <w:rsid w:val="003E42BB"/>
    <w:rsid w:val="003E66E3"/>
    <w:rsid w:val="003E6988"/>
    <w:rsid w:val="003F0982"/>
    <w:rsid w:val="003F23A2"/>
    <w:rsid w:val="003F3B05"/>
    <w:rsid w:val="003F3CA3"/>
    <w:rsid w:val="003F3CF6"/>
    <w:rsid w:val="003F3E3E"/>
    <w:rsid w:val="00402C2E"/>
    <w:rsid w:val="00402E7C"/>
    <w:rsid w:val="004031E4"/>
    <w:rsid w:val="00405683"/>
    <w:rsid w:val="004070D4"/>
    <w:rsid w:val="00407467"/>
    <w:rsid w:val="00407470"/>
    <w:rsid w:val="00407DC7"/>
    <w:rsid w:val="004109CE"/>
    <w:rsid w:val="00411D8A"/>
    <w:rsid w:val="004135C0"/>
    <w:rsid w:val="00414E4A"/>
    <w:rsid w:val="004152AB"/>
    <w:rsid w:val="00417C26"/>
    <w:rsid w:val="00421631"/>
    <w:rsid w:val="00421F68"/>
    <w:rsid w:val="00424080"/>
    <w:rsid w:val="00424C3E"/>
    <w:rsid w:val="00426030"/>
    <w:rsid w:val="00427834"/>
    <w:rsid w:val="0043033E"/>
    <w:rsid w:val="004304D9"/>
    <w:rsid w:val="00431171"/>
    <w:rsid w:val="004312BC"/>
    <w:rsid w:val="00432AA9"/>
    <w:rsid w:val="00435293"/>
    <w:rsid w:val="00441624"/>
    <w:rsid w:val="00442ECE"/>
    <w:rsid w:val="004433D7"/>
    <w:rsid w:val="00443B91"/>
    <w:rsid w:val="00445483"/>
    <w:rsid w:val="00445C0F"/>
    <w:rsid w:val="004501C6"/>
    <w:rsid w:val="00452B31"/>
    <w:rsid w:val="0045318E"/>
    <w:rsid w:val="004546B2"/>
    <w:rsid w:val="00455408"/>
    <w:rsid w:val="004625E0"/>
    <w:rsid w:val="00462998"/>
    <w:rsid w:val="0046375B"/>
    <w:rsid w:val="00465132"/>
    <w:rsid w:val="004702D5"/>
    <w:rsid w:val="00470C88"/>
    <w:rsid w:val="00470D53"/>
    <w:rsid w:val="004716B3"/>
    <w:rsid w:val="00474135"/>
    <w:rsid w:val="00474185"/>
    <w:rsid w:val="004746F4"/>
    <w:rsid w:val="00474EB3"/>
    <w:rsid w:val="00475BAB"/>
    <w:rsid w:val="00477289"/>
    <w:rsid w:val="00483A8D"/>
    <w:rsid w:val="00484201"/>
    <w:rsid w:val="004856D6"/>
    <w:rsid w:val="00485738"/>
    <w:rsid w:val="00485D3C"/>
    <w:rsid w:val="0048782B"/>
    <w:rsid w:val="004918DA"/>
    <w:rsid w:val="00494DE3"/>
    <w:rsid w:val="00495372"/>
    <w:rsid w:val="00495961"/>
    <w:rsid w:val="00496604"/>
    <w:rsid w:val="004A14BE"/>
    <w:rsid w:val="004A2981"/>
    <w:rsid w:val="004A2990"/>
    <w:rsid w:val="004A3400"/>
    <w:rsid w:val="004A3541"/>
    <w:rsid w:val="004A37A2"/>
    <w:rsid w:val="004A60C8"/>
    <w:rsid w:val="004A6226"/>
    <w:rsid w:val="004A658F"/>
    <w:rsid w:val="004A7677"/>
    <w:rsid w:val="004A7C1F"/>
    <w:rsid w:val="004B1182"/>
    <w:rsid w:val="004B7CE7"/>
    <w:rsid w:val="004B7D1E"/>
    <w:rsid w:val="004B7EFB"/>
    <w:rsid w:val="004C414B"/>
    <w:rsid w:val="004C5D5B"/>
    <w:rsid w:val="004C7801"/>
    <w:rsid w:val="004D2FAE"/>
    <w:rsid w:val="004D3EB0"/>
    <w:rsid w:val="004D427D"/>
    <w:rsid w:val="004D52BF"/>
    <w:rsid w:val="004D63A0"/>
    <w:rsid w:val="004D7551"/>
    <w:rsid w:val="004E1C04"/>
    <w:rsid w:val="004E29BB"/>
    <w:rsid w:val="004E47F8"/>
    <w:rsid w:val="004F08A8"/>
    <w:rsid w:val="004F08D3"/>
    <w:rsid w:val="004F3B4A"/>
    <w:rsid w:val="004F5BE3"/>
    <w:rsid w:val="004F75E2"/>
    <w:rsid w:val="005018A7"/>
    <w:rsid w:val="005019AF"/>
    <w:rsid w:val="00501BCB"/>
    <w:rsid w:val="00502F27"/>
    <w:rsid w:val="00504303"/>
    <w:rsid w:val="0050736C"/>
    <w:rsid w:val="00507C75"/>
    <w:rsid w:val="00510BBA"/>
    <w:rsid w:val="00510E83"/>
    <w:rsid w:val="0051222C"/>
    <w:rsid w:val="00513EF5"/>
    <w:rsid w:val="005147E5"/>
    <w:rsid w:val="00514D12"/>
    <w:rsid w:val="00514DB0"/>
    <w:rsid w:val="00515B6E"/>
    <w:rsid w:val="00516C3A"/>
    <w:rsid w:val="00517828"/>
    <w:rsid w:val="00521B7B"/>
    <w:rsid w:val="00523650"/>
    <w:rsid w:val="00524525"/>
    <w:rsid w:val="00525767"/>
    <w:rsid w:val="00526EFF"/>
    <w:rsid w:val="005275D3"/>
    <w:rsid w:val="00527857"/>
    <w:rsid w:val="005331ED"/>
    <w:rsid w:val="00533329"/>
    <w:rsid w:val="00533EFD"/>
    <w:rsid w:val="0053530E"/>
    <w:rsid w:val="00540984"/>
    <w:rsid w:val="00540CD3"/>
    <w:rsid w:val="005419C1"/>
    <w:rsid w:val="00541E00"/>
    <w:rsid w:val="00545DE4"/>
    <w:rsid w:val="005469D6"/>
    <w:rsid w:val="00547180"/>
    <w:rsid w:val="00547483"/>
    <w:rsid w:val="005524D0"/>
    <w:rsid w:val="00553C6F"/>
    <w:rsid w:val="00555B2D"/>
    <w:rsid w:val="00557A8F"/>
    <w:rsid w:val="0056094C"/>
    <w:rsid w:val="00561BC4"/>
    <w:rsid w:val="005629F5"/>
    <w:rsid w:val="00562B83"/>
    <w:rsid w:val="005673BA"/>
    <w:rsid w:val="0057140A"/>
    <w:rsid w:val="00572711"/>
    <w:rsid w:val="005727E0"/>
    <w:rsid w:val="00575126"/>
    <w:rsid w:val="00575894"/>
    <w:rsid w:val="00575B37"/>
    <w:rsid w:val="00575DDA"/>
    <w:rsid w:val="00577891"/>
    <w:rsid w:val="005806E6"/>
    <w:rsid w:val="0058140F"/>
    <w:rsid w:val="00583466"/>
    <w:rsid w:val="005851CA"/>
    <w:rsid w:val="005853C4"/>
    <w:rsid w:val="00585D4B"/>
    <w:rsid w:val="005861DC"/>
    <w:rsid w:val="005864A5"/>
    <w:rsid w:val="00587081"/>
    <w:rsid w:val="00587795"/>
    <w:rsid w:val="0059037B"/>
    <w:rsid w:val="00592C85"/>
    <w:rsid w:val="00593524"/>
    <w:rsid w:val="00595C97"/>
    <w:rsid w:val="005966B2"/>
    <w:rsid w:val="00596D95"/>
    <w:rsid w:val="00597C04"/>
    <w:rsid w:val="00597EC9"/>
    <w:rsid w:val="005A067C"/>
    <w:rsid w:val="005A242E"/>
    <w:rsid w:val="005A5B37"/>
    <w:rsid w:val="005A746F"/>
    <w:rsid w:val="005B0C18"/>
    <w:rsid w:val="005B3DF5"/>
    <w:rsid w:val="005B54CA"/>
    <w:rsid w:val="005C0130"/>
    <w:rsid w:val="005C169E"/>
    <w:rsid w:val="005C2188"/>
    <w:rsid w:val="005C3B89"/>
    <w:rsid w:val="005C420A"/>
    <w:rsid w:val="005C50BE"/>
    <w:rsid w:val="005C57FC"/>
    <w:rsid w:val="005C62D2"/>
    <w:rsid w:val="005C74D4"/>
    <w:rsid w:val="005D05BE"/>
    <w:rsid w:val="005D2ADC"/>
    <w:rsid w:val="005D2EA5"/>
    <w:rsid w:val="005D4178"/>
    <w:rsid w:val="005D42A3"/>
    <w:rsid w:val="005E0594"/>
    <w:rsid w:val="005E2D8E"/>
    <w:rsid w:val="005E3E3D"/>
    <w:rsid w:val="005F0947"/>
    <w:rsid w:val="005F1408"/>
    <w:rsid w:val="005F16F6"/>
    <w:rsid w:val="005F1CA0"/>
    <w:rsid w:val="005F3C2A"/>
    <w:rsid w:val="005F4B83"/>
    <w:rsid w:val="005F4CA3"/>
    <w:rsid w:val="005F4E24"/>
    <w:rsid w:val="005F579C"/>
    <w:rsid w:val="005F624E"/>
    <w:rsid w:val="005F6AD0"/>
    <w:rsid w:val="00603473"/>
    <w:rsid w:val="00604417"/>
    <w:rsid w:val="00605B61"/>
    <w:rsid w:val="00605E41"/>
    <w:rsid w:val="00606A64"/>
    <w:rsid w:val="00610095"/>
    <w:rsid w:val="006103CC"/>
    <w:rsid w:val="00611781"/>
    <w:rsid w:val="00611902"/>
    <w:rsid w:val="00612741"/>
    <w:rsid w:val="006140F7"/>
    <w:rsid w:val="006154D3"/>
    <w:rsid w:val="006169D9"/>
    <w:rsid w:val="006204A4"/>
    <w:rsid w:val="00621C72"/>
    <w:rsid w:val="00622A99"/>
    <w:rsid w:val="00622B10"/>
    <w:rsid w:val="00623113"/>
    <w:rsid w:val="0062529B"/>
    <w:rsid w:val="006267E1"/>
    <w:rsid w:val="00626A0F"/>
    <w:rsid w:val="00630274"/>
    <w:rsid w:val="0063032F"/>
    <w:rsid w:val="0063623E"/>
    <w:rsid w:val="006364E1"/>
    <w:rsid w:val="00636D89"/>
    <w:rsid w:val="006370E8"/>
    <w:rsid w:val="0064085C"/>
    <w:rsid w:val="0064379E"/>
    <w:rsid w:val="006440EF"/>
    <w:rsid w:val="0064690C"/>
    <w:rsid w:val="00650FBD"/>
    <w:rsid w:val="0065347C"/>
    <w:rsid w:val="00653701"/>
    <w:rsid w:val="00654B38"/>
    <w:rsid w:val="00654E75"/>
    <w:rsid w:val="00655F36"/>
    <w:rsid w:val="006576E9"/>
    <w:rsid w:val="00660C95"/>
    <w:rsid w:val="00661DAA"/>
    <w:rsid w:val="00663B1B"/>
    <w:rsid w:val="00665B4D"/>
    <w:rsid w:val="006662CF"/>
    <w:rsid w:val="006700BC"/>
    <w:rsid w:val="006705FC"/>
    <w:rsid w:val="00671E14"/>
    <w:rsid w:val="00672AA8"/>
    <w:rsid w:val="00672FCB"/>
    <w:rsid w:val="006750B8"/>
    <w:rsid w:val="00675CA3"/>
    <w:rsid w:val="00676EDA"/>
    <w:rsid w:val="00677097"/>
    <w:rsid w:val="00677B86"/>
    <w:rsid w:val="00677CD2"/>
    <w:rsid w:val="00680490"/>
    <w:rsid w:val="00681E80"/>
    <w:rsid w:val="00683067"/>
    <w:rsid w:val="00683BC7"/>
    <w:rsid w:val="00684E6D"/>
    <w:rsid w:val="00687824"/>
    <w:rsid w:val="00687FB2"/>
    <w:rsid w:val="00690EA0"/>
    <w:rsid w:val="00692603"/>
    <w:rsid w:val="0069292C"/>
    <w:rsid w:val="00692B47"/>
    <w:rsid w:val="00693471"/>
    <w:rsid w:val="006947A9"/>
    <w:rsid w:val="0069595B"/>
    <w:rsid w:val="006A2F4A"/>
    <w:rsid w:val="006A3A2F"/>
    <w:rsid w:val="006A4751"/>
    <w:rsid w:val="006A4EB7"/>
    <w:rsid w:val="006A673F"/>
    <w:rsid w:val="006B0534"/>
    <w:rsid w:val="006B241F"/>
    <w:rsid w:val="006B310F"/>
    <w:rsid w:val="006B3DED"/>
    <w:rsid w:val="006B441D"/>
    <w:rsid w:val="006B4B18"/>
    <w:rsid w:val="006B4B2E"/>
    <w:rsid w:val="006B4FB4"/>
    <w:rsid w:val="006B55D8"/>
    <w:rsid w:val="006B7847"/>
    <w:rsid w:val="006C1060"/>
    <w:rsid w:val="006C2381"/>
    <w:rsid w:val="006C4EEB"/>
    <w:rsid w:val="006C52BF"/>
    <w:rsid w:val="006C6BC2"/>
    <w:rsid w:val="006C6C5E"/>
    <w:rsid w:val="006C7752"/>
    <w:rsid w:val="006D0ED2"/>
    <w:rsid w:val="006D19DC"/>
    <w:rsid w:val="006D1F8B"/>
    <w:rsid w:val="006D2B81"/>
    <w:rsid w:val="006D32C0"/>
    <w:rsid w:val="006D52CE"/>
    <w:rsid w:val="006D705B"/>
    <w:rsid w:val="006D708E"/>
    <w:rsid w:val="006E0059"/>
    <w:rsid w:val="006E015C"/>
    <w:rsid w:val="006E03D0"/>
    <w:rsid w:val="006E03DE"/>
    <w:rsid w:val="006E16B4"/>
    <w:rsid w:val="006E207C"/>
    <w:rsid w:val="006E27EA"/>
    <w:rsid w:val="006E40C9"/>
    <w:rsid w:val="006E433D"/>
    <w:rsid w:val="006E64D2"/>
    <w:rsid w:val="006E688C"/>
    <w:rsid w:val="006E6D1B"/>
    <w:rsid w:val="006F0B8D"/>
    <w:rsid w:val="006F1D75"/>
    <w:rsid w:val="006F40FE"/>
    <w:rsid w:val="006F505F"/>
    <w:rsid w:val="006F584E"/>
    <w:rsid w:val="006F6484"/>
    <w:rsid w:val="007014FF"/>
    <w:rsid w:val="00702A2A"/>
    <w:rsid w:val="007033FE"/>
    <w:rsid w:val="0070361A"/>
    <w:rsid w:val="007036C2"/>
    <w:rsid w:val="00704CFC"/>
    <w:rsid w:val="007057B5"/>
    <w:rsid w:val="00712CF1"/>
    <w:rsid w:val="00712F72"/>
    <w:rsid w:val="00713BE3"/>
    <w:rsid w:val="00714710"/>
    <w:rsid w:val="007151AD"/>
    <w:rsid w:val="0071585C"/>
    <w:rsid w:val="00715A3E"/>
    <w:rsid w:val="00716061"/>
    <w:rsid w:val="00716A6E"/>
    <w:rsid w:val="00717C14"/>
    <w:rsid w:val="0072143F"/>
    <w:rsid w:val="00721820"/>
    <w:rsid w:val="00721DCE"/>
    <w:rsid w:val="007222DB"/>
    <w:rsid w:val="00722FD9"/>
    <w:rsid w:val="0072327E"/>
    <w:rsid w:val="00723AEC"/>
    <w:rsid w:val="00723C14"/>
    <w:rsid w:val="0072401F"/>
    <w:rsid w:val="00724529"/>
    <w:rsid w:val="00725B3D"/>
    <w:rsid w:val="00727FC6"/>
    <w:rsid w:val="00730A6C"/>
    <w:rsid w:val="00731640"/>
    <w:rsid w:val="0073227A"/>
    <w:rsid w:val="007338E5"/>
    <w:rsid w:val="00733E9B"/>
    <w:rsid w:val="0073484D"/>
    <w:rsid w:val="00735358"/>
    <w:rsid w:val="007358F9"/>
    <w:rsid w:val="00740DE4"/>
    <w:rsid w:val="00741345"/>
    <w:rsid w:val="00741B30"/>
    <w:rsid w:val="00743969"/>
    <w:rsid w:val="00744465"/>
    <w:rsid w:val="00744EAD"/>
    <w:rsid w:val="007465ED"/>
    <w:rsid w:val="007472EA"/>
    <w:rsid w:val="007514EE"/>
    <w:rsid w:val="0075211D"/>
    <w:rsid w:val="0075318A"/>
    <w:rsid w:val="00756EA8"/>
    <w:rsid w:val="0076077A"/>
    <w:rsid w:val="00760E5F"/>
    <w:rsid w:val="00763644"/>
    <w:rsid w:val="00763F2A"/>
    <w:rsid w:val="00764C3F"/>
    <w:rsid w:val="0076610D"/>
    <w:rsid w:val="0076658D"/>
    <w:rsid w:val="0077301D"/>
    <w:rsid w:val="007762BD"/>
    <w:rsid w:val="007765B0"/>
    <w:rsid w:val="00776971"/>
    <w:rsid w:val="00776A8A"/>
    <w:rsid w:val="00780343"/>
    <w:rsid w:val="00781740"/>
    <w:rsid w:val="0078186E"/>
    <w:rsid w:val="00782DE1"/>
    <w:rsid w:val="0078407A"/>
    <w:rsid w:val="00784583"/>
    <w:rsid w:val="007858AE"/>
    <w:rsid w:val="00787748"/>
    <w:rsid w:val="0079130F"/>
    <w:rsid w:val="00792079"/>
    <w:rsid w:val="0079473F"/>
    <w:rsid w:val="00794E72"/>
    <w:rsid w:val="007A060C"/>
    <w:rsid w:val="007A0706"/>
    <w:rsid w:val="007A14B8"/>
    <w:rsid w:val="007A1F3E"/>
    <w:rsid w:val="007A1FCA"/>
    <w:rsid w:val="007A3681"/>
    <w:rsid w:val="007A3AEF"/>
    <w:rsid w:val="007A4368"/>
    <w:rsid w:val="007A4DE2"/>
    <w:rsid w:val="007A6568"/>
    <w:rsid w:val="007A6CF7"/>
    <w:rsid w:val="007A6EDA"/>
    <w:rsid w:val="007A7119"/>
    <w:rsid w:val="007B20CB"/>
    <w:rsid w:val="007B391C"/>
    <w:rsid w:val="007B3DBE"/>
    <w:rsid w:val="007B4971"/>
    <w:rsid w:val="007B5C07"/>
    <w:rsid w:val="007B6986"/>
    <w:rsid w:val="007B78CC"/>
    <w:rsid w:val="007C4E53"/>
    <w:rsid w:val="007C53E6"/>
    <w:rsid w:val="007C69B7"/>
    <w:rsid w:val="007C72F9"/>
    <w:rsid w:val="007D08C4"/>
    <w:rsid w:val="007D2B76"/>
    <w:rsid w:val="007D7535"/>
    <w:rsid w:val="007E16F8"/>
    <w:rsid w:val="007E25BE"/>
    <w:rsid w:val="007E31C7"/>
    <w:rsid w:val="007E3C60"/>
    <w:rsid w:val="007F10A6"/>
    <w:rsid w:val="007F3FF8"/>
    <w:rsid w:val="007F4354"/>
    <w:rsid w:val="007F4F99"/>
    <w:rsid w:val="007F733E"/>
    <w:rsid w:val="00800791"/>
    <w:rsid w:val="00801C1B"/>
    <w:rsid w:val="008025DC"/>
    <w:rsid w:val="00806F4E"/>
    <w:rsid w:val="00807323"/>
    <w:rsid w:val="008077A4"/>
    <w:rsid w:val="00807A67"/>
    <w:rsid w:val="00807FB1"/>
    <w:rsid w:val="008108D6"/>
    <w:rsid w:val="00810B54"/>
    <w:rsid w:val="00810EE9"/>
    <w:rsid w:val="00811753"/>
    <w:rsid w:val="00811877"/>
    <w:rsid w:val="008157AE"/>
    <w:rsid w:val="00817DDE"/>
    <w:rsid w:val="008202AC"/>
    <w:rsid w:val="00821E7E"/>
    <w:rsid w:val="008257D3"/>
    <w:rsid w:val="0082736D"/>
    <w:rsid w:val="00830FC4"/>
    <w:rsid w:val="0083121C"/>
    <w:rsid w:val="00832D05"/>
    <w:rsid w:val="008353AD"/>
    <w:rsid w:val="00835DDD"/>
    <w:rsid w:val="00836CA6"/>
    <w:rsid w:val="008374AD"/>
    <w:rsid w:val="008376A6"/>
    <w:rsid w:val="00843C7F"/>
    <w:rsid w:val="008442D8"/>
    <w:rsid w:val="00845692"/>
    <w:rsid w:val="00846449"/>
    <w:rsid w:val="008503AB"/>
    <w:rsid w:val="00852E0B"/>
    <w:rsid w:val="008532CC"/>
    <w:rsid w:val="00853516"/>
    <w:rsid w:val="00853E80"/>
    <w:rsid w:val="00855FF3"/>
    <w:rsid w:val="00856369"/>
    <w:rsid w:val="008625EF"/>
    <w:rsid w:val="00862601"/>
    <w:rsid w:val="00865C22"/>
    <w:rsid w:val="00867339"/>
    <w:rsid w:val="00867498"/>
    <w:rsid w:val="00867B39"/>
    <w:rsid w:val="00867DFF"/>
    <w:rsid w:val="008711BA"/>
    <w:rsid w:val="00873CBA"/>
    <w:rsid w:val="00876772"/>
    <w:rsid w:val="008767EF"/>
    <w:rsid w:val="00880A84"/>
    <w:rsid w:val="008819D9"/>
    <w:rsid w:val="00882EF0"/>
    <w:rsid w:val="008838E8"/>
    <w:rsid w:val="00883B80"/>
    <w:rsid w:val="00884C96"/>
    <w:rsid w:val="0088520F"/>
    <w:rsid w:val="00885BE9"/>
    <w:rsid w:val="00886022"/>
    <w:rsid w:val="008861E2"/>
    <w:rsid w:val="00886896"/>
    <w:rsid w:val="00887462"/>
    <w:rsid w:val="00891485"/>
    <w:rsid w:val="0089495A"/>
    <w:rsid w:val="008953CD"/>
    <w:rsid w:val="008969D7"/>
    <w:rsid w:val="008A0A49"/>
    <w:rsid w:val="008A3269"/>
    <w:rsid w:val="008A4D40"/>
    <w:rsid w:val="008A54B7"/>
    <w:rsid w:val="008A6496"/>
    <w:rsid w:val="008B1570"/>
    <w:rsid w:val="008B1B62"/>
    <w:rsid w:val="008B20BA"/>
    <w:rsid w:val="008B3173"/>
    <w:rsid w:val="008B3899"/>
    <w:rsid w:val="008B4D89"/>
    <w:rsid w:val="008B51AC"/>
    <w:rsid w:val="008B7BEF"/>
    <w:rsid w:val="008B7D8E"/>
    <w:rsid w:val="008C07B7"/>
    <w:rsid w:val="008C106F"/>
    <w:rsid w:val="008C11C6"/>
    <w:rsid w:val="008C269F"/>
    <w:rsid w:val="008C3ECA"/>
    <w:rsid w:val="008C3FC5"/>
    <w:rsid w:val="008C531A"/>
    <w:rsid w:val="008C6503"/>
    <w:rsid w:val="008D2B9A"/>
    <w:rsid w:val="008D2F1A"/>
    <w:rsid w:val="008D327C"/>
    <w:rsid w:val="008D4118"/>
    <w:rsid w:val="008D6A8F"/>
    <w:rsid w:val="008D7391"/>
    <w:rsid w:val="008E2AE0"/>
    <w:rsid w:val="008E394C"/>
    <w:rsid w:val="008E50C9"/>
    <w:rsid w:val="008E5CA7"/>
    <w:rsid w:val="008E6F78"/>
    <w:rsid w:val="008F12A3"/>
    <w:rsid w:val="008F2D88"/>
    <w:rsid w:val="008F308C"/>
    <w:rsid w:val="008F3437"/>
    <w:rsid w:val="008F34A4"/>
    <w:rsid w:val="008F3B2F"/>
    <w:rsid w:val="008F4E16"/>
    <w:rsid w:val="008F4F0F"/>
    <w:rsid w:val="008F5A4B"/>
    <w:rsid w:val="00900DD7"/>
    <w:rsid w:val="00901CFD"/>
    <w:rsid w:val="00901F38"/>
    <w:rsid w:val="00901F86"/>
    <w:rsid w:val="0090474C"/>
    <w:rsid w:val="00904BA4"/>
    <w:rsid w:val="00906415"/>
    <w:rsid w:val="00906B57"/>
    <w:rsid w:val="00906FEF"/>
    <w:rsid w:val="00907672"/>
    <w:rsid w:val="00907BBB"/>
    <w:rsid w:val="009108B9"/>
    <w:rsid w:val="00915AB4"/>
    <w:rsid w:val="009160DA"/>
    <w:rsid w:val="0091694E"/>
    <w:rsid w:val="00916ADE"/>
    <w:rsid w:val="009202AB"/>
    <w:rsid w:val="00920A3C"/>
    <w:rsid w:val="00920E3D"/>
    <w:rsid w:val="009225FB"/>
    <w:rsid w:val="00922B03"/>
    <w:rsid w:val="00924D23"/>
    <w:rsid w:val="00924F4F"/>
    <w:rsid w:val="009254C6"/>
    <w:rsid w:val="00925ADD"/>
    <w:rsid w:val="009260B4"/>
    <w:rsid w:val="00926D3F"/>
    <w:rsid w:val="0092742A"/>
    <w:rsid w:val="00930300"/>
    <w:rsid w:val="009325A6"/>
    <w:rsid w:val="00934AA5"/>
    <w:rsid w:val="00942A58"/>
    <w:rsid w:val="00942D56"/>
    <w:rsid w:val="00943E1B"/>
    <w:rsid w:val="009444F1"/>
    <w:rsid w:val="00944B47"/>
    <w:rsid w:val="009451C0"/>
    <w:rsid w:val="0094570A"/>
    <w:rsid w:val="00945865"/>
    <w:rsid w:val="00945D70"/>
    <w:rsid w:val="009479C9"/>
    <w:rsid w:val="009501B9"/>
    <w:rsid w:val="00950287"/>
    <w:rsid w:val="00950EDD"/>
    <w:rsid w:val="009512A9"/>
    <w:rsid w:val="009557A5"/>
    <w:rsid w:val="009568BD"/>
    <w:rsid w:val="0095691F"/>
    <w:rsid w:val="00957EB3"/>
    <w:rsid w:val="009602E8"/>
    <w:rsid w:val="00963997"/>
    <w:rsid w:val="0096513A"/>
    <w:rsid w:val="009659D6"/>
    <w:rsid w:val="00965BB2"/>
    <w:rsid w:val="00965D9A"/>
    <w:rsid w:val="009669C7"/>
    <w:rsid w:val="0096701B"/>
    <w:rsid w:val="00967742"/>
    <w:rsid w:val="00967D72"/>
    <w:rsid w:val="00970A3F"/>
    <w:rsid w:val="00971103"/>
    <w:rsid w:val="00973F83"/>
    <w:rsid w:val="00974ADF"/>
    <w:rsid w:val="009812A7"/>
    <w:rsid w:val="00981FA5"/>
    <w:rsid w:val="00983B18"/>
    <w:rsid w:val="00984963"/>
    <w:rsid w:val="00985207"/>
    <w:rsid w:val="0098537E"/>
    <w:rsid w:val="00986582"/>
    <w:rsid w:val="00987291"/>
    <w:rsid w:val="00987340"/>
    <w:rsid w:val="009878D1"/>
    <w:rsid w:val="00990288"/>
    <w:rsid w:val="00991598"/>
    <w:rsid w:val="0099166E"/>
    <w:rsid w:val="00992436"/>
    <w:rsid w:val="00993567"/>
    <w:rsid w:val="009936C0"/>
    <w:rsid w:val="00995B9E"/>
    <w:rsid w:val="009A162C"/>
    <w:rsid w:val="009A27DD"/>
    <w:rsid w:val="009A2C7E"/>
    <w:rsid w:val="009A2E60"/>
    <w:rsid w:val="009A3029"/>
    <w:rsid w:val="009A31F2"/>
    <w:rsid w:val="009A4852"/>
    <w:rsid w:val="009A4C8F"/>
    <w:rsid w:val="009B4D94"/>
    <w:rsid w:val="009B591D"/>
    <w:rsid w:val="009C1184"/>
    <w:rsid w:val="009C22E6"/>
    <w:rsid w:val="009C26E4"/>
    <w:rsid w:val="009C3CED"/>
    <w:rsid w:val="009C4592"/>
    <w:rsid w:val="009C46B3"/>
    <w:rsid w:val="009C7D43"/>
    <w:rsid w:val="009D0345"/>
    <w:rsid w:val="009D0373"/>
    <w:rsid w:val="009D195F"/>
    <w:rsid w:val="009D2F59"/>
    <w:rsid w:val="009D54E9"/>
    <w:rsid w:val="009D6371"/>
    <w:rsid w:val="009D749D"/>
    <w:rsid w:val="009D7985"/>
    <w:rsid w:val="009E1E3F"/>
    <w:rsid w:val="009E5494"/>
    <w:rsid w:val="009E6123"/>
    <w:rsid w:val="009E6BD4"/>
    <w:rsid w:val="009E7951"/>
    <w:rsid w:val="009F0AF1"/>
    <w:rsid w:val="009F0B4F"/>
    <w:rsid w:val="009F2CF2"/>
    <w:rsid w:val="00A009D0"/>
    <w:rsid w:val="00A00C2A"/>
    <w:rsid w:val="00A00F9D"/>
    <w:rsid w:val="00A0235B"/>
    <w:rsid w:val="00A03CC3"/>
    <w:rsid w:val="00A05822"/>
    <w:rsid w:val="00A06C20"/>
    <w:rsid w:val="00A0754F"/>
    <w:rsid w:val="00A10A25"/>
    <w:rsid w:val="00A11118"/>
    <w:rsid w:val="00A11708"/>
    <w:rsid w:val="00A13BDE"/>
    <w:rsid w:val="00A13DBF"/>
    <w:rsid w:val="00A14674"/>
    <w:rsid w:val="00A213FE"/>
    <w:rsid w:val="00A215C1"/>
    <w:rsid w:val="00A21C7C"/>
    <w:rsid w:val="00A23D37"/>
    <w:rsid w:val="00A2478C"/>
    <w:rsid w:val="00A24B81"/>
    <w:rsid w:val="00A25609"/>
    <w:rsid w:val="00A2640D"/>
    <w:rsid w:val="00A26B47"/>
    <w:rsid w:val="00A3002E"/>
    <w:rsid w:val="00A30124"/>
    <w:rsid w:val="00A347CE"/>
    <w:rsid w:val="00A36829"/>
    <w:rsid w:val="00A36C8C"/>
    <w:rsid w:val="00A36D9F"/>
    <w:rsid w:val="00A40665"/>
    <w:rsid w:val="00A4160D"/>
    <w:rsid w:val="00A420CB"/>
    <w:rsid w:val="00A43E35"/>
    <w:rsid w:val="00A446F5"/>
    <w:rsid w:val="00A4584B"/>
    <w:rsid w:val="00A462A6"/>
    <w:rsid w:val="00A4796B"/>
    <w:rsid w:val="00A50A13"/>
    <w:rsid w:val="00A52F40"/>
    <w:rsid w:val="00A6041A"/>
    <w:rsid w:val="00A62392"/>
    <w:rsid w:val="00A623B3"/>
    <w:rsid w:val="00A623EC"/>
    <w:rsid w:val="00A62694"/>
    <w:rsid w:val="00A63434"/>
    <w:rsid w:val="00A634AD"/>
    <w:rsid w:val="00A634CD"/>
    <w:rsid w:val="00A65176"/>
    <w:rsid w:val="00A664F4"/>
    <w:rsid w:val="00A67384"/>
    <w:rsid w:val="00A67486"/>
    <w:rsid w:val="00A7064D"/>
    <w:rsid w:val="00A70C1B"/>
    <w:rsid w:val="00A71452"/>
    <w:rsid w:val="00A72FC8"/>
    <w:rsid w:val="00A7306C"/>
    <w:rsid w:val="00A74144"/>
    <w:rsid w:val="00A74527"/>
    <w:rsid w:val="00A74795"/>
    <w:rsid w:val="00A8054E"/>
    <w:rsid w:val="00A81CD3"/>
    <w:rsid w:val="00A8538F"/>
    <w:rsid w:val="00A85E15"/>
    <w:rsid w:val="00A927B2"/>
    <w:rsid w:val="00A92CD7"/>
    <w:rsid w:val="00A93AF9"/>
    <w:rsid w:val="00A97288"/>
    <w:rsid w:val="00A974EE"/>
    <w:rsid w:val="00A9789E"/>
    <w:rsid w:val="00A97F63"/>
    <w:rsid w:val="00AA309D"/>
    <w:rsid w:val="00AA5374"/>
    <w:rsid w:val="00AA620B"/>
    <w:rsid w:val="00AB0AF0"/>
    <w:rsid w:val="00AB2333"/>
    <w:rsid w:val="00AB286A"/>
    <w:rsid w:val="00AB3409"/>
    <w:rsid w:val="00AB45C1"/>
    <w:rsid w:val="00AB4C65"/>
    <w:rsid w:val="00AB4F2A"/>
    <w:rsid w:val="00AB501E"/>
    <w:rsid w:val="00AB6DF0"/>
    <w:rsid w:val="00AC0891"/>
    <w:rsid w:val="00AC0B62"/>
    <w:rsid w:val="00AC3108"/>
    <w:rsid w:val="00AC3F33"/>
    <w:rsid w:val="00AC50DB"/>
    <w:rsid w:val="00AC52EC"/>
    <w:rsid w:val="00AC6440"/>
    <w:rsid w:val="00AC6B99"/>
    <w:rsid w:val="00AC719B"/>
    <w:rsid w:val="00AC7D8F"/>
    <w:rsid w:val="00AD1C7C"/>
    <w:rsid w:val="00AD35F4"/>
    <w:rsid w:val="00AD3737"/>
    <w:rsid w:val="00AD4022"/>
    <w:rsid w:val="00AD4945"/>
    <w:rsid w:val="00AD4FC2"/>
    <w:rsid w:val="00AD71E5"/>
    <w:rsid w:val="00AE0CDE"/>
    <w:rsid w:val="00AE2DF7"/>
    <w:rsid w:val="00AE39EA"/>
    <w:rsid w:val="00AE4B3A"/>
    <w:rsid w:val="00AE5854"/>
    <w:rsid w:val="00AE5AC3"/>
    <w:rsid w:val="00AE6CCC"/>
    <w:rsid w:val="00AF020B"/>
    <w:rsid w:val="00AF0DD4"/>
    <w:rsid w:val="00AF0E6A"/>
    <w:rsid w:val="00AF2BC3"/>
    <w:rsid w:val="00AF2DD4"/>
    <w:rsid w:val="00AF3B0E"/>
    <w:rsid w:val="00AF6712"/>
    <w:rsid w:val="00AF70AE"/>
    <w:rsid w:val="00AF7A01"/>
    <w:rsid w:val="00B00D39"/>
    <w:rsid w:val="00B012F7"/>
    <w:rsid w:val="00B03414"/>
    <w:rsid w:val="00B0365F"/>
    <w:rsid w:val="00B0387C"/>
    <w:rsid w:val="00B03E8C"/>
    <w:rsid w:val="00B05169"/>
    <w:rsid w:val="00B05426"/>
    <w:rsid w:val="00B07AC1"/>
    <w:rsid w:val="00B10E15"/>
    <w:rsid w:val="00B11D59"/>
    <w:rsid w:val="00B1504A"/>
    <w:rsid w:val="00B17369"/>
    <w:rsid w:val="00B25BAC"/>
    <w:rsid w:val="00B26CE8"/>
    <w:rsid w:val="00B30E59"/>
    <w:rsid w:val="00B31447"/>
    <w:rsid w:val="00B33EA3"/>
    <w:rsid w:val="00B34443"/>
    <w:rsid w:val="00B34925"/>
    <w:rsid w:val="00B35835"/>
    <w:rsid w:val="00B35863"/>
    <w:rsid w:val="00B368F1"/>
    <w:rsid w:val="00B37A1D"/>
    <w:rsid w:val="00B37F25"/>
    <w:rsid w:val="00B4128C"/>
    <w:rsid w:val="00B416A1"/>
    <w:rsid w:val="00B41D4E"/>
    <w:rsid w:val="00B45B76"/>
    <w:rsid w:val="00B51AFB"/>
    <w:rsid w:val="00B52E8B"/>
    <w:rsid w:val="00B55606"/>
    <w:rsid w:val="00B56029"/>
    <w:rsid w:val="00B568F1"/>
    <w:rsid w:val="00B57C2E"/>
    <w:rsid w:val="00B57EEE"/>
    <w:rsid w:val="00B60353"/>
    <w:rsid w:val="00B626DF"/>
    <w:rsid w:val="00B637BF"/>
    <w:rsid w:val="00B64EE4"/>
    <w:rsid w:val="00B66168"/>
    <w:rsid w:val="00B67C28"/>
    <w:rsid w:val="00B67D5A"/>
    <w:rsid w:val="00B7037F"/>
    <w:rsid w:val="00B71C43"/>
    <w:rsid w:val="00B758E8"/>
    <w:rsid w:val="00B75C67"/>
    <w:rsid w:val="00B7767F"/>
    <w:rsid w:val="00B837ED"/>
    <w:rsid w:val="00B84887"/>
    <w:rsid w:val="00B86CF9"/>
    <w:rsid w:val="00B87D1F"/>
    <w:rsid w:val="00B87D45"/>
    <w:rsid w:val="00B92DB4"/>
    <w:rsid w:val="00B93F5C"/>
    <w:rsid w:val="00B94489"/>
    <w:rsid w:val="00B95620"/>
    <w:rsid w:val="00B96492"/>
    <w:rsid w:val="00B96722"/>
    <w:rsid w:val="00BA198B"/>
    <w:rsid w:val="00BA3134"/>
    <w:rsid w:val="00BA3318"/>
    <w:rsid w:val="00BA4C4A"/>
    <w:rsid w:val="00BA68B3"/>
    <w:rsid w:val="00BB41DE"/>
    <w:rsid w:val="00BB5DC6"/>
    <w:rsid w:val="00BB7522"/>
    <w:rsid w:val="00BB7821"/>
    <w:rsid w:val="00BB7CB3"/>
    <w:rsid w:val="00BC09B8"/>
    <w:rsid w:val="00BC1EE5"/>
    <w:rsid w:val="00BC2B2A"/>
    <w:rsid w:val="00BC2D9F"/>
    <w:rsid w:val="00BC3774"/>
    <w:rsid w:val="00BC38C7"/>
    <w:rsid w:val="00BC48EB"/>
    <w:rsid w:val="00BC76DB"/>
    <w:rsid w:val="00BD04DF"/>
    <w:rsid w:val="00BD2142"/>
    <w:rsid w:val="00BD2758"/>
    <w:rsid w:val="00BD38F6"/>
    <w:rsid w:val="00BD3A5D"/>
    <w:rsid w:val="00BD46F2"/>
    <w:rsid w:val="00BD48D1"/>
    <w:rsid w:val="00BD5D7E"/>
    <w:rsid w:val="00BD79F7"/>
    <w:rsid w:val="00BE0C16"/>
    <w:rsid w:val="00BE11B7"/>
    <w:rsid w:val="00BE167B"/>
    <w:rsid w:val="00BE1839"/>
    <w:rsid w:val="00BE21E8"/>
    <w:rsid w:val="00BE277C"/>
    <w:rsid w:val="00BE635E"/>
    <w:rsid w:val="00BE6F12"/>
    <w:rsid w:val="00BF0A30"/>
    <w:rsid w:val="00BF0FC6"/>
    <w:rsid w:val="00BF4462"/>
    <w:rsid w:val="00BF45E7"/>
    <w:rsid w:val="00BF6135"/>
    <w:rsid w:val="00C00F91"/>
    <w:rsid w:val="00C01A0F"/>
    <w:rsid w:val="00C021D8"/>
    <w:rsid w:val="00C03882"/>
    <w:rsid w:val="00C04D66"/>
    <w:rsid w:val="00C0615A"/>
    <w:rsid w:val="00C12CA0"/>
    <w:rsid w:val="00C20876"/>
    <w:rsid w:val="00C2160C"/>
    <w:rsid w:val="00C21CC8"/>
    <w:rsid w:val="00C22246"/>
    <w:rsid w:val="00C2241D"/>
    <w:rsid w:val="00C22ABC"/>
    <w:rsid w:val="00C22D5D"/>
    <w:rsid w:val="00C22F7A"/>
    <w:rsid w:val="00C23A50"/>
    <w:rsid w:val="00C2410E"/>
    <w:rsid w:val="00C2490C"/>
    <w:rsid w:val="00C25D2A"/>
    <w:rsid w:val="00C2639C"/>
    <w:rsid w:val="00C26BF2"/>
    <w:rsid w:val="00C31131"/>
    <w:rsid w:val="00C312B1"/>
    <w:rsid w:val="00C31398"/>
    <w:rsid w:val="00C3218D"/>
    <w:rsid w:val="00C321ED"/>
    <w:rsid w:val="00C34625"/>
    <w:rsid w:val="00C35D77"/>
    <w:rsid w:val="00C364F5"/>
    <w:rsid w:val="00C36C18"/>
    <w:rsid w:val="00C40B80"/>
    <w:rsid w:val="00C40BF5"/>
    <w:rsid w:val="00C413DF"/>
    <w:rsid w:val="00C425B5"/>
    <w:rsid w:val="00C42720"/>
    <w:rsid w:val="00C42EE8"/>
    <w:rsid w:val="00C45016"/>
    <w:rsid w:val="00C453BD"/>
    <w:rsid w:val="00C47794"/>
    <w:rsid w:val="00C47B5B"/>
    <w:rsid w:val="00C54EAC"/>
    <w:rsid w:val="00C552C1"/>
    <w:rsid w:val="00C558C1"/>
    <w:rsid w:val="00C55F69"/>
    <w:rsid w:val="00C574E8"/>
    <w:rsid w:val="00C62A67"/>
    <w:rsid w:val="00C630DF"/>
    <w:rsid w:val="00C66762"/>
    <w:rsid w:val="00C66ECB"/>
    <w:rsid w:val="00C677BC"/>
    <w:rsid w:val="00C70A0C"/>
    <w:rsid w:val="00C71450"/>
    <w:rsid w:val="00C718AA"/>
    <w:rsid w:val="00C72FD2"/>
    <w:rsid w:val="00C73475"/>
    <w:rsid w:val="00C7566B"/>
    <w:rsid w:val="00C7586C"/>
    <w:rsid w:val="00C75957"/>
    <w:rsid w:val="00C765E3"/>
    <w:rsid w:val="00C77C22"/>
    <w:rsid w:val="00C807B7"/>
    <w:rsid w:val="00C821D1"/>
    <w:rsid w:val="00C823C9"/>
    <w:rsid w:val="00C85704"/>
    <w:rsid w:val="00C85CAA"/>
    <w:rsid w:val="00C85D09"/>
    <w:rsid w:val="00C85F39"/>
    <w:rsid w:val="00C868E7"/>
    <w:rsid w:val="00C87145"/>
    <w:rsid w:val="00C90769"/>
    <w:rsid w:val="00C90F10"/>
    <w:rsid w:val="00C94141"/>
    <w:rsid w:val="00C96130"/>
    <w:rsid w:val="00C97366"/>
    <w:rsid w:val="00C97409"/>
    <w:rsid w:val="00CA0254"/>
    <w:rsid w:val="00CA1BBD"/>
    <w:rsid w:val="00CA3EA7"/>
    <w:rsid w:val="00CA63DF"/>
    <w:rsid w:val="00CA788E"/>
    <w:rsid w:val="00CA7AC4"/>
    <w:rsid w:val="00CB17F7"/>
    <w:rsid w:val="00CB4D5D"/>
    <w:rsid w:val="00CB52FF"/>
    <w:rsid w:val="00CB6199"/>
    <w:rsid w:val="00CB6744"/>
    <w:rsid w:val="00CB6A61"/>
    <w:rsid w:val="00CB705F"/>
    <w:rsid w:val="00CB75A5"/>
    <w:rsid w:val="00CB7605"/>
    <w:rsid w:val="00CC11D0"/>
    <w:rsid w:val="00CC2039"/>
    <w:rsid w:val="00CC22B4"/>
    <w:rsid w:val="00CC2AE0"/>
    <w:rsid w:val="00CC32E8"/>
    <w:rsid w:val="00CC3E8B"/>
    <w:rsid w:val="00CC53DF"/>
    <w:rsid w:val="00CC72A0"/>
    <w:rsid w:val="00CD03BD"/>
    <w:rsid w:val="00CD1D46"/>
    <w:rsid w:val="00CD3083"/>
    <w:rsid w:val="00CD449B"/>
    <w:rsid w:val="00CD4D3A"/>
    <w:rsid w:val="00CD5736"/>
    <w:rsid w:val="00CD6626"/>
    <w:rsid w:val="00CD7AC8"/>
    <w:rsid w:val="00CD7C15"/>
    <w:rsid w:val="00CE19BC"/>
    <w:rsid w:val="00CE27B3"/>
    <w:rsid w:val="00CE2D80"/>
    <w:rsid w:val="00CE51D6"/>
    <w:rsid w:val="00CE598F"/>
    <w:rsid w:val="00CE5C30"/>
    <w:rsid w:val="00CE612C"/>
    <w:rsid w:val="00CE6661"/>
    <w:rsid w:val="00CE7FCB"/>
    <w:rsid w:val="00CF0C98"/>
    <w:rsid w:val="00CF1151"/>
    <w:rsid w:val="00CF28F3"/>
    <w:rsid w:val="00CF3C0A"/>
    <w:rsid w:val="00CF51A6"/>
    <w:rsid w:val="00D00D19"/>
    <w:rsid w:val="00D037E0"/>
    <w:rsid w:val="00D04F75"/>
    <w:rsid w:val="00D0691F"/>
    <w:rsid w:val="00D07C4B"/>
    <w:rsid w:val="00D1353A"/>
    <w:rsid w:val="00D1365B"/>
    <w:rsid w:val="00D13A64"/>
    <w:rsid w:val="00D14686"/>
    <w:rsid w:val="00D15A5F"/>
    <w:rsid w:val="00D17288"/>
    <w:rsid w:val="00D218EB"/>
    <w:rsid w:val="00D22840"/>
    <w:rsid w:val="00D2311F"/>
    <w:rsid w:val="00D23543"/>
    <w:rsid w:val="00D256DC"/>
    <w:rsid w:val="00D27094"/>
    <w:rsid w:val="00D270E1"/>
    <w:rsid w:val="00D30952"/>
    <w:rsid w:val="00D32362"/>
    <w:rsid w:val="00D32420"/>
    <w:rsid w:val="00D338D4"/>
    <w:rsid w:val="00D34DAE"/>
    <w:rsid w:val="00D40A9D"/>
    <w:rsid w:val="00D40CBE"/>
    <w:rsid w:val="00D419DA"/>
    <w:rsid w:val="00D43C76"/>
    <w:rsid w:val="00D45891"/>
    <w:rsid w:val="00D4618E"/>
    <w:rsid w:val="00D46A7E"/>
    <w:rsid w:val="00D517A3"/>
    <w:rsid w:val="00D51E3E"/>
    <w:rsid w:val="00D51FC3"/>
    <w:rsid w:val="00D55D60"/>
    <w:rsid w:val="00D57A7E"/>
    <w:rsid w:val="00D601D0"/>
    <w:rsid w:val="00D60355"/>
    <w:rsid w:val="00D605A0"/>
    <w:rsid w:val="00D60A1D"/>
    <w:rsid w:val="00D62206"/>
    <w:rsid w:val="00D65CD4"/>
    <w:rsid w:val="00D65ECA"/>
    <w:rsid w:val="00D67530"/>
    <w:rsid w:val="00D67A18"/>
    <w:rsid w:val="00D67AFB"/>
    <w:rsid w:val="00D7237C"/>
    <w:rsid w:val="00D76477"/>
    <w:rsid w:val="00D77A66"/>
    <w:rsid w:val="00D77B17"/>
    <w:rsid w:val="00D8029D"/>
    <w:rsid w:val="00D811B9"/>
    <w:rsid w:val="00D8187D"/>
    <w:rsid w:val="00D84993"/>
    <w:rsid w:val="00D85957"/>
    <w:rsid w:val="00D86CA0"/>
    <w:rsid w:val="00D874FB"/>
    <w:rsid w:val="00D90C3E"/>
    <w:rsid w:val="00D919FF"/>
    <w:rsid w:val="00D93B70"/>
    <w:rsid w:val="00D93E5F"/>
    <w:rsid w:val="00D9492D"/>
    <w:rsid w:val="00D9551A"/>
    <w:rsid w:val="00D95632"/>
    <w:rsid w:val="00D96A0C"/>
    <w:rsid w:val="00D97A6C"/>
    <w:rsid w:val="00DA0C85"/>
    <w:rsid w:val="00DA32C8"/>
    <w:rsid w:val="00DA3627"/>
    <w:rsid w:val="00DA3DFF"/>
    <w:rsid w:val="00DA45CD"/>
    <w:rsid w:val="00DA5718"/>
    <w:rsid w:val="00DA612D"/>
    <w:rsid w:val="00DA68B1"/>
    <w:rsid w:val="00DA6D10"/>
    <w:rsid w:val="00DB02C6"/>
    <w:rsid w:val="00DB107B"/>
    <w:rsid w:val="00DB18C5"/>
    <w:rsid w:val="00DB1BE1"/>
    <w:rsid w:val="00DB2033"/>
    <w:rsid w:val="00DB23DF"/>
    <w:rsid w:val="00DB263C"/>
    <w:rsid w:val="00DB33A6"/>
    <w:rsid w:val="00DB61E4"/>
    <w:rsid w:val="00DB68B3"/>
    <w:rsid w:val="00DB7DBD"/>
    <w:rsid w:val="00DB7F3A"/>
    <w:rsid w:val="00DC054E"/>
    <w:rsid w:val="00DC0788"/>
    <w:rsid w:val="00DC0A91"/>
    <w:rsid w:val="00DC31B8"/>
    <w:rsid w:val="00DC334D"/>
    <w:rsid w:val="00DC4E09"/>
    <w:rsid w:val="00DD0BCA"/>
    <w:rsid w:val="00DD201B"/>
    <w:rsid w:val="00DD2B15"/>
    <w:rsid w:val="00DD34EB"/>
    <w:rsid w:val="00DD5216"/>
    <w:rsid w:val="00DD70C7"/>
    <w:rsid w:val="00DE0238"/>
    <w:rsid w:val="00DE0F87"/>
    <w:rsid w:val="00DE1245"/>
    <w:rsid w:val="00DE1FA4"/>
    <w:rsid w:val="00DE3594"/>
    <w:rsid w:val="00DE3799"/>
    <w:rsid w:val="00DE6867"/>
    <w:rsid w:val="00DE738D"/>
    <w:rsid w:val="00DE7F79"/>
    <w:rsid w:val="00DF3FFB"/>
    <w:rsid w:val="00DF6BBC"/>
    <w:rsid w:val="00E011FB"/>
    <w:rsid w:val="00E013AC"/>
    <w:rsid w:val="00E02999"/>
    <w:rsid w:val="00E03F12"/>
    <w:rsid w:val="00E04D60"/>
    <w:rsid w:val="00E05E41"/>
    <w:rsid w:val="00E070CF"/>
    <w:rsid w:val="00E07BC0"/>
    <w:rsid w:val="00E10105"/>
    <w:rsid w:val="00E104C3"/>
    <w:rsid w:val="00E1062A"/>
    <w:rsid w:val="00E106DD"/>
    <w:rsid w:val="00E11C8E"/>
    <w:rsid w:val="00E12901"/>
    <w:rsid w:val="00E12914"/>
    <w:rsid w:val="00E12B11"/>
    <w:rsid w:val="00E14C6B"/>
    <w:rsid w:val="00E15DCB"/>
    <w:rsid w:val="00E17612"/>
    <w:rsid w:val="00E17678"/>
    <w:rsid w:val="00E21B0F"/>
    <w:rsid w:val="00E22AED"/>
    <w:rsid w:val="00E23967"/>
    <w:rsid w:val="00E23EDF"/>
    <w:rsid w:val="00E259BE"/>
    <w:rsid w:val="00E26499"/>
    <w:rsid w:val="00E27B5D"/>
    <w:rsid w:val="00E32EC8"/>
    <w:rsid w:val="00E33615"/>
    <w:rsid w:val="00E34940"/>
    <w:rsid w:val="00E34E5F"/>
    <w:rsid w:val="00E3639D"/>
    <w:rsid w:val="00E40F9B"/>
    <w:rsid w:val="00E447CD"/>
    <w:rsid w:val="00E46827"/>
    <w:rsid w:val="00E50218"/>
    <w:rsid w:val="00E502E0"/>
    <w:rsid w:val="00E5124C"/>
    <w:rsid w:val="00E536D4"/>
    <w:rsid w:val="00E53EF4"/>
    <w:rsid w:val="00E547A4"/>
    <w:rsid w:val="00E54886"/>
    <w:rsid w:val="00E60D1D"/>
    <w:rsid w:val="00E613D1"/>
    <w:rsid w:val="00E62B72"/>
    <w:rsid w:val="00E642D4"/>
    <w:rsid w:val="00E64512"/>
    <w:rsid w:val="00E65A99"/>
    <w:rsid w:val="00E6664B"/>
    <w:rsid w:val="00E70AA7"/>
    <w:rsid w:val="00E7283C"/>
    <w:rsid w:val="00E73A95"/>
    <w:rsid w:val="00E73AF1"/>
    <w:rsid w:val="00E73D00"/>
    <w:rsid w:val="00E753F6"/>
    <w:rsid w:val="00E754C8"/>
    <w:rsid w:val="00E77A2F"/>
    <w:rsid w:val="00E80545"/>
    <w:rsid w:val="00E81F57"/>
    <w:rsid w:val="00E82A0D"/>
    <w:rsid w:val="00E83F61"/>
    <w:rsid w:val="00E85200"/>
    <w:rsid w:val="00E85414"/>
    <w:rsid w:val="00E86F6B"/>
    <w:rsid w:val="00E86FB6"/>
    <w:rsid w:val="00E871F8"/>
    <w:rsid w:val="00E872C8"/>
    <w:rsid w:val="00E91598"/>
    <w:rsid w:val="00E92CBF"/>
    <w:rsid w:val="00E938BE"/>
    <w:rsid w:val="00E93F1E"/>
    <w:rsid w:val="00E94417"/>
    <w:rsid w:val="00E94F46"/>
    <w:rsid w:val="00E951C9"/>
    <w:rsid w:val="00E96427"/>
    <w:rsid w:val="00EA0779"/>
    <w:rsid w:val="00EA5127"/>
    <w:rsid w:val="00EA5498"/>
    <w:rsid w:val="00EA6F55"/>
    <w:rsid w:val="00EA79E7"/>
    <w:rsid w:val="00EB0FDC"/>
    <w:rsid w:val="00EB3E0B"/>
    <w:rsid w:val="00EB4566"/>
    <w:rsid w:val="00EB5429"/>
    <w:rsid w:val="00EB5DA5"/>
    <w:rsid w:val="00EB655D"/>
    <w:rsid w:val="00EB7ECA"/>
    <w:rsid w:val="00EC0766"/>
    <w:rsid w:val="00EC0C0E"/>
    <w:rsid w:val="00EC17F1"/>
    <w:rsid w:val="00EC223D"/>
    <w:rsid w:val="00EC2B07"/>
    <w:rsid w:val="00EC390A"/>
    <w:rsid w:val="00EC4E7F"/>
    <w:rsid w:val="00EC5252"/>
    <w:rsid w:val="00EC5DB3"/>
    <w:rsid w:val="00EC6932"/>
    <w:rsid w:val="00EC716B"/>
    <w:rsid w:val="00EC7AC5"/>
    <w:rsid w:val="00ED0BCE"/>
    <w:rsid w:val="00ED21FE"/>
    <w:rsid w:val="00ED2933"/>
    <w:rsid w:val="00ED3F7E"/>
    <w:rsid w:val="00ED4B89"/>
    <w:rsid w:val="00ED4D32"/>
    <w:rsid w:val="00ED56C8"/>
    <w:rsid w:val="00ED6ACC"/>
    <w:rsid w:val="00ED7182"/>
    <w:rsid w:val="00EE0333"/>
    <w:rsid w:val="00EE189F"/>
    <w:rsid w:val="00EE322F"/>
    <w:rsid w:val="00EE39D9"/>
    <w:rsid w:val="00EE3A0E"/>
    <w:rsid w:val="00EE4D5C"/>
    <w:rsid w:val="00EE6654"/>
    <w:rsid w:val="00EE7121"/>
    <w:rsid w:val="00EF0CBB"/>
    <w:rsid w:val="00EF1D2E"/>
    <w:rsid w:val="00EF33F4"/>
    <w:rsid w:val="00EF3DE3"/>
    <w:rsid w:val="00EF59A7"/>
    <w:rsid w:val="00EF7226"/>
    <w:rsid w:val="00F004D1"/>
    <w:rsid w:val="00F02EC8"/>
    <w:rsid w:val="00F032C1"/>
    <w:rsid w:val="00F04222"/>
    <w:rsid w:val="00F07319"/>
    <w:rsid w:val="00F07FE9"/>
    <w:rsid w:val="00F11985"/>
    <w:rsid w:val="00F12A4B"/>
    <w:rsid w:val="00F138F3"/>
    <w:rsid w:val="00F13B09"/>
    <w:rsid w:val="00F13EEE"/>
    <w:rsid w:val="00F149C8"/>
    <w:rsid w:val="00F14FAF"/>
    <w:rsid w:val="00F1519F"/>
    <w:rsid w:val="00F152F6"/>
    <w:rsid w:val="00F16DB9"/>
    <w:rsid w:val="00F210B1"/>
    <w:rsid w:val="00F21701"/>
    <w:rsid w:val="00F22627"/>
    <w:rsid w:val="00F22633"/>
    <w:rsid w:val="00F226D3"/>
    <w:rsid w:val="00F22BFF"/>
    <w:rsid w:val="00F233C9"/>
    <w:rsid w:val="00F23BD0"/>
    <w:rsid w:val="00F23DD5"/>
    <w:rsid w:val="00F23EBB"/>
    <w:rsid w:val="00F23F35"/>
    <w:rsid w:val="00F24CA6"/>
    <w:rsid w:val="00F266DD"/>
    <w:rsid w:val="00F26C2F"/>
    <w:rsid w:val="00F300B9"/>
    <w:rsid w:val="00F32BD8"/>
    <w:rsid w:val="00F33406"/>
    <w:rsid w:val="00F35E17"/>
    <w:rsid w:val="00F405EB"/>
    <w:rsid w:val="00F40B6F"/>
    <w:rsid w:val="00F40D01"/>
    <w:rsid w:val="00F4136A"/>
    <w:rsid w:val="00F43A5D"/>
    <w:rsid w:val="00F43FF4"/>
    <w:rsid w:val="00F44D1F"/>
    <w:rsid w:val="00F45204"/>
    <w:rsid w:val="00F4570B"/>
    <w:rsid w:val="00F45A88"/>
    <w:rsid w:val="00F46645"/>
    <w:rsid w:val="00F5121C"/>
    <w:rsid w:val="00F52572"/>
    <w:rsid w:val="00F528FE"/>
    <w:rsid w:val="00F52DC2"/>
    <w:rsid w:val="00F5332A"/>
    <w:rsid w:val="00F53525"/>
    <w:rsid w:val="00F535BA"/>
    <w:rsid w:val="00F54326"/>
    <w:rsid w:val="00F54446"/>
    <w:rsid w:val="00F54DF1"/>
    <w:rsid w:val="00F56978"/>
    <w:rsid w:val="00F56AA9"/>
    <w:rsid w:val="00F56DC8"/>
    <w:rsid w:val="00F606EC"/>
    <w:rsid w:val="00F6091B"/>
    <w:rsid w:val="00F62D1A"/>
    <w:rsid w:val="00F62F01"/>
    <w:rsid w:val="00F62F89"/>
    <w:rsid w:val="00F644AC"/>
    <w:rsid w:val="00F65CF4"/>
    <w:rsid w:val="00F665E6"/>
    <w:rsid w:val="00F66A68"/>
    <w:rsid w:val="00F70C7D"/>
    <w:rsid w:val="00F7185E"/>
    <w:rsid w:val="00F7202C"/>
    <w:rsid w:val="00F75521"/>
    <w:rsid w:val="00F76120"/>
    <w:rsid w:val="00F7759D"/>
    <w:rsid w:val="00F775D5"/>
    <w:rsid w:val="00F806ED"/>
    <w:rsid w:val="00F80880"/>
    <w:rsid w:val="00F80C1A"/>
    <w:rsid w:val="00F82839"/>
    <w:rsid w:val="00F82E9F"/>
    <w:rsid w:val="00F85F45"/>
    <w:rsid w:val="00F86EC5"/>
    <w:rsid w:val="00F87154"/>
    <w:rsid w:val="00F87874"/>
    <w:rsid w:val="00F90747"/>
    <w:rsid w:val="00F92977"/>
    <w:rsid w:val="00F94806"/>
    <w:rsid w:val="00F95CF3"/>
    <w:rsid w:val="00F96DC2"/>
    <w:rsid w:val="00FA07BE"/>
    <w:rsid w:val="00FA0840"/>
    <w:rsid w:val="00FA0E37"/>
    <w:rsid w:val="00FA3170"/>
    <w:rsid w:val="00FA415A"/>
    <w:rsid w:val="00FA50A8"/>
    <w:rsid w:val="00FA7DA2"/>
    <w:rsid w:val="00FB1ED6"/>
    <w:rsid w:val="00FB38B0"/>
    <w:rsid w:val="00FB43C6"/>
    <w:rsid w:val="00FB4B2A"/>
    <w:rsid w:val="00FB5651"/>
    <w:rsid w:val="00FB6172"/>
    <w:rsid w:val="00FB7CD1"/>
    <w:rsid w:val="00FC1F2F"/>
    <w:rsid w:val="00FC3651"/>
    <w:rsid w:val="00FC65B9"/>
    <w:rsid w:val="00FC6626"/>
    <w:rsid w:val="00FC6C9C"/>
    <w:rsid w:val="00FC73A3"/>
    <w:rsid w:val="00FC7936"/>
    <w:rsid w:val="00FD1435"/>
    <w:rsid w:val="00FD179A"/>
    <w:rsid w:val="00FD2289"/>
    <w:rsid w:val="00FD39C0"/>
    <w:rsid w:val="00FD403B"/>
    <w:rsid w:val="00FD4A19"/>
    <w:rsid w:val="00FE725C"/>
    <w:rsid w:val="00FF07A6"/>
    <w:rsid w:val="00FF0BB8"/>
    <w:rsid w:val="00FF0FF8"/>
    <w:rsid w:val="00FF14D5"/>
    <w:rsid w:val="00FF1CC0"/>
    <w:rsid w:val="00FF1FD6"/>
    <w:rsid w:val="00FF2955"/>
    <w:rsid w:val="00FF317A"/>
    <w:rsid w:val="00FF574E"/>
    <w:rsid w:val="00FF5761"/>
    <w:rsid w:val="00FF5C80"/>
    <w:rsid w:val="00FF5E6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EB9395"/>
  <w15:docId w15:val="{E5E28015-E2EE-49D3-ADD4-FA5946AF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table" w:styleId="Lentelstinklelis">
    <w:name w:val="Table Grid"/>
    <w:basedOn w:val="prastojilentel"/>
    <w:rsid w:val="00D77A6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702A2A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link w:val="Antrats"/>
    <w:uiPriority w:val="99"/>
    <w:rsid w:val="001A3695"/>
    <w:rPr>
      <w:sz w:val="24"/>
      <w:szCs w:val="24"/>
      <w:lang w:val="en-GB" w:eastAsia="en-US"/>
    </w:rPr>
  </w:style>
  <w:style w:type="character" w:styleId="Nerykinuoroda">
    <w:name w:val="Subtle Reference"/>
    <w:uiPriority w:val="31"/>
    <w:qFormat/>
    <w:rsid w:val="007057B5"/>
    <w:rPr>
      <w:smallCaps/>
      <w:color w:val="C0504D"/>
      <w:u w:val="single"/>
    </w:rPr>
  </w:style>
  <w:style w:type="paragraph" w:styleId="Sraopastraipa">
    <w:name w:val="List Paragraph"/>
    <w:basedOn w:val="prastasis"/>
    <w:uiPriority w:val="34"/>
    <w:qFormat/>
    <w:rsid w:val="003E6988"/>
    <w:pPr>
      <w:ind w:left="720"/>
      <w:contextualSpacing/>
    </w:pPr>
  </w:style>
  <w:style w:type="paragraph" w:customStyle="1" w:styleId="xmsonormal">
    <w:name w:val="x_msonormal"/>
    <w:basedOn w:val="prastasis"/>
    <w:rsid w:val="008C6503"/>
    <w:pPr>
      <w:spacing w:before="100" w:beforeAutospacing="1" w:after="100" w:afterAutospacing="1"/>
    </w:pPr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0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Taryba_Spr_Proj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5423B-241F-47DE-978E-F2008CC0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Taryba_Spr_Proj</Template>
  <TotalTime>1</TotalTime>
  <Pages>3</Pages>
  <Words>2728</Words>
  <Characters>1556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Marijampoles raj. savivaldybe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VMI</dc:creator>
  <cp:lastModifiedBy>Vilma Skilandienė</cp:lastModifiedBy>
  <cp:revision>2</cp:revision>
  <cp:lastPrinted>2023-12-22T06:46:00Z</cp:lastPrinted>
  <dcterms:created xsi:type="dcterms:W3CDTF">2026-03-17T09:26:00Z</dcterms:created>
  <dcterms:modified xsi:type="dcterms:W3CDTF">2026-03-17T09:26:00Z</dcterms:modified>
</cp:coreProperties>
</file>