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49190" w14:textId="79A94D82" w:rsidR="003E25ED" w:rsidRPr="003E25ED" w:rsidRDefault="003E25ED" w:rsidP="003E25ED">
      <w:pPr>
        <w:tabs>
          <w:tab w:val="left" w:pos="693"/>
        </w:tabs>
        <w:overflowPunct w:val="0"/>
        <w:jc w:val="center"/>
        <w:textAlignment w:val="baseline"/>
        <w:rPr>
          <w:rFonts w:eastAsia="MS Mincho"/>
          <w:b/>
          <w:sz w:val="24"/>
          <w:szCs w:val="24"/>
        </w:rPr>
      </w:pPr>
      <w:bookmarkStart w:id="0" w:name="_Hlk95307548"/>
      <w:bookmarkEnd w:id="0"/>
      <w:r w:rsidRPr="003E25ED">
        <w:rPr>
          <w:rFonts w:eastAsia="MS Mincho"/>
          <w:b/>
          <w:sz w:val="24"/>
          <w:szCs w:val="24"/>
        </w:rPr>
        <w:t xml:space="preserve">                                                                                                                          Projektas</w:t>
      </w:r>
      <w:r w:rsidR="00D95E3C">
        <w:rPr>
          <w:rFonts w:eastAsia="MS Mincho"/>
          <w:b/>
          <w:sz w:val="24"/>
          <w:szCs w:val="24"/>
        </w:rPr>
        <w:t xml:space="preserve"> Nr. TSP-47</w:t>
      </w:r>
    </w:p>
    <w:p w14:paraId="19D3BD67" w14:textId="2420FAC9" w:rsidR="006C023D" w:rsidRPr="003E25ED" w:rsidRDefault="00FF2EF3" w:rsidP="00965915">
      <w:pPr>
        <w:jc w:val="center"/>
        <w:rPr>
          <w:b/>
          <w:bCs/>
          <w:noProof/>
          <w:sz w:val="24"/>
          <w:szCs w:val="24"/>
          <w:lang w:eastAsia="lt-LT"/>
        </w:rPr>
      </w:pPr>
      <w:r w:rsidRPr="003E25ED">
        <w:rPr>
          <w:rFonts w:ascii="TimesLT" w:hAnsi="TimesLT"/>
          <w:b/>
          <w:noProof/>
          <w:sz w:val="24"/>
          <w:szCs w:val="24"/>
          <w:lang w:eastAsia="lt-LT"/>
        </w:rPr>
        <w:t xml:space="preserve">                                                </w:t>
      </w:r>
      <w:r w:rsidRPr="003E25ED">
        <w:rPr>
          <w:b/>
          <w:bCs/>
          <w:noProof/>
          <w:sz w:val="24"/>
          <w:szCs w:val="24"/>
          <w:lang w:eastAsia="lt-L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1581BF" w14:textId="7C9C2C37" w:rsidR="00DC4E63" w:rsidRDefault="00DC4E63" w:rsidP="0086038A">
      <w:pPr>
        <w:jc w:val="center"/>
        <w:rPr>
          <w:b/>
          <w:sz w:val="24"/>
          <w:szCs w:val="24"/>
        </w:rPr>
      </w:pPr>
    </w:p>
    <w:p w14:paraId="1697E21D" w14:textId="77777777" w:rsidR="00965915" w:rsidRPr="00965915" w:rsidRDefault="00965915" w:rsidP="0086038A">
      <w:pPr>
        <w:jc w:val="center"/>
        <w:rPr>
          <w:b/>
          <w:sz w:val="16"/>
          <w:szCs w:val="16"/>
        </w:rPr>
      </w:pPr>
    </w:p>
    <w:p w14:paraId="6B15DF5F" w14:textId="506DF9D0" w:rsidR="003F2EA0" w:rsidRDefault="002A556D" w:rsidP="008603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KALVARIJOS </w:t>
      </w:r>
      <w:r w:rsidR="003F2EA0" w:rsidRPr="00853A94">
        <w:rPr>
          <w:b/>
          <w:sz w:val="24"/>
          <w:szCs w:val="24"/>
        </w:rPr>
        <w:t>SAVIVALDYBĖS TARYBA</w:t>
      </w:r>
    </w:p>
    <w:p w14:paraId="6D3BBE91" w14:textId="77777777" w:rsidR="00FF2EF3" w:rsidRPr="00853A94" w:rsidRDefault="00FF2EF3" w:rsidP="0086038A">
      <w:pPr>
        <w:jc w:val="center"/>
        <w:rPr>
          <w:b/>
          <w:sz w:val="24"/>
          <w:szCs w:val="24"/>
        </w:rPr>
      </w:pPr>
    </w:p>
    <w:p w14:paraId="19D84066" w14:textId="77777777" w:rsidR="003F2EA0" w:rsidRPr="00853A94" w:rsidRDefault="00EA43FB" w:rsidP="0086038A">
      <w:pPr>
        <w:jc w:val="center"/>
        <w:rPr>
          <w:b/>
          <w:sz w:val="24"/>
          <w:szCs w:val="24"/>
        </w:rPr>
      </w:pPr>
      <w:r w:rsidRPr="00853A94">
        <w:rPr>
          <w:b/>
          <w:sz w:val="24"/>
          <w:szCs w:val="24"/>
        </w:rPr>
        <w:t>SPRENDIMAS</w:t>
      </w:r>
    </w:p>
    <w:p w14:paraId="159CBC53" w14:textId="4D209563" w:rsidR="007643D2" w:rsidRPr="007643D2" w:rsidRDefault="007643D2" w:rsidP="0086038A">
      <w:pPr>
        <w:jc w:val="center"/>
        <w:rPr>
          <w:b/>
          <w:bCs/>
          <w:color w:val="000000"/>
          <w:sz w:val="24"/>
          <w:szCs w:val="24"/>
        </w:rPr>
      </w:pPr>
      <w:r w:rsidRPr="007643D2">
        <w:rPr>
          <w:b/>
          <w:bCs/>
          <w:color w:val="000000"/>
          <w:sz w:val="24"/>
          <w:szCs w:val="24"/>
        </w:rPr>
        <w:t xml:space="preserve">DĖL </w:t>
      </w:r>
      <w:r w:rsidR="00FF2EF3">
        <w:rPr>
          <w:b/>
          <w:bCs/>
          <w:color w:val="000000"/>
          <w:sz w:val="24"/>
          <w:szCs w:val="24"/>
        </w:rPr>
        <w:t>KALVARIJOS</w:t>
      </w:r>
      <w:r w:rsidRPr="007643D2">
        <w:rPr>
          <w:b/>
          <w:bCs/>
          <w:color w:val="000000"/>
          <w:sz w:val="24"/>
          <w:szCs w:val="24"/>
        </w:rPr>
        <w:t xml:space="preserve"> SAVIVALDYBĖS FAKTIŠKAI VALDOMO VALSTYBĖS TURTO PERĖMIMO SAVIVALDYBĖS NUOSAVYBĖN</w:t>
      </w:r>
    </w:p>
    <w:p w14:paraId="73C13E39" w14:textId="77777777" w:rsidR="00226A82" w:rsidRPr="00853A94" w:rsidRDefault="00226A82" w:rsidP="0086038A">
      <w:pPr>
        <w:jc w:val="center"/>
        <w:rPr>
          <w:rFonts w:ascii="TimesLT" w:hAnsi="TimesLT"/>
          <w:sz w:val="24"/>
          <w:szCs w:val="24"/>
        </w:rPr>
      </w:pPr>
    </w:p>
    <w:p w14:paraId="4B607817" w14:textId="0C39FA00" w:rsidR="003F2EA0" w:rsidRPr="00853A94" w:rsidRDefault="00E87776" w:rsidP="0086038A">
      <w:pPr>
        <w:jc w:val="center"/>
        <w:rPr>
          <w:sz w:val="24"/>
          <w:szCs w:val="24"/>
        </w:rPr>
      </w:pPr>
      <w:r w:rsidRPr="00853A94">
        <w:rPr>
          <w:sz w:val="24"/>
          <w:szCs w:val="24"/>
        </w:rPr>
        <w:t>20</w:t>
      </w:r>
      <w:r w:rsidR="005D0588" w:rsidRPr="00853A94">
        <w:rPr>
          <w:sz w:val="24"/>
          <w:szCs w:val="24"/>
        </w:rPr>
        <w:t>2</w:t>
      </w:r>
      <w:r w:rsidR="004542BC">
        <w:rPr>
          <w:sz w:val="24"/>
          <w:szCs w:val="24"/>
        </w:rPr>
        <w:t>6</w:t>
      </w:r>
      <w:r w:rsidR="003F2EA0" w:rsidRPr="00853A94">
        <w:rPr>
          <w:sz w:val="24"/>
          <w:szCs w:val="24"/>
        </w:rPr>
        <w:t xml:space="preserve"> m.</w:t>
      </w:r>
      <w:r w:rsidR="008942A0" w:rsidRPr="00853A94">
        <w:rPr>
          <w:sz w:val="24"/>
          <w:szCs w:val="24"/>
        </w:rPr>
        <w:t xml:space="preserve"> </w:t>
      </w:r>
      <w:r w:rsidR="0068232C">
        <w:rPr>
          <w:sz w:val="24"/>
          <w:szCs w:val="24"/>
        </w:rPr>
        <w:t>kovo</w:t>
      </w:r>
      <w:r w:rsidR="004542BC">
        <w:rPr>
          <w:sz w:val="24"/>
          <w:szCs w:val="24"/>
        </w:rPr>
        <w:t xml:space="preserve">   </w:t>
      </w:r>
      <w:r w:rsidR="0091295A">
        <w:rPr>
          <w:sz w:val="24"/>
          <w:szCs w:val="24"/>
        </w:rPr>
        <w:t xml:space="preserve"> </w:t>
      </w:r>
      <w:r w:rsidR="009957D3" w:rsidRPr="00853A94">
        <w:rPr>
          <w:sz w:val="24"/>
          <w:szCs w:val="24"/>
        </w:rPr>
        <w:t>d.</w:t>
      </w:r>
      <w:r w:rsidR="003F2EA0" w:rsidRPr="00853A94">
        <w:rPr>
          <w:sz w:val="24"/>
          <w:szCs w:val="24"/>
        </w:rPr>
        <w:t xml:space="preserve"> Nr.</w:t>
      </w:r>
      <w:bookmarkStart w:id="1" w:name="Text2"/>
      <w:r w:rsidR="00A91F28" w:rsidRPr="00853A94">
        <w:rPr>
          <w:sz w:val="24"/>
          <w:szCs w:val="24"/>
        </w:rPr>
        <w:t xml:space="preserve"> </w:t>
      </w:r>
      <w:bookmarkEnd w:id="1"/>
      <w:r w:rsidR="00FF2EF3">
        <w:rPr>
          <w:sz w:val="24"/>
          <w:szCs w:val="24"/>
        </w:rPr>
        <w:t>T-</w:t>
      </w:r>
    </w:p>
    <w:p w14:paraId="4EEBD881" w14:textId="04C68492" w:rsidR="003F2EA0" w:rsidRPr="00853A94" w:rsidRDefault="00FF2EF3" w:rsidP="0086038A">
      <w:pPr>
        <w:jc w:val="center"/>
        <w:rPr>
          <w:sz w:val="24"/>
          <w:szCs w:val="24"/>
        </w:rPr>
      </w:pPr>
      <w:r>
        <w:rPr>
          <w:sz w:val="24"/>
          <w:szCs w:val="24"/>
        </w:rPr>
        <w:t>Kalvarija</w:t>
      </w:r>
    </w:p>
    <w:p w14:paraId="48DDB803" w14:textId="77777777" w:rsidR="003F2EA0" w:rsidRDefault="003F2EA0" w:rsidP="00515A9B">
      <w:pPr>
        <w:rPr>
          <w:rFonts w:ascii="TimesLT" w:hAnsi="TimesLT"/>
          <w:sz w:val="24"/>
          <w:szCs w:val="24"/>
        </w:rPr>
      </w:pPr>
    </w:p>
    <w:p w14:paraId="0DE2A652" w14:textId="77777777" w:rsidR="004057C2" w:rsidRPr="00853A94" w:rsidRDefault="004057C2" w:rsidP="00515A9B">
      <w:pPr>
        <w:rPr>
          <w:rFonts w:ascii="TimesLT" w:hAnsi="TimesLT"/>
          <w:sz w:val="24"/>
          <w:szCs w:val="24"/>
        </w:rPr>
      </w:pPr>
    </w:p>
    <w:p w14:paraId="0DF313CA" w14:textId="77777777" w:rsidR="004A3D4F" w:rsidRDefault="00321468" w:rsidP="004A3D4F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Vadovaudamasi Lietuvos Respublikos vietos savivaldos įstatymo 15 straipsnio 2 dalies 20 punktu, Lietuvos Respublikos valstybės turto perėmimo savivaldybių nuosavybėn įstatymo 3 straipsnio 1 dalies 2 punktu, 4 straipsnio 1 dalimi, Lietuvos Respublikos valstybės ir savivaldybių turto valdymo, naudojimo ir disponavimo juo įstatymo 6 straipsnio 1 punktu, Kalvarijos savivaldybės taryba n u s p r e n d ž i a:</w:t>
      </w:r>
    </w:p>
    <w:p w14:paraId="0E87D78F" w14:textId="3C4CD79F" w:rsidR="00321468" w:rsidRPr="004A3D4F" w:rsidRDefault="004057C2" w:rsidP="004A3D4F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321468">
        <w:rPr>
          <w:sz w:val="24"/>
          <w:szCs w:val="24"/>
        </w:rPr>
        <w:t>erimti Kalvarijos savivaldybės nuosavybėn Kalvarijos savivaldybės faktiškai valdomą valstybės nekilnojamąjį turtą pagal perimamo valstybės nekilnojamojo turto sąrašą (priedas).</w:t>
      </w:r>
    </w:p>
    <w:p w14:paraId="25F68ECD" w14:textId="77777777" w:rsidR="00321468" w:rsidRDefault="00321468" w:rsidP="00321468">
      <w:pPr>
        <w:pStyle w:val="Antrats"/>
        <w:tabs>
          <w:tab w:val="left" w:pos="567"/>
        </w:tabs>
        <w:spacing w:line="360" w:lineRule="auto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 </w:t>
      </w:r>
      <w:r>
        <w:rPr>
          <w:sz w:val="24"/>
          <w:szCs w:val="24"/>
        </w:rPr>
        <w:t>Šis sprendimas per vieną mėnesį nuo įsigaliojimo dienos gali būti skundžiamas Lietuvos</w:t>
      </w:r>
      <w:r>
        <w:rPr>
          <w:sz w:val="24"/>
          <w:szCs w:val="24"/>
        </w:rPr>
        <w:br/>
        <w:t>administracinių ginčų komisijos Kauno apygardos skyriui, adresu: A. Juozapavičiaus pr. 57, 45262</w:t>
      </w:r>
      <w:r>
        <w:rPr>
          <w:sz w:val="24"/>
          <w:szCs w:val="24"/>
        </w:rPr>
        <w:br/>
        <w:t>Kaunas, Lietuvos Respublikos ikiteisminio administracinių ginčų nagrinėjimo tvarkos įstatymo</w:t>
      </w:r>
      <w:r>
        <w:rPr>
          <w:sz w:val="24"/>
          <w:szCs w:val="24"/>
        </w:rPr>
        <w:br/>
        <w:t>nustatyta tvarka, arba Regionų administracinio teismo Kauno rūmams, adresu: A. Mickevičiaus g.</w:t>
      </w:r>
      <w:r>
        <w:rPr>
          <w:sz w:val="24"/>
          <w:szCs w:val="24"/>
        </w:rPr>
        <w:br/>
        <w:t>8A, 44312 Kaunas, Lietuvos Respublikos administracinių bylų teisenos įstatymo nustatyta tvarka.</w:t>
      </w:r>
      <w:r>
        <w:rPr>
          <w:bCs/>
          <w:iCs/>
          <w:sz w:val="24"/>
          <w:szCs w:val="24"/>
        </w:rPr>
        <w:t xml:space="preserve"> </w:t>
      </w:r>
    </w:p>
    <w:p w14:paraId="65580583" w14:textId="77777777" w:rsidR="0051156E" w:rsidRDefault="0051156E" w:rsidP="00596850">
      <w:pPr>
        <w:tabs>
          <w:tab w:val="right" w:pos="9638"/>
        </w:tabs>
        <w:rPr>
          <w:sz w:val="24"/>
          <w:szCs w:val="24"/>
        </w:rPr>
      </w:pPr>
    </w:p>
    <w:p w14:paraId="6220F10D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034BACED" w14:textId="17B3BCA0" w:rsidR="00596850" w:rsidRDefault="009D788C" w:rsidP="00596850">
      <w:pP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M</w:t>
      </w:r>
      <w:r w:rsidR="00440507">
        <w:rPr>
          <w:sz w:val="24"/>
          <w:szCs w:val="24"/>
        </w:rPr>
        <w:t>eras</w:t>
      </w:r>
      <w:r w:rsidR="00440507">
        <w:rPr>
          <w:sz w:val="24"/>
          <w:szCs w:val="24"/>
        </w:rPr>
        <w:tab/>
      </w:r>
      <w:r>
        <w:rPr>
          <w:sz w:val="24"/>
          <w:szCs w:val="24"/>
        </w:rPr>
        <w:t>Nerijus Šidlauskas</w:t>
      </w:r>
    </w:p>
    <w:p w14:paraId="6C1FE11C" w14:textId="77777777" w:rsidR="00596850" w:rsidRDefault="00596850" w:rsidP="00596850">
      <w:pPr>
        <w:tabs>
          <w:tab w:val="right" w:pos="9638"/>
        </w:tabs>
        <w:rPr>
          <w:sz w:val="24"/>
          <w:szCs w:val="24"/>
        </w:rPr>
      </w:pPr>
    </w:p>
    <w:p w14:paraId="14CFFD68" w14:textId="77777777" w:rsidR="0051156E" w:rsidRDefault="0051156E" w:rsidP="00596850">
      <w:pPr>
        <w:tabs>
          <w:tab w:val="right" w:pos="9638"/>
        </w:tabs>
        <w:rPr>
          <w:sz w:val="24"/>
          <w:szCs w:val="24"/>
        </w:rPr>
      </w:pPr>
    </w:p>
    <w:p w14:paraId="51019F0D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0E372737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0679131D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1B969D5A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585676D3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4E8DF7A7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5DC95254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2CCD0425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24DD3C08" w14:textId="77777777" w:rsidR="00DC4E63" w:rsidRDefault="00DC4E63" w:rsidP="00596850">
      <w:pPr>
        <w:tabs>
          <w:tab w:val="right" w:pos="9638"/>
        </w:tabs>
        <w:rPr>
          <w:sz w:val="24"/>
          <w:szCs w:val="24"/>
        </w:rPr>
      </w:pPr>
    </w:p>
    <w:p w14:paraId="2751B5FE" w14:textId="7A1A2612" w:rsidR="00596850" w:rsidRPr="00AA4ECD" w:rsidRDefault="00596850" w:rsidP="00596850">
      <w:pPr>
        <w:tabs>
          <w:tab w:val="right" w:pos="9638"/>
        </w:tabs>
        <w:rPr>
          <w:sz w:val="24"/>
          <w:szCs w:val="24"/>
        </w:rPr>
      </w:pPr>
      <w:r w:rsidRPr="00AA4ECD">
        <w:rPr>
          <w:sz w:val="24"/>
          <w:szCs w:val="24"/>
        </w:rPr>
        <w:t>Parengė</w:t>
      </w:r>
    </w:p>
    <w:p w14:paraId="04BF9AA2" w14:textId="77777777" w:rsidR="00596850" w:rsidRPr="00AA4ECD" w:rsidRDefault="00596850" w:rsidP="00596850">
      <w:pPr>
        <w:jc w:val="both"/>
        <w:rPr>
          <w:sz w:val="24"/>
          <w:szCs w:val="24"/>
        </w:rPr>
      </w:pPr>
      <w:r w:rsidRPr="00AA4ECD">
        <w:rPr>
          <w:sz w:val="24"/>
          <w:szCs w:val="24"/>
        </w:rPr>
        <w:t>Kalvarijos savivaldybės administracijos</w:t>
      </w:r>
    </w:p>
    <w:p w14:paraId="459BE5A9" w14:textId="77777777" w:rsidR="00596850" w:rsidRPr="00AA4ECD" w:rsidRDefault="00596850" w:rsidP="00596850">
      <w:pPr>
        <w:jc w:val="both"/>
        <w:rPr>
          <w:sz w:val="24"/>
          <w:szCs w:val="24"/>
        </w:rPr>
      </w:pPr>
      <w:r w:rsidRPr="00AA4ECD">
        <w:rPr>
          <w:sz w:val="24"/>
          <w:szCs w:val="24"/>
        </w:rPr>
        <w:t>Ūkio skyriaus vyriaus</w:t>
      </w:r>
      <w:r>
        <w:rPr>
          <w:sz w:val="24"/>
          <w:szCs w:val="24"/>
        </w:rPr>
        <w:t>ioji</w:t>
      </w:r>
      <w:r w:rsidRPr="00AA4ECD">
        <w:rPr>
          <w:sz w:val="24"/>
          <w:szCs w:val="24"/>
        </w:rPr>
        <w:t xml:space="preserve"> specialist</w:t>
      </w:r>
      <w:r>
        <w:rPr>
          <w:sz w:val="24"/>
          <w:szCs w:val="24"/>
        </w:rPr>
        <w:t>ė</w:t>
      </w:r>
    </w:p>
    <w:p w14:paraId="08C64FB3" w14:textId="77777777" w:rsidR="00596850" w:rsidRPr="00AA4ECD" w:rsidRDefault="00596850" w:rsidP="00596850">
      <w:pPr>
        <w:jc w:val="both"/>
        <w:rPr>
          <w:sz w:val="24"/>
          <w:szCs w:val="24"/>
        </w:rPr>
      </w:pPr>
      <w:r>
        <w:rPr>
          <w:sz w:val="24"/>
          <w:szCs w:val="24"/>
        </w:rPr>
        <w:t>Rita Bučionienė</w:t>
      </w:r>
    </w:p>
    <w:p w14:paraId="3AEC4E8F" w14:textId="4C7C093D" w:rsidR="00596850" w:rsidRDefault="00596850" w:rsidP="00596850">
      <w:pPr>
        <w:jc w:val="both"/>
        <w:rPr>
          <w:sz w:val="24"/>
          <w:szCs w:val="24"/>
        </w:rPr>
      </w:pPr>
      <w:r w:rsidRPr="00AA4ECD">
        <w:rPr>
          <w:sz w:val="24"/>
          <w:szCs w:val="24"/>
        </w:rPr>
        <w:t>202</w:t>
      </w:r>
      <w:r w:rsidR="00714B33">
        <w:rPr>
          <w:sz w:val="24"/>
          <w:szCs w:val="24"/>
        </w:rPr>
        <w:t>6</w:t>
      </w:r>
      <w:r w:rsidR="008B05B8">
        <w:rPr>
          <w:sz w:val="24"/>
          <w:szCs w:val="24"/>
        </w:rPr>
        <w:t>-0</w:t>
      </w:r>
      <w:r w:rsidR="0068232C">
        <w:rPr>
          <w:sz w:val="24"/>
          <w:szCs w:val="24"/>
        </w:rPr>
        <w:t>3-0</w:t>
      </w:r>
      <w:r w:rsidR="00083DED">
        <w:rPr>
          <w:sz w:val="24"/>
          <w:szCs w:val="24"/>
        </w:rPr>
        <w:t>5</w:t>
      </w:r>
    </w:p>
    <w:p w14:paraId="010C6DFC" w14:textId="77777777" w:rsidR="007643D2" w:rsidRDefault="007643D2" w:rsidP="00F51A28">
      <w:pPr>
        <w:rPr>
          <w:sz w:val="24"/>
          <w:szCs w:val="24"/>
        </w:rPr>
        <w:sectPr w:rsidR="007643D2" w:rsidSect="00965915">
          <w:footerReference w:type="default" r:id="rId8"/>
          <w:footerReference w:type="first" r:id="rId9"/>
          <w:pgSz w:w="11906" w:h="16838"/>
          <w:pgMar w:top="1134" w:right="567" w:bottom="1134" w:left="1701" w:header="567" w:footer="567" w:gutter="0"/>
          <w:pgNumType w:start="1"/>
          <w:cols w:space="1296"/>
          <w:titlePg/>
          <w:docGrid w:linePitch="326"/>
        </w:sectPr>
      </w:pPr>
    </w:p>
    <w:p w14:paraId="251D5A74" w14:textId="5654CB7B" w:rsidR="007643D2" w:rsidRPr="007643D2" w:rsidRDefault="0092116D" w:rsidP="0091295A">
      <w:pPr>
        <w:ind w:left="9923"/>
        <w:rPr>
          <w:sz w:val="24"/>
          <w:szCs w:val="24"/>
        </w:rPr>
      </w:pPr>
      <w:r>
        <w:rPr>
          <w:sz w:val="24"/>
          <w:szCs w:val="24"/>
        </w:rPr>
        <w:lastRenderedPageBreak/>
        <w:t>Kalvarijos</w:t>
      </w:r>
      <w:r w:rsidR="007643D2" w:rsidRPr="007643D2">
        <w:rPr>
          <w:sz w:val="24"/>
          <w:szCs w:val="24"/>
        </w:rPr>
        <w:t xml:space="preserve"> savivaldybės tarybos</w:t>
      </w:r>
    </w:p>
    <w:p w14:paraId="7223CFA2" w14:textId="570BFA3E" w:rsidR="007643D2" w:rsidRPr="007643D2" w:rsidRDefault="007643D2" w:rsidP="0091295A">
      <w:pPr>
        <w:ind w:left="9923"/>
        <w:rPr>
          <w:color w:val="000000"/>
          <w:sz w:val="24"/>
          <w:szCs w:val="24"/>
        </w:rPr>
      </w:pPr>
      <w:r w:rsidRPr="007643D2">
        <w:rPr>
          <w:color w:val="000000"/>
          <w:sz w:val="24"/>
          <w:szCs w:val="24"/>
        </w:rPr>
        <w:t>202</w:t>
      </w:r>
      <w:r w:rsidR="00C86B3C">
        <w:rPr>
          <w:color w:val="000000"/>
          <w:sz w:val="24"/>
          <w:szCs w:val="24"/>
        </w:rPr>
        <w:t>6</w:t>
      </w:r>
      <w:r w:rsidRPr="007643D2">
        <w:rPr>
          <w:color w:val="000000"/>
          <w:sz w:val="24"/>
          <w:szCs w:val="24"/>
        </w:rPr>
        <w:t xml:space="preserve"> m. </w:t>
      </w:r>
      <w:r w:rsidR="004D7970">
        <w:rPr>
          <w:color w:val="000000"/>
          <w:sz w:val="24"/>
          <w:szCs w:val="24"/>
        </w:rPr>
        <w:t>kovo</w:t>
      </w:r>
      <w:r w:rsidR="00965915">
        <w:rPr>
          <w:color w:val="000000"/>
          <w:sz w:val="24"/>
          <w:szCs w:val="24"/>
        </w:rPr>
        <w:t xml:space="preserve"> </w:t>
      </w:r>
      <w:r w:rsidR="00C86B3C">
        <w:rPr>
          <w:color w:val="000000"/>
          <w:sz w:val="24"/>
          <w:szCs w:val="24"/>
        </w:rPr>
        <w:t xml:space="preserve">  </w:t>
      </w:r>
      <w:r w:rsidR="0091295A">
        <w:rPr>
          <w:color w:val="000000"/>
          <w:sz w:val="24"/>
          <w:szCs w:val="24"/>
        </w:rPr>
        <w:t xml:space="preserve"> </w:t>
      </w:r>
      <w:r w:rsidRPr="007643D2">
        <w:rPr>
          <w:color w:val="000000"/>
          <w:sz w:val="24"/>
          <w:szCs w:val="24"/>
        </w:rPr>
        <w:t xml:space="preserve">d. sprendimo Nr. </w:t>
      </w:r>
      <w:r w:rsidR="0092116D">
        <w:rPr>
          <w:color w:val="000000"/>
          <w:sz w:val="24"/>
          <w:szCs w:val="24"/>
        </w:rPr>
        <w:t>T-</w:t>
      </w:r>
    </w:p>
    <w:p w14:paraId="62E15C3B" w14:textId="77777777" w:rsidR="007643D2" w:rsidRPr="007643D2" w:rsidRDefault="007643D2" w:rsidP="0091295A">
      <w:pPr>
        <w:ind w:left="9923"/>
        <w:rPr>
          <w:sz w:val="24"/>
          <w:szCs w:val="24"/>
        </w:rPr>
      </w:pPr>
      <w:r w:rsidRPr="007643D2">
        <w:rPr>
          <w:sz w:val="24"/>
          <w:szCs w:val="24"/>
        </w:rPr>
        <w:t>priedas</w:t>
      </w:r>
    </w:p>
    <w:p w14:paraId="7A9C304D" w14:textId="77777777" w:rsidR="007643D2" w:rsidRPr="007643D2" w:rsidRDefault="007643D2" w:rsidP="007643D2">
      <w:pPr>
        <w:jc w:val="center"/>
        <w:rPr>
          <w:sz w:val="24"/>
          <w:szCs w:val="24"/>
        </w:rPr>
      </w:pPr>
    </w:p>
    <w:p w14:paraId="54F5F740" w14:textId="77777777" w:rsidR="007643D2" w:rsidRPr="007643D2" w:rsidRDefault="007643D2" w:rsidP="007643D2">
      <w:pPr>
        <w:jc w:val="center"/>
        <w:rPr>
          <w:sz w:val="24"/>
          <w:szCs w:val="24"/>
        </w:rPr>
      </w:pPr>
    </w:p>
    <w:p w14:paraId="7B1B470F" w14:textId="77777777" w:rsidR="007643D2" w:rsidRDefault="007643D2" w:rsidP="007643D2">
      <w:pPr>
        <w:jc w:val="center"/>
        <w:rPr>
          <w:b/>
          <w:bCs/>
          <w:sz w:val="24"/>
          <w:szCs w:val="24"/>
        </w:rPr>
      </w:pPr>
      <w:r w:rsidRPr="007643D2">
        <w:rPr>
          <w:b/>
          <w:bCs/>
          <w:sz w:val="24"/>
          <w:szCs w:val="24"/>
        </w:rPr>
        <w:t>PERIMAMO VALSTYBĖS NEKILNOJAMOJO TURTO SĄRAŠAS</w:t>
      </w:r>
    </w:p>
    <w:p w14:paraId="6752DDB6" w14:textId="77777777" w:rsidR="00240EDD" w:rsidRDefault="00240EDD" w:rsidP="007643D2">
      <w:pPr>
        <w:jc w:val="center"/>
        <w:rPr>
          <w:b/>
          <w:bCs/>
          <w:sz w:val="24"/>
          <w:szCs w:val="24"/>
        </w:rPr>
      </w:pPr>
    </w:p>
    <w:p w14:paraId="233A4FC2" w14:textId="77777777" w:rsidR="00240EDD" w:rsidRDefault="00240EDD" w:rsidP="007643D2">
      <w:pPr>
        <w:jc w:val="center"/>
        <w:rPr>
          <w:b/>
          <w:bCs/>
          <w:sz w:val="24"/>
          <w:szCs w:val="24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3827"/>
        <w:gridCol w:w="1701"/>
        <w:gridCol w:w="993"/>
        <w:gridCol w:w="1275"/>
        <w:gridCol w:w="851"/>
        <w:gridCol w:w="1843"/>
        <w:gridCol w:w="1275"/>
        <w:gridCol w:w="1418"/>
      </w:tblGrid>
      <w:tr w:rsidR="002A01EB" w:rsidRPr="00FE33A1" w14:paraId="20DCB93E" w14:textId="77777777" w:rsidTr="0066620F">
        <w:trPr>
          <w:trHeight w:val="775"/>
          <w:jc w:val="center"/>
        </w:trPr>
        <w:tc>
          <w:tcPr>
            <w:tcW w:w="562" w:type="dxa"/>
            <w:shd w:val="clear" w:color="000000" w:fill="FFFFFF"/>
            <w:vAlign w:val="center"/>
            <w:hideMark/>
          </w:tcPr>
          <w:p w14:paraId="03A65727" w14:textId="77777777" w:rsidR="002A01EB" w:rsidRPr="00FE33A1" w:rsidRDefault="002A01EB" w:rsidP="008379FE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Eil. Nr.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F6A29CB" w14:textId="77777777" w:rsidR="002A01EB" w:rsidRPr="00FE33A1" w:rsidRDefault="002A01EB" w:rsidP="008379FE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Gatvės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/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kelio numeris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14:paraId="46D2142E" w14:textId="77777777" w:rsidR="002A01EB" w:rsidRPr="00FE33A1" w:rsidRDefault="002A01EB" w:rsidP="008379FE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Gatvės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/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kelio pavadinimas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45D14D6" w14:textId="77777777" w:rsidR="002A01EB" w:rsidRPr="00FE33A1" w:rsidRDefault="002A01EB" w:rsidP="008379FE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Adresas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1F50D58" w14:textId="77777777" w:rsidR="002A01EB" w:rsidRPr="00FE33A1" w:rsidRDefault="002A01EB" w:rsidP="008379FE">
            <w:pPr>
              <w:jc w:val="center"/>
              <w:rPr>
                <w:b/>
                <w:bCs/>
                <w:lang w:eastAsia="lt-LT"/>
              </w:rPr>
            </w:pPr>
            <w:r>
              <w:rPr>
                <w:b/>
                <w:bCs/>
                <w:lang w:eastAsia="lt-LT"/>
              </w:rPr>
              <w:t>Statybos metai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310D93E7" w14:textId="77777777" w:rsidR="002A01EB" w:rsidRPr="00FE33A1" w:rsidRDefault="002A01EB" w:rsidP="008379FE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Inventorinis Nr.</w:t>
            </w:r>
            <w:r w:rsidRPr="00FE33A1">
              <w:rPr>
                <w:b/>
                <w:bCs/>
                <w:lang w:eastAsia="lt-LT"/>
              </w:rPr>
              <w:br/>
              <w:t>apskaitoje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0EFE1D4" w14:textId="77777777" w:rsidR="002A01EB" w:rsidRPr="00FE33A1" w:rsidRDefault="002A01EB" w:rsidP="008379FE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Ilgis (km)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DB77BD9" w14:textId="77777777" w:rsidR="002A01EB" w:rsidRPr="00FE33A1" w:rsidRDefault="002A01EB" w:rsidP="008379FE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Unikalus numeris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43171B29" w14:textId="77777777" w:rsidR="002A01EB" w:rsidRPr="00FE33A1" w:rsidRDefault="002A01EB" w:rsidP="008379FE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Įsigijimo</w:t>
            </w:r>
            <w:r w:rsidRPr="00FE33A1">
              <w:rPr>
                <w:b/>
                <w:bCs/>
                <w:lang w:eastAsia="lt-LT"/>
              </w:rPr>
              <w:br/>
              <w:t>kaina,</w:t>
            </w:r>
            <w:r w:rsidRPr="00FE33A1">
              <w:rPr>
                <w:b/>
                <w:bCs/>
                <w:lang w:eastAsia="lt-LT"/>
              </w:rPr>
              <w:br/>
              <w:t>Eur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879B9E0" w14:textId="00F6ECC7" w:rsidR="002A01EB" w:rsidRPr="00FE33A1" w:rsidRDefault="002A01EB" w:rsidP="008379FE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Likutinė vertė</w:t>
            </w:r>
            <w:r w:rsidRPr="00FE33A1">
              <w:rPr>
                <w:b/>
                <w:bCs/>
                <w:lang w:eastAsia="lt-LT"/>
              </w:rPr>
              <w:br/>
              <w:t>202</w:t>
            </w:r>
            <w:r w:rsidR="00A746C5">
              <w:rPr>
                <w:b/>
                <w:bCs/>
                <w:lang w:eastAsia="lt-LT"/>
              </w:rPr>
              <w:t>5-11-0</w:t>
            </w:r>
            <w:r w:rsidR="0064713F">
              <w:rPr>
                <w:b/>
                <w:bCs/>
                <w:lang w:eastAsia="lt-LT"/>
              </w:rPr>
              <w:t xml:space="preserve">4, </w:t>
            </w:r>
            <w:r w:rsidRPr="00FE33A1">
              <w:rPr>
                <w:b/>
                <w:bCs/>
                <w:lang w:eastAsia="lt-LT"/>
              </w:rPr>
              <w:t>Eur</w:t>
            </w:r>
          </w:p>
        </w:tc>
      </w:tr>
      <w:tr w:rsidR="00EB6A05" w:rsidRPr="0009709B" w14:paraId="7E0A68E4" w14:textId="77777777" w:rsidTr="0066620F">
        <w:trPr>
          <w:trHeight w:val="516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326C06EC" w14:textId="3A8BB460" w:rsidR="00EB6A05" w:rsidRPr="004D6BD6" w:rsidRDefault="00EB6A05" w:rsidP="00273D75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75524739" w14:textId="49798F7A" w:rsidR="00EB6A05" w:rsidRPr="004D6BD6" w:rsidRDefault="006D51B8" w:rsidP="00273D75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KV0031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70835E73" w14:textId="48D31220" w:rsidR="00EB6A05" w:rsidRPr="004D6BD6" w:rsidRDefault="003D24A2" w:rsidP="00273D75">
            <w:pPr>
              <w:spacing w:line="480" w:lineRule="auto"/>
              <w:ind w:hanging="68"/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Kelias Nr. KV0031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1E9F87C" w14:textId="77777777" w:rsidR="003D24A2" w:rsidRPr="004D6BD6" w:rsidRDefault="003D24A2" w:rsidP="00777D54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</w:t>
            </w:r>
          </w:p>
          <w:p w14:paraId="7ACB4EA5" w14:textId="3AAF7DAE" w:rsidR="00EB6A05" w:rsidRPr="004D6BD6" w:rsidRDefault="005C5BF5" w:rsidP="00777D54">
            <w:pPr>
              <w:rPr>
                <w:sz w:val="22"/>
                <w:szCs w:val="22"/>
              </w:rPr>
            </w:pPr>
            <w:proofErr w:type="spellStart"/>
            <w:r w:rsidRPr="004D6BD6">
              <w:rPr>
                <w:sz w:val="22"/>
                <w:szCs w:val="22"/>
              </w:rPr>
              <w:t>Jurgežeri</w:t>
            </w:r>
            <w:r w:rsidR="003D24A2" w:rsidRPr="004D6BD6">
              <w:rPr>
                <w:sz w:val="22"/>
                <w:szCs w:val="22"/>
              </w:rPr>
              <w:t>ų</w:t>
            </w:r>
            <w:proofErr w:type="spellEnd"/>
            <w:r w:rsidR="003D24A2" w:rsidRPr="004D6BD6">
              <w:rPr>
                <w:sz w:val="22"/>
                <w:szCs w:val="22"/>
              </w:rPr>
              <w:t xml:space="preserve">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4950D4B" w14:textId="5D4B3C0E" w:rsidR="00EB6A05" w:rsidRPr="004D6BD6" w:rsidRDefault="005C5BF5" w:rsidP="008379FE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1950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52BF21A" w14:textId="3DD07665" w:rsidR="00EB6A05" w:rsidRPr="004D6BD6" w:rsidRDefault="0073429E" w:rsidP="008379FE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044569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41F3B2F3" w14:textId="293EDF6D" w:rsidR="00EB6A05" w:rsidRPr="004D6BD6" w:rsidRDefault="005C5BF5" w:rsidP="008379FE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0,523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D24F682" w14:textId="4A22C9F8" w:rsidR="00EB6A05" w:rsidRPr="004D6BD6" w:rsidRDefault="005C5BF5" w:rsidP="008379FE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4400-6832-4783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E11B816" w14:textId="27FD9E52" w:rsidR="00EB6A05" w:rsidRPr="004D6BD6" w:rsidRDefault="00065B23" w:rsidP="008379FE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</w:t>
            </w:r>
            <w:r w:rsidR="00741584" w:rsidRPr="004D6BD6">
              <w:rPr>
                <w:sz w:val="22"/>
                <w:szCs w:val="22"/>
                <w:lang w:eastAsia="lt-LT"/>
              </w:rPr>
              <w:t>43000,00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18CFFC2F" w14:textId="3A24B9AF" w:rsidR="00EB6A05" w:rsidRPr="004D6BD6" w:rsidRDefault="00741584" w:rsidP="008379FE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35700,00</w:t>
            </w:r>
          </w:p>
        </w:tc>
      </w:tr>
      <w:tr w:rsidR="008F6779" w:rsidRPr="0009709B" w14:paraId="36122F47" w14:textId="77777777" w:rsidTr="0066620F">
        <w:trPr>
          <w:trHeight w:val="516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8B01D33" w14:textId="6597E904" w:rsidR="008F6779" w:rsidRPr="004D6BD6" w:rsidRDefault="008F6779" w:rsidP="00273D75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1276" w:type="dxa"/>
            <w:shd w:val="clear" w:color="000000" w:fill="FFFFFF"/>
            <w:noWrap/>
          </w:tcPr>
          <w:p w14:paraId="375CF323" w14:textId="3F09A646" w:rsidR="008F6779" w:rsidRPr="004D6BD6" w:rsidRDefault="008F6779" w:rsidP="008F6779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</w:rPr>
              <w:t>KV0064</w:t>
            </w:r>
          </w:p>
        </w:tc>
        <w:tc>
          <w:tcPr>
            <w:tcW w:w="3827" w:type="dxa"/>
            <w:shd w:val="clear" w:color="000000" w:fill="FFFFFF"/>
          </w:tcPr>
          <w:p w14:paraId="03E855BE" w14:textId="153621F8" w:rsidR="008F6779" w:rsidRPr="004D6BD6" w:rsidRDefault="008F6779" w:rsidP="008F6779">
            <w:pPr>
              <w:spacing w:line="360" w:lineRule="auto"/>
              <w:ind w:hanging="68"/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Kelias Nr. KV0064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F043A3B" w14:textId="77777777" w:rsidR="005600E4" w:rsidRPr="004D6BD6" w:rsidRDefault="005600E4" w:rsidP="00777D54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</w:t>
            </w:r>
          </w:p>
          <w:p w14:paraId="032E0D34" w14:textId="203AB078" w:rsidR="008F6779" w:rsidRPr="004D6BD6" w:rsidRDefault="005600E4" w:rsidP="00777D54">
            <w:pPr>
              <w:rPr>
                <w:sz w:val="22"/>
                <w:szCs w:val="22"/>
              </w:rPr>
            </w:pPr>
            <w:proofErr w:type="spellStart"/>
            <w:r w:rsidRPr="004D6BD6">
              <w:rPr>
                <w:sz w:val="22"/>
                <w:szCs w:val="22"/>
              </w:rPr>
              <w:t>Jurgežerių</w:t>
            </w:r>
            <w:proofErr w:type="spellEnd"/>
            <w:r w:rsidRPr="004D6BD6">
              <w:rPr>
                <w:sz w:val="22"/>
                <w:szCs w:val="22"/>
              </w:rPr>
              <w:t xml:space="preserve">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8BD39B1" w14:textId="067202F0" w:rsidR="008F6779" w:rsidRPr="004D6BD6" w:rsidRDefault="005600E4" w:rsidP="008F6779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1950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2E5AFED1" w14:textId="5032E8E2" w:rsidR="008F6779" w:rsidRPr="004D6BD6" w:rsidRDefault="0073429E" w:rsidP="008F6779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044572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3EE554A" w14:textId="434065DE" w:rsidR="008F6779" w:rsidRPr="004D6BD6" w:rsidRDefault="00D3064E" w:rsidP="008F6779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0,779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94AEF06" w14:textId="2024668D" w:rsidR="008F6779" w:rsidRPr="004D6BD6" w:rsidRDefault="00D3064E" w:rsidP="008F6779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4400-6829-9370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AC06576" w14:textId="74383EB2" w:rsidR="008F6779" w:rsidRPr="004D6BD6" w:rsidRDefault="00D3064E" w:rsidP="008F6779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77</w:t>
            </w:r>
            <w:r w:rsidR="00211321" w:rsidRPr="004D6BD6">
              <w:rPr>
                <w:sz w:val="22"/>
                <w:szCs w:val="22"/>
                <w:lang w:eastAsia="lt-LT"/>
              </w:rPr>
              <w:t>700,00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7201471E" w14:textId="5BDF0964" w:rsidR="008F6779" w:rsidRPr="004D6BD6" w:rsidRDefault="00211321" w:rsidP="008F6779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19400,00</w:t>
            </w:r>
          </w:p>
        </w:tc>
      </w:tr>
      <w:tr w:rsidR="00EB6A05" w:rsidRPr="0009709B" w14:paraId="1364CBAA" w14:textId="77777777" w:rsidTr="007C2FE8">
        <w:trPr>
          <w:trHeight w:val="628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5BC2F354" w14:textId="30690625" w:rsidR="00EB6A05" w:rsidRPr="004D6BD6" w:rsidRDefault="00EB6A05" w:rsidP="00DC7850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60FDC9C9" w14:textId="7CBC0639" w:rsidR="00EB6A05" w:rsidRPr="004D6BD6" w:rsidRDefault="00C13610" w:rsidP="00273D75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KV0073-2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03330FEC" w14:textId="7FB5162C" w:rsidR="00EB6A05" w:rsidRPr="004D6BD6" w:rsidRDefault="001C2C07" w:rsidP="00DC7850">
            <w:pPr>
              <w:spacing w:line="480" w:lineRule="auto"/>
              <w:ind w:hanging="68"/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Kelias Nr. KV00</w:t>
            </w:r>
            <w:r w:rsidR="006D3353" w:rsidRPr="004D6BD6">
              <w:rPr>
                <w:sz w:val="22"/>
                <w:szCs w:val="22"/>
              </w:rPr>
              <w:t>73</w:t>
            </w:r>
            <w:r w:rsidRPr="004D6BD6">
              <w:rPr>
                <w:sz w:val="22"/>
                <w:szCs w:val="22"/>
              </w:rPr>
              <w:t>, 0,</w:t>
            </w:r>
            <w:r w:rsidR="006D3353" w:rsidRPr="004D6BD6">
              <w:rPr>
                <w:sz w:val="22"/>
                <w:szCs w:val="22"/>
              </w:rPr>
              <w:t>222</w:t>
            </w:r>
            <w:r w:rsidRPr="004D6BD6">
              <w:rPr>
                <w:sz w:val="22"/>
                <w:szCs w:val="22"/>
              </w:rPr>
              <w:t>−</w:t>
            </w:r>
            <w:r w:rsidR="006D3353" w:rsidRPr="004D6BD6">
              <w:rPr>
                <w:sz w:val="22"/>
                <w:szCs w:val="22"/>
              </w:rPr>
              <w:t>0,867</w:t>
            </w:r>
            <w:r w:rsidRPr="004D6BD6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636FC0D" w14:textId="77777777" w:rsidR="00443751" w:rsidRPr="004D6BD6" w:rsidRDefault="00443751" w:rsidP="00777D54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</w:t>
            </w:r>
          </w:p>
          <w:p w14:paraId="58F6736D" w14:textId="14F8611C" w:rsidR="00EB6A05" w:rsidRPr="004D6BD6" w:rsidRDefault="00443751" w:rsidP="00777D54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m.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1B6FA44" w14:textId="6C3A6AAA" w:rsidR="00EB6A05" w:rsidRPr="004D6BD6" w:rsidRDefault="00443751" w:rsidP="008379FE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1958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3ABA8C4" w14:textId="11024923" w:rsidR="00EB6A05" w:rsidRPr="004D6BD6" w:rsidRDefault="0073429E" w:rsidP="008379FE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094302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4B764B89" w14:textId="0C70370B" w:rsidR="00EB6A05" w:rsidRPr="004D6BD6" w:rsidRDefault="00443751" w:rsidP="008379FE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0,645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43C9991" w14:textId="00E58758" w:rsidR="00EB6A05" w:rsidRPr="004D6BD6" w:rsidRDefault="00A8687D" w:rsidP="008379FE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4400-5781-9432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3DC1E7F" w14:textId="105DAF00" w:rsidR="00EB6A05" w:rsidRPr="004D6BD6" w:rsidRDefault="005A7A6F" w:rsidP="008379FE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64300,00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5E8AF1A2" w14:textId="5D0817C4" w:rsidR="00EB6A05" w:rsidRPr="004D6BD6" w:rsidRDefault="005A7A6F" w:rsidP="008379FE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16100,00</w:t>
            </w:r>
          </w:p>
        </w:tc>
      </w:tr>
      <w:tr w:rsidR="002A01EB" w:rsidRPr="0009709B" w14:paraId="5DF70FE6" w14:textId="77777777" w:rsidTr="0066620F">
        <w:trPr>
          <w:trHeight w:val="516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4EBB4475" w14:textId="2DE22E48" w:rsidR="002A01EB" w:rsidRPr="004D6BD6" w:rsidRDefault="00EB6A05" w:rsidP="00DC7850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</w:t>
            </w:r>
            <w:r w:rsidR="002A01EB" w:rsidRPr="004D6BD6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13E1A8B" w14:textId="5AE2127C" w:rsidR="002A01EB" w:rsidRPr="004D6BD6" w:rsidRDefault="002A01EB" w:rsidP="00D709DA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KV</w:t>
            </w:r>
            <w:r w:rsidR="00F37300" w:rsidRPr="004D6BD6">
              <w:rPr>
                <w:sz w:val="22"/>
                <w:szCs w:val="22"/>
                <w:lang w:eastAsia="lt-LT"/>
              </w:rPr>
              <w:t>00</w:t>
            </w:r>
            <w:r w:rsidR="00473E42" w:rsidRPr="004D6BD6">
              <w:rPr>
                <w:sz w:val="22"/>
                <w:szCs w:val="22"/>
                <w:lang w:eastAsia="lt-LT"/>
              </w:rPr>
              <w:t>97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14:paraId="468CF866" w14:textId="202527B2" w:rsidR="002A01EB" w:rsidRPr="004D6BD6" w:rsidRDefault="00F37300" w:rsidP="00DC7850">
            <w:pPr>
              <w:spacing w:line="480" w:lineRule="auto"/>
              <w:ind w:hanging="68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</w:rPr>
              <w:t>Kelias</w:t>
            </w:r>
            <w:r w:rsidR="007072FC" w:rsidRPr="004D6BD6">
              <w:rPr>
                <w:sz w:val="22"/>
                <w:szCs w:val="22"/>
              </w:rPr>
              <w:t xml:space="preserve"> Nr. KV00</w:t>
            </w:r>
            <w:r w:rsidR="00776C79" w:rsidRPr="004D6BD6">
              <w:rPr>
                <w:sz w:val="22"/>
                <w:szCs w:val="22"/>
              </w:rPr>
              <w:t>97</w:t>
            </w:r>
            <w:r w:rsidR="007072FC" w:rsidRPr="004D6BD6">
              <w:rPr>
                <w:sz w:val="22"/>
                <w:szCs w:val="22"/>
              </w:rPr>
              <w:t>, 0</w:t>
            </w:r>
            <w:r w:rsidR="004D0091" w:rsidRPr="004D6BD6">
              <w:rPr>
                <w:sz w:val="22"/>
                <w:szCs w:val="22"/>
              </w:rPr>
              <w:t>,</w:t>
            </w:r>
            <w:r w:rsidR="00776C79" w:rsidRPr="004D6BD6">
              <w:rPr>
                <w:sz w:val="22"/>
                <w:szCs w:val="22"/>
              </w:rPr>
              <w:t>013</w:t>
            </w:r>
            <w:r w:rsidR="00BB7CE5" w:rsidRPr="004D6BD6">
              <w:rPr>
                <w:sz w:val="22"/>
                <w:szCs w:val="22"/>
              </w:rPr>
              <w:t>−</w:t>
            </w:r>
            <w:r w:rsidR="00776C79" w:rsidRPr="004D6BD6">
              <w:rPr>
                <w:sz w:val="22"/>
                <w:szCs w:val="22"/>
              </w:rPr>
              <w:t>1,934</w:t>
            </w:r>
            <w:r w:rsidR="007072FC" w:rsidRPr="004D6BD6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AAC72C9" w14:textId="77777777" w:rsidR="002A01EB" w:rsidRPr="004D6BD6" w:rsidRDefault="002A01EB" w:rsidP="00777D54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</w:t>
            </w:r>
          </w:p>
          <w:p w14:paraId="292239D9" w14:textId="6AB36CF2" w:rsidR="00236428" w:rsidRPr="004D6BD6" w:rsidRDefault="00F95089" w:rsidP="00777D54">
            <w:pPr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</w:rPr>
              <w:t>Kalvarijos sav. teritorija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1120224" w14:textId="1DE72DDB" w:rsidR="002A01EB" w:rsidRPr="004D6BD6" w:rsidRDefault="002A01EB" w:rsidP="008379FE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</w:t>
            </w:r>
            <w:r w:rsidR="007D0613" w:rsidRPr="004D6BD6">
              <w:rPr>
                <w:sz w:val="22"/>
                <w:szCs w:val="22"/>
                <w:lang w:eastAsia="lt-LT"/>
              </w:rPr>
              <w:t>4</w:t>
            </w:r>
            <w:r w:rsidR="00F95089" w:rsidRPr="004D6BD6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AE8DD6B" w14:textId="1D541164" w:rsidR="002A01EB" w:rsidRPr="004D6BD6" w:rsidRDefault="0073429E" w:rsidP="008379FE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094068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2833081" w14:textId="37D5E9DD" w:rsidR="002A01EB" w:rsidRPr="004D6BD6" w:rsidRDefault="00604C9A" w:rsidP="008379FE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1,921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DE8AE83" w14:textId="4F872C9C" w:rsidR="002A01EB" w:rsidRPr="004D6BD6" w:rsidRDefault="002A01EB" w:rsidP="008379FE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4400-</w:t>
            </w:r>
            <w:r w:rsidR="00604C9A" w:rsidRPr="004D6BD6">
              <w:rPr>
                <w:sz w:val="22"/>
                <w:szCs w:val="22"/>
                <w:lang w:eastAsia="lt-LT"/>
              </w:rPr>
              <w:t>5757-8084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427BB5C6" w14:textId="29092166" w:rsidR="002A01EB" w:rsidRPr="004D6BD6" w:rsidRDefault="00536303" w:rsidP="008379FE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191000,00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EF95322" w14:textId="5785D007" w:rsidR="002A01EB" w:rsidRPr="004D6BD6" w:rsidRDefault="00536303" w:rsidP="008379FE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47800,00</w:t>
            </w:r>
          </w:p>
        </w:tc>
      </w:tr>
      <w:tr w:rsidR="0004439D" w:rsidRPr="0009709B" w14:paraId="083CA718" w14:textId="77777777" w:rsidTr="0066620F">
        <w:trPr>
          <w:trHeight w:val="516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A29CE82" w14:textId="65ACB1D6" w:rsidR="0004439D" w:rsidRPr="004D6BD6" w:rsidRDefault="00AC7336" w:rsidP="00DC7850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5</w:t>
            </w:r>
            <w:r w:rsidR="0004439D" w:rsidRPr="004D6BD6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276" w:type="dxa"/>
            <w:shd w:val="clear" w:color="000000" w:fill="FFFFFF"/>
            <w:noWrap/>
          </w:tcPr>
          <w:p w14:paraId="60E436E7" w14:textId="5CDB04CD" w:rsidR="0004439D" w:rsidRPr="004D6BD6" w:rsidRDefault="0004439D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KV</w:t>
            </w:r>
            <w:r w:rsidR="00483BF5" w:rsidRPr="004D6BD6">
              <w:rPr>
                <w:sz w:val="22"/>
                <w:szCs w:val="22"/>
                <w:lang w:eastAsia="lt-LT"/>
              </w:rPr>
              <w:t>0</w:t>
            </w:r>
            <w:r w:rsidR="0054747F" w:rsidRPr="004D6BD6">
              <w:rPr>
                <w:sz w:val="22"/>
                <w:szCs w:val="22"/>
                <w:lang w:eastAsia="lt-LT"/>
              </w:rPr>
              <w:t>190</w:t>
            </w:r>
            <w:r w:rsidR="006E28C7" w:rsidRPr="004D6BD6">
              <w:rPr>
                <w:sz w:val="22"/>
                <w:szCs w:val="22"/>
                <w:lang w:eastAsia="lt-LT"/>
              </w:rPr>
              <w:t>-1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2E1B286A" w14:textId="3A97186B" w:rsidR="0004439D" w:rsidRPr="004D6BD6" w:rsidRDefault="00C41168" w:rsidP="00DC7850">
            <w:pPr>
              <w:spacing w:line="480" w:lineRule="auto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</w:rPr>
              <w:t>Kelias Nr. KV0190, 0,007−0,743 km</w:t>
            </w:r>
          </w:p>
        </w:tc>
        <w:tc>
          <w:tcPr>
            <w:tcW w:w="1701" w:type="dxa"/>
            <w:shd w:val="clear" w:color="000000" w:fill="FFFFFF"/>
          </w:tcPr>
          <w:p w14:paraId="10540BE5" w14:textId="77777777" w:rsidR="00545E1E" w:rsidRPr="004D6BD6" w:rsidRDefault="00545E1E" w:rsidP="00777D54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</w:t>
            </w:r>
          </w:p>
          <w:p w14:paraId="62EA44F2" w14:textId="6B928FCF" w:rsidR="0004439D" w:rsidRPr="004D6BD6" w:rsidRDefault="00DC0952" w:rsidP="00777D54">
            <w:pPr>
              <w:rPr>
                <w:sz w:val="22"/>
                <w:szCs w:val="22"/>
                <w:lang w:eastAsia="lt-LT"/>
              </w:rPr>
            </w:pPr>
            <w:proofErr w:type="spellStart"/>
            <w:r w:rsidRPr="004D6BD6">
              <w:rPr>
                <w:sz w:val="22"/>
                <w:szCs w:val="22"/>
              </w:rPr>
              <w:t>Ėgliabali</w:t>
            </w:r>
            <w:r w:rsidR="00545E1E" w:rsidRPr="004D6BD6">
              <w:rPr>
                <w:sz w:val="22"/>
                <w:szCs w:val="22"/>
              </w:rPr>
              <w:t>ų</w:t>
            </w:r>
            <w:proofErr w:type="spellEnd"/>
            <w:r w:rsidR="00545E1E" w:rsidRPr="004D6BD6">
              <w:rPr>
                <w:sz w:val="22"/>
                <w:szCs w:val="22"/>
              </w:rPr>
              <w:t xml:space="preserve">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063DAF8" w14:textId="1C326FA2" w:rsidR="0004439D" w:rsidRPr="004D6BD6" w:rsidRDefault="0004439D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</w:t>
            </w:r>
            <w:r w:rsidR="00DC0952" w:rsidRPr="004D6BD6">
              <w:rPr>
                <w:sz w:val="22"/>
                <w:szCs w:val="22"/>
                <w:lang w:eastAsia="lt-LT"/>
              </w:rPr>
              <w:t>6</w:t>
            </w:r>
            <w:r w:rsidR="00545E1E" w:rsidRPr="004D6BD6">
              <w:rPr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21D43AE1" w14:textId="047EDBE1" w:rsidR="0004439D" w:rsidRPr="004D6BD6" w:rsidRDefault="00223DFC" w:rsidP="0004439D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04469</w:t>
            </w:r>
            <w:r w:rsidR="00922932">
              <w:rPr>
                <w:sz w:val="22"/>
                <w:szCs w:val="22"/>
                <w:lang w:eastAsia="lt-LT"/>
              </w:rPr>
              <w:t>6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5E39AF5" w14:textId="45114598" w:rsidR="0004439D" w:rsidRPr="004D6BD6" w:rsidRDefault="0004439D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0,</w:t>
            </w:r>
            <w:r w:rsidR="00F750F7" w:rsidRPr="004D6BD6">
              <w:rPr>
                <w:sz w:val="22"/>
                <w:szCs w:val="22"/>
                <w:lang w:eastAsia="lt-LT"/>
              </w:rPr>
              <w:t>7</w:t>
            </w:r>
            <w:r w:rsidR="00766F35" w:rsidRPr="004D6BD6">
              <w:rPr>
                <w:sz w:val="22"/>
                <w:szCs w:val="22"/>
                <w:lang w:eastAsia="lt-LT"/>
              </w:rPr>
              <w:t>36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7BCA54F" w14:textId="3DBF6C5C" w:rsidR="0004439D" w:rsidRPr="004D6BD6" w:rsidRDefault="0004439D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4400-</w:t>
            </w:r>
            <w:r w:rsidR="00691449" w:rsidRPr="004D6BD6">
              <w:rPr>
                <w:sz w:val="22"/>
                <w:szCs w:val="22"/>
                <w:lang w:eastAsia="lt-LT"/>
              </w:rPr>
              <w:t>6831-9995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B1EAEA6" w14:textId="5F34F081" w:rsidR="0004439D" w:rsidRPr="004D6BD6" w:rsidRDefault="00DB1B62" w:rsidP="0004439D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7</w:t>
            </w:r>
            <w:r w:rsidR="002C4FB5" w:rsidRPr="004D6BD6">
              <w:rPr>
                <w:sz w:val="22"/>
                <w:szCs w:val="22"/>
                <w:lang w:eastAsia="lt-LT"/>
              </w:rPr>
              <w:t>34</w:t>
            </w:r>
            <w:r w:rsidR="00736078" w:rsidRPr="004D6BD6">
              <w:rPr>
                <w:sz w:val="22"/>
                <w:szCs w:val="22"/>
                <w:lang w:eastAsia="lt-LT"/>
              </w:rPr>
              <w:t>00</w:t>
            </w:r>
            <w:r w:rsidR="0004439D" w:rsidRPr="004D6BD6">
              <w:rPr>
                <w:sz w:val="22"/>
                <w:szCs w:val="22"/>
                <w:lang w:eastAsia="lt-LT"/>
              </w:rPr>
              <w:t>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731F062B" w14:textId="269D20D3" w:rsidR="0004439D" w:rsidRPr="004D6BD6" w:rsidRDefault="009E024E" w:rsidP="0004439D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18</w:t>
            </w:r>
            <w:r w:rsidR="002C4FB5" w:rsidRPr="004D6BD6">
              <w:rPr>
                <w:sz w:val="22"/>
                <w:szCs w:val="22"/>
                <w:lang w:eastAsia="lt-LT"/>
              </w:rPr>
              <w:t>3</w:t>
            </w:r>
            <w:r w:rsidR="0004439D" w:rsidRPr="004D6BD6">
              <w:rPr>
                <w:sz w:val="22"/>
                <w:szCs w:val="22"/>
                <w:lang w:eastAsia="lt-LT"/>
              </w:rPr>
              <w:t>00,00</w:t>
            </w:r>
          </w:p>
        </w:tc>
      </w:tr>
      <w:tr w:rsidR="001B5C8F" w:rsidRPr="0009709B" w14:paraId="112DB888" w14:textId="77777777" w:rsidTr="009E4E24">
        <w:trPr>
          <w:trHeight w:val="442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9E306C8" w14:textId="58C3CA08" w:rsidR="001B5C8F" w:rsidRPr="004D6BD6" w:rsidRDefault="009E4E24" w:rsidP="00DC7850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587EFF0" w14:textId="10CB165E" w:rsidR="001B5C8F" w:rsidRPr="004D6BD6" w:rsidRDefault="00C41524" w:rsidP="001B5C8F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KV0190-2</w:t>
            </w:r>
          </w:p>
        </w:tc>
        <w:tc>
          <w:tcPr>
            <w:tcW w:w="3827" w:type="dxa"/>
            <w:shd w:val="clear" w:color="000000" w:fill="FFFFFF"/>
            <w:hideMark/>
          </w:tcPr>
          <w:p w14:paraId="3B0C9664" w14:textId="6B71C452" w:rsidR="00C41524" w:rsidRPr="004D6BD6" w:rsidRDefault="00C41524" w:rsidP="00DC7850">
            <w:pPr>
              <w:spacing w:line="480" w:lineRule="auto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</w:rPr>
              <w:t xml:space="preserve">Kelias Nr. KV0190, </w:t>
            </w:r>
            <w:r w:rsidR="00356AF1" w:rsidRPr="004D6BD6">
              <w:rPr>
                <w:sz w:val="22"/>
                <w:szCs w:val="22"/>
              </w:rPr>
              <w:t>1,006</w:t>
            </w:r>
            <w:r w:rsidRPr="004D6BD6">
              <w:rPr>
                <w:sz w:val="22"/>
                <w:szCs w:val="22"/>
              </w:rPr>
              <w:t>−</w:t>
            </w:r>
            <w:r w:rsidR="00356AF1" w:rsidRPr="004D6BD6">
              <w:rPr>
                <w:sz w:val="22"/>
                <w:szCs w:val="22"/>
              </w:rPr>
              <w:t>2,207</w:t>
            </w:r>
            <w:r w:rsidRPr="004D6BD6">
              <w:rPr>
                <w:sz w:val="22"/>
                <w:szCs w:val="22"/>
              </w:rPr>
              <w:t xml:space="preserve"> km</w:t>
            </w:r>
            <w:r w:rsidRPr="004D6BD6">
              <w:rPr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7EB295F6" w14:textId="77777777" w:rsidR="008B0B75" w:rsidRPr="004D6BD6" w:rsidRDefault="008B0B75" w:rsidP="008B0B75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</w:t>
            </w:r>
          </w:p>
          <w:p w14:paraId="6CF249C0" w14:textId="242FEF83" w:rsidR="001B5C8F" w:rsidRPr="004D6BD6" w:rsidRDefault="008B0B75" w:rsidP="008B0B75">
            <w:pPr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</w:rPr>
              <w:t>Kalvarijos sav. teritorija</w:t>
            </w:r>
          </w:p>
        </w:tc>
        <w:tc>
          <w:tcPr>
            <w:tcW w:w="993" w:type="dxa"/>
            <w:shd w:val="clear" w:color="000000" w:fill="FFFFFF"/>
          </w:tcPr>
          <w:p w14:paraId="26043945" w14:textId="15BD3F3F" w:rsidR="001B5C8F" w:rsidRPr="004D6BD6" w:rsidRDefault="00096569" w:rsidP="001B5C8F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1960</w:t>
            </w:r>
          </w:p>
        </w:tc>
        <w:tc>
          <w:tcPr>
            <w:tcW w:w="1275" w:type="dxa"/>
            <w:shd w:val="clear" w:color="000000" w:fill="FFFFFF"/>
          </w:tcPr>
          <w:p w14:paraId="0B15E2E9" w14:textId="5E947B19" w:rsidR="001B5C8F" w:rsidRPr="00223DFC" w:rsidRDefault="00223DFC" w:rsidP="001B5C8F">
            <w:pPr>
              <w:jc w:val="center"/>
              <w:rPr>
                <w:sz w:val="22"/>
                <w:szCs w:val="22"/>
                <w:lang w:eastAsia="lt-LT"/>
              </w:rPr>
            </w:pPr>
            <w:r w:rsidRPr="00223DFC">
              <w:rPr>
                <w:sz w:val="22"/>
                <w:szCs w:val="22"/>
                <w:lang w:eastAsia="lt-LT"/>
              </w:rPr>
              <w:t>094301</w:t>
            </w:r>
          </w:p>
        </w:tc>
        <w:tc>
          <w:tcPr>
            <w:tcW w:w="851" w:type="dxa"/>
            <w:shd w:val="clear" w:color="000000" w:fill="FFFFFF"/>
          </w:tcPr>
          <w:p w14:paraId="61AECC20" w14:textId="0DD6164F" w:rsidR="001B5C8F" w:rsidRPr="004D6BD6" w:rsidRDefault="00A94CD5" w:rsidP="001B5C8F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1,201</w:t>
            </w:r>
          </w:p>
        </w:tc>
        <w:tc>
          <w:tcPr>
            <w:tcW w:w="1843" w:type="dxa"/>
            <w:shd w:val="clear" w:color="000000" w:fill="FFFFFF"/>
            <w:noWrap/>
          </w:tcPr>
          <w:p w14:paraId="09D9CC68" w14:textId="6AD4A9BE" w:rsidR="001B5C8F" w:rsidRPr="004D6BD6" w:rsidRDefault="00A94CD5" w:rsidP="001B5C8F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4400-6832-5460</w:t>
            </w:r>
          </w:p>
        </w:tc>
        <w:tc>
          <w:tcPr>
            <w:tcW w:w="1275" w:type="dxa"/>
            <w:shd w:val="clear" w:color="000000" w:fill="FFFFFF"/>
          </w:tcPr>
          <w:p w14:paraId="03837106" w14:textId="38BF0593" w:rsidR="001B5C8F" w:rsidRPr="004D6BD6" w:rsidRDefault="00A94CD5" w:rsidP="001B5C8F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120000,00</w:t>
            </w:r>
          </w:p>
        </w:tc>
        <w:tc>
          <w:tcPr>
            <w:tcW w:w="1418" w:type="dxa"/>
            <w:shd w:val="clear" w:color="000000" w:fill="FFFFFF"/>
          </w:tcPr>
          <w:p w14:paraId="6493B258" w14:textId="6982E38B" w:rsidR="001B5C8F" w:rsidRPr="004D6BD6" w:rsidRDefault="00A94CD5" w:rsidP="001B5C8F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29900,00</w:t>
            </w:r>
          </w:p>
        </w:tc>
      </w:tr>
      <w:tr w:rsidR="005C3679" w:rsidRPr="0009709B" w14:paraId="5406218F" w14:textId="77777777" w:rsidTr="0066620F">
        <w:trPr>
          <w:trHeight w:val="516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6529E745" w14:textId="3664C5D4" w:rsidR="005C3679" w:rsidRPr="004D6BD6" w:rsidRDefault="00AC7336" w:rsidP="00DC7850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7</w:t>
            </w:r>
            <w:r w:rsidR="00EF6453" w:rsidRPr="004D6BD6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276" w:type="dxa"/>
            <w:shd w:val="clear" w:color="000000" w:fill="FFFFFF"/>
            <w:noWrap/>
          </w:tcPr>
          <w:p w14:paraId="139A21FA" w14:textId="12D902F4" w:rsidR="005C3679" w:rsidRPr="004D6BD6" w:rsidRDefault="00D60905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KV0</w:t>
            </w:r>
            <w:r w:rsidR="00322312" w:rsidRPr="004D6BD6">
              <w:rPr>
                <w:sz w:val="22"/>
                <w:szCs w:val="22"/>
                <w:lang w:eastAsia="lt-LT"/>
              </w:rPr>
              <w:t>229</w:t>
            </w:r>
            <w:r w:rsidR="00A27E33" w:rsidRPr="004D6BD6">
              <w:rPr>
                <w:sz w:val="22"/>
                <w:szCs w:val="22"/>
                <w:lang w:eastAsia="lt-LT"/>
              </w:rPr>
              <w:t>-2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1B163A7B" w14:textId="1ED3738B" w:rsidR="005C3679" w:rsidRPr="004D6BD6" w:rsidRDefault="00F96910" w:rsidP="00DC7850">
            <w:pPr>
              <w:spacing w:line="480" w:lineRule="auto"/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Vietinės reikšmės k</w:t>
            </w:r>
            <w:r w:rsidR="00D60905" w:rsidRPr="004D6BD6">
              <w:rPr>
                <w:sz w:val="22"/>
                <w:szCs w:val="22"/>
              </w:rPr>
              <w:t>elias Nr. KV0</w:t>
            </w:r>
            <w:r w:rsidR="00322312" w:rsidRPr="004D6BD6">
              <w:rPr>
                <w:sz w:val="22"/>
                <w:szCs w:val="22"/>
              </w:rPr>
              <w:t>229</w:t>
            </w:r>
          </w:p>
        </w:tc>
        <w:tc>
          <w:tcPr>
            <w:tcW w:w="1701" w:type="dxa"/>
            <w:shd w:val="clear" w:color="000000" w:fill="FFFFFF"/>
          </w:tcPr>
          <w:p w14:paraId="3E9D34BF" w14:textId="77777777" w:rsidR="003B7D88" w:rsidRPr="004D6BD6" w:rsidRDefault="003B7D88" w:rsidP="00777D54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</w:t>
            </w:r>
          </w:p>
          <w:p w14:paraId="3ECE3F2D" w14:textId="4D24412B" w:rsidR="005C3679" w:rsidRPr="004D6BD6" w:rsidRDefault="003B7D88" w:rsidP="00777D54">
            <w:pPr>
              <w:rPr>
                <w:sz w:val="22"/>
                <w:szCs w:val="22"/>
              </w:rPr>
            </w:pPr>
            <w:proofErr w:type="spellStart"/>
            <w:r w:rsidRPr="004D6BD6">
              <w:rPr>
                <w:sz w:val="22"/>
                <w:szCs w:val="22"/>
              </w:rPr>
              <w:t>R</w:t>
            </w:r>
            <w:r w:rsidR="00F96910" w:rsidRPr="004D6BD6">
              <w:rPr>
                <w:sz w:val="22"/>
                <w:szCs w:val="22"/>
              </w:rPr>
              <w:t>eketijos</w:t>
            </w:r>
            <w:proofErr w:type="spellEnd"/>
            <w:r w:rsidRPr="004D6BD6">
              <w:rPr>
                <w:sz w:val="22"/>
                <w:szCs w:val="22"/>
              </w:rPr>
              <w:t xml:space="preserve">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95A678F" w14:textId="61513CBE" w:rsidR="005C3679" w:rsidRPr="004D6BD6" w:rsidRDefault="008A1277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</w:t>
            </w:r>
            <w:r w:rsidR="00F96910" w:rsidRPr="004D6BD6">
              <w:rPr>
                <w:sz w:val="22"/>
                <w:szCs w:val="22"/>
                <w:lang w:eastAsia="lt-LT"/>
              </w:rPr>
              <w:t>54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C4393FE" w14:textId="5C9AEE05" w:rsidR="005C3679" w:rsidRPr="004D6BD6" w:rsidRDefault="00223DFC" w:rsidP="0004439D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094303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7915634" w14:textId="5C5C0F4B" w:rsidR="005C3679" w:rsidRPr="004D6BD6" w:rsidRDefault="008A1277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0,</w:t>
            </w:r>
            <w:r w:rsidR="00B16597" w:rsidRPr="004D6BD6">
              <w:rPr>
                <w:sz w:val="22"/>
                <w:szCs w:val="22"/>
                <w:lang w:eastAsia="lt-LT"/>
              </w:rPr>
              <w:t>251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DA50E7D" w14:textId="219EF378" w:rsidR="005C3679" w:rsidRPr="004D6BD6" w:rsidRDefault="008A1277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4400-</w:t>
            </w:r>
            <w:r w:rsidR="00B16597" w:rsidRPr="004D6BD6">
              <w:rPr>
                <w:sz w:val="22"/>
                <w:szCs w:val="22"/>
                <w:lang w:eastAsia="lt-LT"/>
              </w:rPr>
              <w:t>6656-5502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029A627" w14:textId="0CED26A5" w:rsidR="005C3679" w:rsidRPr="004D6BD6" w:rsidRDefault="00E76EF2" w:rsidP="0004439D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</w:t>
            </w:r>
            <w:r w:rsidR="00EC3913" w:rsidRPr="004D6BD6">
              <w:rPr>
                <w:sz w:val="22"/>
                <w:szCs w:val="22"/>
                <w:lang w:eastAsia="lt-LT"/>
              </w:rPr>
              <w:t>9</w:t>
            </w:r>
            <w:r w:rsidRPr="004D6BD6">
              <w:rPr>
                <w:sz w:val="22"/>
                <w:szCs w:val="22"/>
                <w:lang w:eastAsia="lt-LT"/>
              </w:rPr>
              <w:t>400,00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38D810B7" w14:textId="546B5857" w:rsidR="005C3679" w:rsidRPr="004D6BD6" w:rsidRDefault="00EC3913" w:rsidP="0004439D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484</w:t>
            </w:r>
            <w:r w:rsidR="00E76EF2" w:rsidRPr="004D6BD6">
              <w:rPr>
                <w:sz w:val="22"/>
                <w:szCs w:val="22"/>
                <w:lang w:eastAsia="lt-LT"/>
              </w:rPr>
              <w:t>0,00</w:t>
            </w:r>
          </w:p>
        </w:tc>
      </w:tr>
      <w:tr w:rsidR="00A27E33" w:rsidRPr="0009709B" w14:paraId="64E7DD74" w14:textId="77777777" w:rsidTr="00CE2EBC">
        <w:trPr>
          <w:trHeight w:val="516"/>
          <w:jc w:val="center"/>
        </w:trPr>
        <w:tc>
          <w:tcPr>
            <w:tcW w:w="562" w:type="dxa"/>
            <w:shd w:val="clear" w:color="000000" w:fill="FFFFFF"/>
            <w:noWrap/>
          </w:tcPr>
          <w:p w14:paraId="517628CB" w14:textId="633DF205" w:rsidR="00A27E33" w:rsidRPr="004D6BD6" w:rsidRDefault="00A27E33" w:rsidP="00DC7850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</w:rPr>
              <w:t>8.</w:t>
            </w:r>
          </w:p>
        </w:tc>
        <w:tc>
          <w:tcPr>
            <w:tcW w:w="1276" w:type="dxa"/>
            <w:shd w:val="clear" w:color="000000" w:fill="FFFFFF"/>
            <w:noWrap/>
          </w:tcPr>
          <w:p w14:paraId="3D07C917" w14:textId="658D16F8" w:rsidR="00A27E33" w:rsidRPr="004D6BD6" w:rsidRDefault="00A27E33" w:rsidP="00A27E33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</w:rPr>
              <w:t>KV0229-3</w:t>
            </w:r>
          </w:p>
        </w:tc>
        <w:tc>
          <w:tcPr>
            <w:tcW w:w="3827" w:type="dxa"/>
            <w:shd w:val="clear" w:color="000000" w:fill="FFFFFF"/>
          </w:tcPr>
          <w:p w14:paraId="6EBA4CEC" w14:textId="33A7AC46" w:rsidR="00A27E33" w:rsidRPr="004D6BD6" w:rsidRDefault="00CC28D5" w:rsidP="00A27E33">
            <w:pPr>
              <w:spacing w:line="360" w:lineRule="auto"/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</w:t>
            </w:r>
            <w:r w:rsidR="00A27E33" w:rsidRPr="004D6BD6">
              <w:rPr>
                <w:sz w:val="22"/>
                <w:szCs w:val="22"/>
              </w:rPr>
              <w:t>elias Nr. KV0229</w:t>
            </w:r>
          </w:p>
        </w:tc>
        <w:tc>
          <w:tcPr>
            <w:tcW w:w="1701" w:type="dxa"/>
            <w:shd w:val="clear" w:color="000000" w:fill="FFFFFF"/>
          </w:tcPr>
          <w:p w14:paraId="504775AA" w14:textId="77777777" w:rsidR="00A27E33" w:rsidRPr="004D6BD6" w:rsidRDefault="00A27E33" w:rsidP="00A27E33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</w:t>
            </w:r>
          </w:p>
          <w:p w14:paraId="7C25E434" w14:textId="6079DCFD" w:rsidR="00A27E33" w:rsidRPr="004D6BD6" w:rsidRDefault="00A27E33" w:rsidP="00A27E33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 teritorija</w:t>
            </w:r>
          </w:p>
        </w:tc>
        <w:tc>
          <w:tcPr>
            <w:tcW w:w="993" w:type="dxa"/>
            <w:shd w:val="clear" w:color="000000" w:fill="FFFFFF"/>
          </w:tcPr>
          <w:p w14:paraId="54B0A370" w14:textId="18AA9F79" w:rsidR="00A27E33" w:rsidRPr="004D6BD6" w:rsidRDefault="00CC28D5" w:rsidP="00A27E33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1954</w:t>
            </w:r>
          </w:p>
        </w:tc>
        <w:tc>
          <w:tcPr>
            <w:tcW w:w="1275" w:type="dxa"/>
            <w:shd w:val="clear" w:color="000000" w:fill="FFFFFF"/>
          </w:tcPr>
          <w:p w14:paraId="177AE5F8" w14:textId="2520244B" w:rsidR="00A27E33" w:rsidRPr="004D6BD6" w:rsidRDefault="00223DFC" w:rsidP="00A27E33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094304</w:t>
            </w:r>
          </w:p>
        </w:tc>
        <w:tc>
          <w:tcPr>
            <w:tcW w:w="851" w:type="dxa"/>
            <w:shd w:val="clear" w:color="000000" w:fill="FFFFFF"/>
          </w:tcPr>
          <w:p w14:paraId="60D50C3F" w14:textId="69B0313C" w:rsidR="00A27E33" w:rsidRPr="004D6BD6" w:rsidRDefault="00CC28D5" w:rsidP="00A27E33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0,860</w:t>
            </w:r>
          </w:p>
        </w:tc>
        <w:tc>
          <w:tcPr>
            <w:tcW w:w="1843" w:type="dxa"/>
            <w:shd w:val="clear" w:color="000000" w:fill="FFFFFF"/>
            <w:noWrap/>
          </w:tcPr>
          <w:p w14:paraId="6843ACB8" w14:textId="070D6CB4" w:rsidR="00A27E33" w:rsidRPr="004D6BD6" w:rsidRDefault="00CC28D5" w:rsidP="00A27E33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4400-5782-2401</w:t>
            </w:r>
          </w:p>
        </w:tc>
        <w:tc>
          <w:tcPr>
            <w:tcW w:w="1275" w:type="dxa"/>
            <w:shd w:val="clear" w:color="000000" w:fill="FFFFFF"/>
          </w:tcPr>
          <w:p w14:paraId="0745F4E6" w14:textId="12F47CB6" w:rsidR="00A27E33" w:rsidRPr="004D6BD6" w:rsidRDefault="00A141F0" w:rsidP="00A27E33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66400,00</w:t>
            </w:r>
          </w:p>
        </w:tc>
        <w:tc>
          <w:tcPr>
            <w:tcW w:w="1418" w:type="dxa"/>
            <w:shd w:val="clear" w:color="000000" w:fill="FFFFFF"/>
          </w:tcPr>
          <w:p w14:paraId="21D0DE2B" w14:textId="297CC910" w:rsidR="00A27E33" w:rsidRPr="004D6BD6" w:rsidRDefault="00A141F0" w:rsidP="00A27E33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16600,00</w:t>
            </w:r>
          </w:p>
        </w:tc>
      </w:tr>
      <w:tr w:rsidR="00EF6453" w:rsidRPr="0009709B" w14:paraId="20C21B6E" w14:textId="77777777" w:rsidTr="0066620F">
        <w:trPr>
          <w:trHeight w:val="516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11DEAB07" w14:textId="00D07ACA" w:rsidR="00EF6453" w:rsidRPr="004D6BD6" w:rsidRDefault="00AC7336" w:rsidP="00DC7850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9</w:t>
            </w:r>
            <w:r w:rsidR="00EF6453" w:rsidRPr="004D6BD6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276" w:type="dxa"/>
            <w:shd w:val="clear" w:color="000000" w:fill="FFFFFF"/>
            <w:noWrap/>
          </w:tcPr>
          <w:p w14:paraId="2653D701" w14:textId="4ABBB0F7" w:rsidR="00EF6453" w:rsidRPr="004D6BD6" w:rsidRDefault="001E2175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KV</w:t>
            </w:r>
            <w:r w:rsidR="00EE58F0" w:rsidRPr="004D6BD6">
              <w:rPr>
                <w:sz w:val="22"/>
                <w:szCs w:val="22"/>
                <w:lang w:eastAsia="lt-LT"/>
              </w:rPr>
              <w:t>0</w:t>
            </w:r>
            <w:r w:rsidR="00640A2B" w:rsidRPr="004D6BD6">
              <w:rPr>
                <w:sz w:val="22"/>
                <w:szCs w:val="22"/>
                <w:lang w:eastAsia="lt-LT"/>
              </w:rPr>
              <w:t>418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796C0253" w14:textId="7493D045" w:rsidR="00EF6453" w:rsidRPr="004D6BD6" w:rsidRDefault="00EE58F0" w:rsidP="007C2FE8">
            <w:pPr>
              <w:spacing w:line="480" w:lineRule="auto"/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Kelias Nr. KV0</w:t>
            </w:r>
            <w:r w:rsidR="00640A2B" w:rsidRPr="004D6BD6">
              <w:rPr>
                <w:sz w:val="22"/>
                <w:szCs w:val="22"/>
              </w:rPr>
              <w:t>418</w:t>
            </w:r>
          </w:p>
        </w:tc>
        <w:tc>
          <w:tcPr>
            <w:tcW w:w="1701" w:type="dxa"/>
            <w:shd w:val="clear" w:color="000000" w:fill="FFFFFF"/>
          </w:tcPr>
          <w:p w14:paraId="379EBB8C" w14:textId="77777777" w:rsidR="00EE58F0" w:rsidRPr="004D6BD6" w:rsidRDefault="00EE58F0" w:rsidP="00777D54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</w:t>
            </w:r>
          </w:p>
          <w:p w14:paraId="3FA21680" w14:textId="519E2C47" w:rsidR="00EF6453" w:rsidRPr="004D6BD6" w:rsidRDefault="00DD667D" w:rsidP="00777D54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Būdvieči</w:t>
            </w:r>
            <w:r w:rsidR="00E20109" w:rsidRPr="004D6BD6">
              <w:rPr>
                <w:sz w:val="22"/>
                <w:szCs w:val="22"/>
              </w:rPr>
              <w:t>ų</w:t>
            </w:r>
            <w:r w:rsidR="00EE58F0" w:rsidRPr="004D6BD6">
              <w:rPr>
                <w:sz w:val="22"/>
                <w:szCs w:val="22"/>
              </w:rPr>
              <w:t xml:space="preserve">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845F927" w14:textId="222C87E4" w:rsidR="00EF6453" w:rsidRPr="004D6BD6" w:rsidRDefault="00E20109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195</w:t>
            </w:r>
            <w:r w:rsidR="00DD667D" w:rsidRPr="004D6BD6">
              <w:rPr>
                <w:sz w:val="22"/>
                <w:szCs w:val="22"/>
                <w:lang w:eastAsia="lt-LT"/>
              </w:rPr>
              <w:t>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3F74200A" w14:textId="46DF6F4D" w:rsidR="00EF6453" w:rsidRPr="004D6BD6" w:rsidRDefault="00223DFC" w:rsidP="0004439D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074051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4FDF56C" w14:textId="6785F692" w:rsidR="00EF6453" w:rsidRPr="004D6BD6" w:rsidRDefault="00E20109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0,</w:t>
            </w:r>
            <w:r w:rsidR="00380A1D" w:rsidRPr="004D6BD6">
              <w:rPr>
                <w:sz w:val="22"/>
                <w:szCs w:val="22"/>
                <w:lang w:eastAsia="lt-LT"/>
              </w:rPr>
              <w:t>231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DBD2F9C" w14:textId="502DCBAB" w:rsidR="00EF6453" w:rsidRPr="004D6BD6" w:rsidRDefault="00E20109" w:rsidP="0004439D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4400-</w:t>
            </w:r>
            <w:r w:rsidR="00380A1D" w:rsidRPr="004D6BD6">
              <w:rPr>
                <w:sz w:val="22"/>
                <w:szCs w:val="22"/>
                <w:lang w:eastAsia="lt-LT"/>
              </w:rPr>
              <w:t>6831</w:t>
            </w:r>
            <w:r w:rsidR="003D247D" w:rsidRPr="004D6BD6">
              <w:rPr>
                <w:sz w:val="22"/>
                <w:szCs w:val="22"/>
                <w:lang w:eastAsia="lt-LT"/>
              </w:rPr>
              <w:t>-</w:t>
            </w:r>
            <w:r w:rsidR="00380A1D" w:rsidRPr="004D6BD6">
              <w:rPr>
                <w:sz w:val="22"/>
                <w:szCs w:val="22"/>
                <w:lang w:eastAsia="lt-LT"/>
              </w:rPr>
              <w:t>9608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DD86BC8" w14:textId="0C75B448" w:rsidR="00EF6453" w:rsidRPr="004D6BD6" w:rsidRDefault="009E2D12" w:rsidP="0004439D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2300</w:t>
            </w:r>
            <w:r w:rsidR="00E42A93" w:rsidRPr="004D6BD6">
              <w:rPr>
                <w:sz w:val="22"/>
                <w:szCs w:val="22"/>
                <w:lang w:eastAsia="lt-LT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52ABB817" w14:textId="48A52A4C" w:rsidR="00EF6453" w:rsidRPr="004D6BD6" w:rsidRDefault="009E2D12" w:rsidP="0004439D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576</w:t>
            </w:r>
            <w:r w:rsidR="00E42A93" w:rsidRPr="004D6BD6">
              <w:rPr>
                <w:sz w:val="22"/>
                <w:szCs w:val="22"/>
                <w:lang w:eastAsia="lt-LT"/>
              </w:rPr>
              <w:t>0,00</w:t>
            </w:r>
          </w:p>
        </w:tc>
      </w:tr>
      <w:tr w:rsidR="00A33CA4" w:rsidRPr="0009709B" w14:paraId="31DBBE4F" w14:textId="77777777" w:rsidTr="0066620F">
        <w:trPr>
          <w:trHeight w:val="516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7C740EF3" w14:textId="6F3FF61E" w:rsidR="00A33CA4" w:rsidRPr="004D6BD6" w:rsidRDefault="00AC7336" w:rsidP="00DC7850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10</w:t>
            </w:r>
            <w:r w:rsidR="00A33CA4" w:rsidRPr="004D6BD6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276" w:type="dxa"/>
            <w:shd w:val="clear" w:color="000000" w:fill="FFFFFF"/>
            <w:noWrap/>
          </w:tcPr>
          <w:p w14:paraId="0B6E728C" w14:textId="1ACD9101" w:rsidR="00A33CA4" w:rsidRPr="004D6BD6" w:rsidRDefault="00A33CA4" w:rsidP="00A33CA4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KV0</w:t>
            </w:r>
            <w:r w:rsidR="00C35936">
              <w:rPr>
                <w:sz w:val="22"/>
                <w:szCs w:val="22"/>
                <w:lang w:eastAsia="lt-LT"/>
              </w:rPr>
              <w:t>444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272D187D" w14:textId="4838759B" w:rsidR="00A33CA4" w:rsidRPr="004D6BD6" w:rsidRDefault="00A33CA4" w:rsidP="00DC7850">
            <w:pPr>
              <w:spacing w:line="480" w:lineRule="auto"/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Kelias Nr. KV0</w:t>
            </w:r>
            <w:r w:rsidR="0075665E">
              <w:rPr>
                <w:sz w:val="22"/>
                <w:szCs w:val="22"/>
              </w:rPr>
              <w:t>444</w:t>
            </w:r>
          </w:p>
        </w:tc>
        <w:tc>
          <w:tcPr>
            <w:tcW w:w="1701" w:type="dxa"/>
            <w:shd w:val="clear" w:color="000000" w:fill="FFFFFF"/>
          </w:tcPr>
          <w:p w14:paraId="2B5DA4E7" w14:textId="77777777" w:rsidR="00A33CA4" w:rsidRPr="004D6BD6" w:rsidRDefault="00A33CA4" w:rsidP="00777D54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</w:t>
            </w:r>
          </w:p>
          <w:p w14:paraId="08112CA9" w14:textId="38B6F245" w:rsidR="00A33CA4" w:rsidRPr="004D6BD6" w:rsidRDefault="0075665E" w:rsidP="00777D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Akmenyn</w:t>
            </w:r>
            <w:r w:rsidR="00A33CA4" w:rsidRPr="004D6BD6">
              <w:rPr>
                <w:sz w:val="22"/>
                <w:szCs w:val="22"/>
              </w:rPr>
              <w:t>ų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5EAFA2E" w14:textId="5023CB84" w:rsidR="00A33CA4" w:rsidRPr="004D6BD6" w:rsidRDefault="00A33CA4" w:rsidP="00A33CA4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195</w:t>
            </w:r>
            <w:r w:rsidR="00EB2FF7">
              <w:rPr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28C85AF" w14:textId="1F6AC7EA" w:rsidR="00A33CA4" w:rsidRPr="004D6BD6" w:rsidRDefault="00223DFC" w:rsidP="00A33CA4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044656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13F175A6" w14:textId="44F94D68" w:rsidR="00A33CA4" w:rsidRPr="004D6BD6" w:rsidRDefault="00A33CA4" w:rsidP="00A33CA4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0,4</w:t>
            </w:r>
            <w:r w:rsidR="00EB2FF7">
              <w:rPr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313B2A83" w14:textId="6AA33A0A" w:rsidR="00A33CA4" w:rsidRPr="004D6BD6" w:rsidRDefault="00A33CA4" w:rsidP="00A33CA4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4400-68</w:t>
            </w:r>
            <w:r w:rsidR="00EB2FF7">
              <w:rPr>
                <w:sz w:val="22"/>
                <w:szCs w:val="22"/>
                <w:lang w:eastAsia="lt-LT"/>
              </w:rPr>
              <w:t>4</w:t>
            </w:r>
            <w:r w:rsidRPr="004D6BD6">
              <w:rPr>
                <w:sz w:val="22"/>
                <w:szCs w:val="22"/>
                <w:lang w:eastAsia="lt-LT"/>
              </w:rPr>
              <w:t>1-</w:t>
            </w:r>
            <w:r w:rsidR="00EB2FF7">
              <w:rPr>
                <w:sz w:val="22"/>
                <w:szCs w:val="22"/>
                <w:lang w:eastAsia="lt-LT"/>
              </w:rPr>
              <w:t>1514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5DAA8D3" w14:textId="350D7E7A" w:rsidR="00A33CA4" w:rsidRPr="004D6BD6" w:rsidRDefault="00A33CA4" w:rsidP="00A33CA4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</w:t>
            </w:r>
            <w:r w:rsidR="007F534D">
              <w:rPr>
                <w:sz w:val="22"/>
                <w:szCs w:val="22"/>
                <w:lang w:eastAsia="lt-LT"/>
              </w:rPr>
              <w:t>27</w:t>
            </w:r>
            <w:r w:rsidRPr="004D6BD6">
              <w:rPr>
                <w:sz w:val="22"/>
                <w:szCs w:val="22"/>
                <w:lang w:eastAsia="lt-LT"/>
              </w:rPr>
              <w:t>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708B7A32" w14:textId="31771C50" w:rsidR="00A33CA4" w:rsidRPr="004D6BD6" w:rsidRDefault="00A33CA4" w:rsidP="00A33CA4">
            <w:pPr>
              <w:jc w:val="right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10</w:t>
            </w:r>
            <w:r w:rsidR="007F534D">
              <w:rPr>
                <w:sz w:val="22"/>
                <w:szCs w:val="22"/>
                <w:lang w:eastAsia="lt-LT"/>
              </w:rPr>
              <w:t>7</w:t>
            </w:r>
            <w:r w:rsidRPr="004D6BD6">
              <w:rPr>
                <w:sz w:val="22"/>
                <w:szCs w:val="22"/>
                <w:lang w:eastAsia="lt-LT"/>
              </w:rPr>
              <w:t>00,00</w:t>
            </w:r>
          </w:p>
        </w:tc>
      </w:tr>
      <w:tr w:rsidR="00A33CA4" w:rsidRPr="0009709B" w14:paraId="07891DA0" w14:textId="77777777" w:rsidTr="0066620F">
        <w:trPr>
          <w:trHeight w:val="516"/>
          <w:jc w:val="center"/>
        </w:trPr>
        <w:tc>
          <w:tcPr>
            <w:tcW w:w="562" w:type="dxa"/>
            <w:shd w:val="clear" w:color="000000" w:fill="FFFFFF"/>
            <w:noWrap/>
            <w:vAlign w:val="center"/>
          </w:tcPr>
          <w:p w14:paraId="013F6060" w14:textId="779819EF" w:rsidR="00A33CA4" w:rsidRPr="004D6BD6" w:rsidRDefault="00AC7336" w:rsidP="00286705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lastRenderedPageBreak/>
              <w:t>11</w:t>
            </w:r>
            <w:r w:rsidR="00A33CA4" w:rsidRPr="004D6BD6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276" w:type="dxa"/>
            <w:shd w:val="clear" w:color="000000" w:fill="FFFFFF"/>
            <w:noWrap/>
          </w:tcPr>
          <w:p w14:paraId="77610555" w14:textId="580B15D1" w:rsidR="00A33CA4" w:rsidRPr="004D6BD6" w:rsidRDefault="00890C61" w:rsidP="00286705">
            <w:pPr>
              <w:spacing w:line="480" w:lineRule="auto"/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KV</w:t>
            </w:r>
            <w:r w:rsidR="00855F6A">
              <w:rPr>
                <w:sz w:val="22"/>
                <w:szCs w:val="22"/>
                <w:lang w:eastAsia="lt-LT"/>
              </w:rPr>
              <w:t>8067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60169280" w14:textId="7EC79086" w:rsidR="00A33CA4" w:rsidRPr="004D6BD6" w:rsidRDefault="0061223B" w:rsidP="00286705">
            <w:pPr>
              <w:spacing w:line="48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Stoties gatvės atšaka</w:t>
            </w:r>
          </w:p>
        </w:tc>
        <w:tc>
          <w:tcPr>
            <w:tcW w:w="1701" w:type="dxa"/>
            <w:shd w:val="clear" w:color="000000" w:fill="FFFFFF"/>
          </w:tcPr>
          <w:p w14:paraId="029C60B3" w14:textId="77777777" w:rsidR="00F829BE" w:rsidRPr="004D6BD6" w:rsidRDefault="00F829BE" w:rsidP="00286705">
            <w:pPr>
              <w:rPr>
                <w:sz w:val="22"/>
                <w:szCs w:val="22"/>
              </w:rPr>
            </w:pPr>
            <w:r w:rsidRPr="004D6BD6">
              <w:rPr>
                <w:sz w:val="22"/>
                <w:szCs w:val="22"/>
              </w:rPr>
              <w:t>Kalvarijos sav.</w:t>
            </w:r>
          </w:p>
          <w:p w14:paraId="5CFF3135" w14:textId="2FFAFD2E" w:rsidR="00A33CA4" w:rsidRPr="004D6BD6" w:rsidRDefault="0061223B" w:rsidP="002867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</w:t>
            </w:r>
            <w:r w:rsidR="00162891">
              <w:rPr>
                <w:sz w:val="22"/>
                <w:szCs w:val="22"/>
              </w:rPr>
              <w:t>ungėn</w:t>
            </w:r>
            <w:r w:rsidR="00F829BE" w:rsidRPr="004D6BD6">
              <w:rPr>
                <w:sz w:val="22"/>
                <w:szCs w:val="22"/>
              </w:rPr>
              <w:t>ų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50FAFFF" w14:textId="6BF0B4AB" w:rsidR="00A33CA4" w:rsidRPr="004D6BD6" w:rsidRDefault="00F829BE" w:rsidP="00A33CA4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19</w:t>
            </w:r>
            <w:r w:rsidR="0061223B">
              <w:rPr>
                <w:sz w:val="22"/>
                <w:szCs w:val="22"/>
                <w:lang w:eastAsia="lt-LT"/>
              </w:rPr>
              <w:t>54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05DF9924" w14:textId="7E5DB6CC" w:rsidR="00A33CA4" w:rsidRPr="004D6BD6" w:rsidRDefault="000F6E94" w:rsidP="00A33CA4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044903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E02A2D6" w14:textId="7FDB3B8C" w:rsidR="00A33CA4" w:rsidRPr="004D6BD6" w:rsidRDefault="0051555A" w:rsidP="00A33CA4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0,</w:t>
            </w:r>
            <w:r w:rsidR="0061223B">
              <w:rPr>
                <w:sz w:val="22"/>
                <w:szCs w:val="22"/>
                <w:lang w:eastAsia="lt-LT"/>
              </w:rPr>
              <w:t>276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62DE4C0" w14:textId="39EC7919" w:rsidR="00A33CA4" w:rsidRPr="004D6BD6" w:rsidRDefault="0051555A" w:rsidP="00A33CA4">
            <w:pPr>
              <w:jc w:val="center"/>
              <w:rPr>
                <w:sz w:val="22"/>
                <w:szCs w:val="22"/>
                <w:lang w:eastAsia="lt-LT"/>
              </w:rPr>
            </w:pPr>
            <w:r w:rsidRPr="004D6BD6">
              <w:rPr>
                <w:sz w:val="22"/>
                <w:szCs w:val="22"/>
                <w:lang w:eastAsia="lt-LT"/>
              </w:rPr>
              <w:t>4400-68</w:t>
            </w:r>
            <w:r w:rsidR="004F45D0">
              <w:rPr>
                <w:sz w:val="22"/>
                <w:szCs w:val="22"/>
                <w:lang w:eastAsia="lt-LT"/>
              </w:rPr>
              <w:t>22</w:t>
            </w:r>
            <w:r w:rsidRPr="004D6BD6">
              <w:rPr>
                <w:sz w:val="22"/>
                <w:szCs w:val="22"/>
                <w:lang w:eastAsia="lt-LT"/>
              </w:rPr>
              <w:t>-</w:t>
            </w:r>
            <w:r w:rsidR="004F45D0">
              <w:rPr>
                <w:sz w:val="22"/>
                <w:szCs w:val="22"/>
                <w:lang w:eastAsia="lt-LT"/>
              </w:rPr>
              <w:t>3236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9AD8113" w14:textId="352C39E5" w:rsidR="00A33CA4" w:rsidRPr="004D6BD6" w:rsidRDefault="00906E42" w:rsidP="00A33CA4">
            <w:pPr>
              <w:jc w:val="right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2460</w:t>
            </w:r>
            <w:r w:rsidR="00F37155" w:rsidRPr="004D6BD6">
              <w:rPr>
                <w:sz w:val="22"/>
                <w:szCs w:val="22"/>
                <w:lang w:eastAsia="lt-LT"/>
              </w:rPr>
              <w:t>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703DA252" w14:textId="2FBDBC1F" w:rsidR="00A33CA4" w:rsidRPr="004D6BD6" w:rsidRDefault="005A16B6" w:rsidP="00A33CA4">
            <w:pPr>
              <w:jc w:val="right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616</w:t>
            </w:r>
            <w:r w:rsidR="00F37155" w:rsidRPr="004D6BD6">
              <w:rPr>
                <w:sz w:val="22"/>
                <w:szCs w:val="22"/>
                <w:lang w:eastAsia="lt-LT"/>
              </w:rPr>
              <w:t>00,00</w:t>
            </w:r>
          </w:p>
        </w:tc>
      </w:tr>
    </w:tbl>
    <w:p w14:paraId="220CF5BA" w14:textId="77777777" w:rsidR="002A01EB" w:rsidRPr="0009709B" w:rsidRDefault="002A01EB" w:rsidP="002A01EB">
      <w:pPr>
        <w:ind w:firstLine="709"/>
        <w:jc w:val="both"/>
        <w:rPr>
          <w:sz w:val="24"/>
          <w:szCs w:val="24"/>
        </w:rPr>
      </w:pPr>
    </w:p>
    <w:p w14:paraId="1944B24B" w14:textId="77777777" w:rsidR="002A01EB" w:rsidRDefault="002A01EB" w:rsidP="007643D2">
      <w:pPr>
        <w:jc w:val="center"/>
        <w:rPr>
          <w:b/>
          <w:bCs/>
          <w:sz w:val="24"/>
          <w:szCs w:val="24"/>
        </w:rPr>
      </w:pPr>
    </w:p>
    <w:p w14:paraId="03C8AF2E" w14:textId="77777777" w:rsidR="009C2DCE" w:rsidRDefault="009C2DCE" w:rsidP="009C2DCE">
      <w:pPr>
        <w:jc w:val="center"/>
      </w:pPr>
      <w:r>
        <w:rPr>
          <w:sz w:val="24"/>
          <w:szCs w:val="24"/>
        </w:rPr>
        <w:t>____________________________</w:t>
      </w:r>
    </w:p>
    <w:p w14:paraId="55CA3088" w14:textId="77777777" w:rsidR="002A01EB" w:rsidRDefault="002A01EB" w:rsidP="007643D2">
      <w:pPr>
        <w:jc w:val="center"/>
        <w:rPr>
          <w:b/>
          <w:bCs/>
          <w:sz w:val="24"/>
          <w:szCs w:val="24"/>
        </w:rPr>
      </w:pPr>
    </w:p>
    <w:sectPr w:rsidR="002A01EB" w:rsidSect="00C41524">
      <w:pgSz w:w="16838" w:h="11906" w:orient="landscape" w:code="9"/>
      <w:pgMar w:top="1135" w:right="962" w:bottom="851" w:left="1134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06070" w14:textId="77777777" w:rsidR="00EF30EC" w:rsidRDefault="00EF30EC" w:rsidP="00B61F72">
      <w:r>
        <w:separator/>
      </w:r>
    </w:p>
  </w:endnote>
  <w:endnote w:type="continuationSeparator" w:id="0">
    <w:p w14:paraId="2C22EA69" w14:textId="77777777" w:rsidR="00EF30EC" w:rsidRDefault="00EF30EC" w:rsidP="00B6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6019A" w14:textId="43A3D7D8" w:rsidR="005D6A78" w:rsidRDefault="005D6A78" w:rsidP="005D6A78">
    <w:pPr>
      <w:pStyle w:val="Porat"/>
      <w:jc w:val="center"/>
    </w:pPr>
  </w:p>
  <w:p w14:paraId="4BD76D49" w14:textId="77777777" w:rsidR="00CE7251" w:rsidRDefault="00CE72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D667" w14:textId="40F12947" w:rsidR="001B7826" w:rsidRDefault="001B7826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CFD02" w14:textId="77777777" w:rsidR="00EF30EC" w:rsidRDefault="00EF30EC" w:rsidP="00B61F72">
      <w:r>
        <w:separator/>
      </w:r>
    </w:p>
  </w:footnote>
  <w:footnote w:type="continuationSeparator" w:id="0">
    <w:p w14:paraId="0DAAC742" w14:textId="77777777" w:rsidR="00EF30EC" w:rsidRDefault="00EF30EC" w:rsidP="00B61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5717E1C"/>
    <w:multiLevelType w:val="hybridMultilevel"/>
    <w:tmpl w:val="B3D68D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936C7"/>
    <w:multiLevelType w:val="hybridMultilevel"/>
    <w:tmpl w:val="1C1CC4E0"/>
    <w:lvl w:ilvl="0" w:tplc="DFC41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C861A20"/>
    <w:multiLevelType w:val="multilevel"/>
    <w:tmpl w:val="EB04B68E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5" w15:restartNumberingAfterBreak="0">
    <w:nsid w:val="0EEB7413"/>
    <w:multiLevelType w:val="hybridMultilevel"/>
    <w:tmpl w:val="BC8A9DF2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164E6F25"/>
    <w:multiLevelType w:val="multilevel"/>
    <w:tmpl w:val="B6488CB2"/>
    <w:lvl w:ilvl="0">
      <w:start w:val="1"/>
      <w:numFmt w:val="decimal"/>
      <w:lvlText w:val="%1."/>
      <w:lvlJc w:val="left"/>
      <w:pPr>
        <w:ind w:left="2514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7" w15:restartNumberingAfterBreak="0">
    <w:nsid w:val="1DB90733"/>
    <w:multiLevelType w:val="multilevel"/>
    <w:tmpl w:val="03FA098A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8" w15:restartNumberingAfterBreak="0">
    <w:nsid w:val="1F246BD1"/>
    <w:multiLevelType w:val="hybridMultilevel"/>
    <w:tmpl w:val="CE20181C"/>
    <w:lvl w:ilvl="0" w:tplc="85D850B0">
      <w:start w:val="1"/>
      <w:numFmt w:val="upperRoman"/>
      <w:lvlText w:val="%1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9" w15:restartNumberingAfterBreak="0">
    <w:nsid w:val="2344224A"/>
    <w:multiLevelType w:val="hybridMultilevel"/>
    <w:tmpl w:val="3A240770"/>
    <w:lvl w:ilvl="0" w:tplc="35DCB2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8B109F"/>
    <w:multiLevelType w:val="hybridMultilevel"/>
    <w:tmpl w:val="C90ED5C6"/>
    <w:lvl w:ilvl="0" w:tplc="9FB8D2D4">
      <w:start w:val="1"/>
      <w:numFmt w:val="decimal"/>
      <w:lvlText w:val="%1."/>
      <w:lvlJc w:val="left"/>
      <w:pPr>
        <w:ind w:left="2544" w:hanging="141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2993B06"/>
    <w:multiLevelType w:val="hybridMultilevel"/>
    <w:tmpl w:val="5166244A"/>
    <w:lvl w:ilvl="0" w:tplc="0427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7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44217310"/>
    <w:multiLevelType w:val="hybridMultilevel"/>
    <w:tmpl w:val="F3BAED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77363"/>
    <w:multiLevelType w:val="multilevel"/>
    <w:tmpl w:val="AFBAF14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14" w15:restartNumberingAfterBreak="0">
    <w:nsid w:val="4BDE468F"/>
    <w:multiLevelType w:val="hybridMultilevel"/>
    <w:tmpl w:val="329861E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5EA47B7C"/>
    <w:multiLevelType w:val="multilevel"/>
    <w:tmpl w:val="03FA098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16" w15:restartNumberingAfterBreak="0">
    <w:nsid w:val="5F503D02"/>
    <w:multiLevelType w:val="singleLevel"/>
    <w:tmpl w:val="6F5A2E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62580E83"/>
    <w:multiLevelType w:val="hybridMultilevel"/>
    <w:tmpl w:val="915E3E58"/>
    <w:lvl w:ilvl="0" w:tplc="65ACE74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42825460">
    <w:abstractNumId w:val="16"/>
  </w:num>
  <w:num w:numId="2" w16cid:durableId="498623847">
    <w:abstractNumId w:val="9"/>
  </w:num>
  <w:num w:numId="3" w16cid:durableId="1169442307">
    <w:abstractNumId w:val="17"/>
  </w:num>
  <w:num w:numId="4" w16cid:durableId="1717969378">
    <w:abstractNumId w:val="8"/>
  </w:num>
  <w:num w:numId="5" w16cid:durableId="682905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79508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5945153">
    <w:abstractNumId w:val="3"/>
  </w:num>
  <w:num w:numId="8" w16cid:durableId="505899547">
    <w:abstractNumId w:val="6"/>
  </w:num>
  <w:num w:numId="9" w16cid:durableId="2124418320">
    <w:abstractNumId w:val="5"/>
  </w:num>
  <w:num w:numId="10" w16cid:durableId="27217352">
    <w:abstractNumId w:val="10"/>
  </w:num>
  <w:num w:numId="11" w16cid:durableId="576288776">
    <w:abstractNumId w:val="13"/>
  </w:num>
  <w:num w:numId="12" w16cid:durableId="74284242">
    <w:abstractNumId w:val="14"/>
  </w:num>
  <w:num w:numId="13" w16cid:durableId="2134638750">
    <w:abstractNumId w:val="0"/>
  </w:num>
  <w:num w:numId="14" w16cid:durableId="2142455937">
    <w:abstractNumId w:val="1"/>
  </w:num>
  <w:num w:numId="15" w16cid:durableId="1063913290">
    <w:abstractNumId w:val="12"/>
  </w:num>
  <w:num w:numId="16" w16cid:durableId="2026398829">
    <w:abstractNumId w:val="2"/>
  </w:num>
  <w:num w:numId="17" w16cid:durableId="1996759451">
    <w:abstractNumId w:val="15"/>
  </w:num>
  <w:num w:numId="18" w16cid:durableId="15408238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749071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F1D"/>
    <w:rsid w:val="000029B0"/>
    <w:rsid w:val="00006D34"/>
    <w:rsid w:val="0000791F"/>
    <w:rsid w:val="00012BF7"/>
    <w:rsid w:val="000135AB"/>
    <w:rsid w:val="000176AE"/>
    <w:rsid w:val="000200B1"/>
    <w:rsid w:val="00020169"/>
    <w:rsid w:val="00021BA6"/>
    <w:rsid w:val="00025565"/>
    <w:rsid w:val="00032412"/>
    <w:rsid w:val="00032BE0"/>
    <w:rsid w:val="00033F53"/>
    <w:rsid w:val="0003437B"/>
    <w:rsid w:val="00035170"/>
    <w:rsid w:val="0003745D"/>
    <w:rsid w:val="0004073D"/>
    <w:rsid w:val="0004439D"/>
    <w:rsid w:val="00047AB5"/>
    <w:rsid w:val="000504E9"/>
    <w:rsid w:val="00051853"/>
    <w:rsid w:val="000575FF"/>
    <w:rsid w:val="000600BF"/>
    <w:rsid w:val="000608AA"/>
    <w:rsid w:val="00060F0C"/>
    <w:rsid w:val="000624E8"/>
    <w:rsid w:val="00065B23"/>
    <w:rsid w:val="0006608A"/>
    <w:rsid w:val="000676E9"/>
    <w:rsid w:val="00070F08"/>
    <w:rsid w:val="000715FF"/>
    <w:rsid w:val="00071D14"/>
    <w:rsid w:val="00072D33"/>
    <w:rsid w:val="00072F02"/>
    <w:rsid w:val="00077428"/>
    <w:rsid w:val="00083766"/>
    <w:rsid w:val="00083DED"/>
    <w:rsid w:val="00086D31"/>
    <w:rsid w:val="00090197"/>
    <w:rsid w:val="000902C7"/>
    <w:rsid w:val="000917B2"/>
    <w:rsid w:val="0009360F"/>
    <w:rsid w:val="00096569"/>
    <w:rsid w:val="00097059"/>
    <w:rsid w:val="0009709B"/>
    <w:rsid w:val="000A0349"/>
    <w:rsid w:val="000A066D"/>
    <w:rsid w:val="000A35B5"/>
    <w:rsid w:val="000A4386"/>
    <w:rsid w:val="000A522F"/>
    <w:rsid w:val="000B0533"/>
    <w:rsid w:val="000B0C68"/>
    <w:rsid w:val="000B4C00"/>
    <w:rsid w:val="000B7432"/>
    <w:rsid w:val="000C08DE"/>
    <w:rsid w:val="000C1588"/>
    <w:rsid w:val="000C4DF6"/>
    <w:rsid w:val="000C7C17"/>
    <w:rsid w:val="000D0395"/>
    <w:rsid w:val="000D090C"/>
    <w:rsid w:val="000D1AD8"/>
    <w:rsid w:val="000D1F75"/>
    <w:rsid w:val="000D2946"/>
    <w:rsid w:val="000D2C2A"/>
    <w:rsid w:val="000D4596"/>
    <w:rsid w:val="000D5043"/>
    <w:rsid w:val="000D5516"/>
    <w:rsid w:val="000D6097"/>
    <w:rsid w:val="000E443B"/>
    <w:rsid w:val="000E6ACB"/>
    <w:rsid w:val="000F228E"/>
    <w:rsid w:val="000F338E"/>
    <w:rsid w:val="000F68B9"/>
    <w:rsid w:val="000F6E94"/>
    <w:rsid w:val="00101D97"/>
    <w:rsid w:val="00104DF1"/>
    <w:rsid w:val="00106BC5"/>
    <w:rsid w:val="00107719"/>
    <w:rsid w:val="00112C9D"/>
    <w:rsid w:val="001137E8"/>
    <w:rsid w:val="001139EA"/>
    <w:rsid w:val="00114556"/>
    <w:rsid w:val="00115BC7"/>
    <w:rsid w:val="00116D58"/>
    <w:rsid w:val="00117FCF"/>
    <w:rsid w:val="00120509"/>
    <w:rsid w:val="001227A9"/>
    <w:rsid w:val="00124E9D"/>
    <w:rsid w:val="00126177"/>
    <w:rsid w:val="0012646B"/>
    <w:rsid w:val="00132D01"/>
    <w:rsid w:val="00133DED"/>
    <w:rsid w:val="00134D8E"/>
    <w:rsid w:val="001366DA"/>
    <w:rsid w:val="00140A3C"/>
    <w:rsid w:val="00142625"/>
    <w:rsid w:val="001426A1"/>
    <w:rsid w:val="00144E42"/>
    <w:rsid w:val="00145217"/>
    <w:rsid w:val="00150A24"/>
    <w:rsid w:val="0015138D"/>
    <w:rsid w:val="00156999"/>
    <w:rsid w:val="00156B1E"/>
    <w:rsid w:val="001573B7"/>
    <w:rsid w:val="001603F0"/>
    <w:rsid w:val="00162891"/>
    <w:rsid w:val="001634CC"/>
    <w:rsid w:val="001640AC"/>
    <w:rsid w:val="001672E4"/>
    <w:rsid w:val="001674DD"/>
    <w:rsid w:val="001702E6"/>
    <w:rsid w:val="00171F04"/>
    <w:rsid w:val="00172496"/>
    <w:rsid w:val="001727C6"/>
    <w:rsid w:val="001744E0"/>
    <w:rsid w:val="0017482D"/>
    <w:rsid w:val="00176B2D"/>
    <w:rsid w:val="00185775"/>
    <w:rsid w:val="00191AF8"/>
    <w:rsid w:val="001939AC"/>
    <w:rsid w:val="00196D60"/>
    <w:rsid w:val="00197FC5"/>
    <w:rsid w:val="001A047E"/>
    <w:rsid w:val="001A2E39"/>
    <w:rsid w:val="001A35ED"/>
    <w:rsid w:val="001A3663"/>
    <w:rsid w:val="001A37FD"/>
    <w:rsid w:val="001A4482"/>
    <w:rsid w:val="001A4814"/>
    <w:rsid w:val="001A5F4F"/>
    <w:rsid w:val="001A78AE"/>
    <w:rsid w:val="001B070F"/>
    <w:rsid w:val="001B1549"/>
    <w:rsid w:val="001B2AB3"/>
    <w:rsid w:val="001B5C8F"/>
    <w:rsid w:val="001B7826"/>
    <w:rsid w:val="001C2C07"/>
    <w:rsid w:val="001C3A38"/>
    <w:rsid w:val="001C4FE8"/>
    <w:rsid w:val="001C5378"/>
    <w:rsid w:val="001C5BCA"/>
    <w:rsid w:val="001D0B08"/>
    <w:rsid w:val="001D1863"/>
    <w:rsid w:val="001D1EC5"/>
    <w:rsid w:val="001D4DBA"/>
    <w:rsid w:val="001E00A3"/>
    <w:rsid w:val="001E0C0E"/>
    <w:rsid w:val="001E14E9"/>
    <w:rsid w:val="001E2175"/>
    <w:rsid w:val="001E5B9B"/>
    <w:rsid w:val="001E5D2D"/>
    <w:rsid w:val="001E6EAF"/>
    <w:rsid w:val="001F1E6F"/>
    <w:rsid w:val="001F2EC9"/>
    <w:rsid w:val="001F2FDD"/>
    <w:rsid w:val="001F666C"/>
    <w:rsid w:val="001F7739"/>
    <w:rsid w:val="0020191E"/>
    <w:rsid w:val="002058A4"/>
    <w:rsid w:val="00211321"/>
    <w:rsid w:val="002116AE"/>
    <w:rsid w:val="00212E37"/>
    <w:rsid w:val="00212F9E"/>
    <w:rsid w:val="0021439E"/>
    <w:rsid w:val="00216EEC"/>
    <w:rsid w:val="00217BD2"/>
    <w:rsid w:val="00217BE6"/>
    <w:rsid w:val="00221EE0"/>
    <w:rsid w:val="002229FB"/>
    <w:rsid w:val="00223DFC"/>
    <w:rsid w:val="00226A82"/>
    <w:rsid w:val="00227411"/>
    <w:rsid w:val="00236428"/>
    <w:rsid w:val="00236598"/>
    <w:rsid w:val="00240EDD"/>
    <w:rsid w:val="00241FBA"/>
    <w:rsid w:val="00244C5B"/>
    <w:rsid w:val="00250FE9"/>
    <w:rsid w:val="0025116D"/>
    <w:rsid w:val="00255640"/>
    <w:rsid w:val="00261C7A"/>
    <w:rsid w:val="00262E35"/>
    <w:rsid w:val="002633B5"/>
    <w:rsid w:val="0026452C"/>
    <w:rsid w:val="00266A6F"/>
    <w:rsid w:val="00271CBB"/>
    <w:rsid w:val="00272FC1"/>
    <w:rsid w:val="00273D75"/>
    <w:rsid w:val="00274DFF"/>
    <w:rsid w:val="00277340"/>
    <w:rsid w:val="00277BAE"/>
    <w:rsid w:val="00281476"/>
    <w:rsid w:val="002829C8"/>
    <w:rsid w:val="00286705"/>
    <w:rsid w:val="00287D63"/>
    <w:rsid w:val="00292E1F"/>
    <w:rsid w:val="00293B3B"/>
    <w:rsid w:val="00293FE1"/>
    <w:rsid w:val="0029586E"/>
    <w:rsid w:val="002A01EB"/>
    <w:rsid w:val="002A556D"/>
    <w:rsid w:val="002B30BF"/>
    <w:rsid w:val="002B40FD"/>
    <w:rsid w:val="002B5ECC"/>
    <w:rsid w:val="002B778F"/>
    <w:rsid w:val="002C0142"/>
    <w:rsid w:val="002C4FB5"/>
    <w:rsid w:val="002C50AF"/>
    <w:rsid w:val="002D4BE8"/>
    <w:rsid w:val="002D52F4"/>
    <w:rsid w:val="002D6459"/>
    <w:rsid w:val="002E08FA"/>
    <w:rsid w:val="002E33A5"/>
    <w:rsid w:val="002E3A20"/>
    <w:rsid w:val="002E6D3F"/>
    <w:rsid w:val="002E7EA1"/>
    <w:rsid w:val="002F00CA"/>
    <w:rsid w:val="002F1D17"/>
    <w:rsid w:val="002F2392"/>
    <w:rsid w:val="002F3628"/>
    <w:rsid w:val="002F51C3"/>
    <w:rsid w:val="002F7D59"/>
    <w:rsid w:val="0030554B"/>
    <w:rsid w:val="00306E91"/>
    <w:rsid w:val="0031222B"/>
    <w:rsid w:val="003147FC"/>
    <w:rsid w:val="00321468"/>
    <w:rsid w:val="00322312"/>
    <w:rsid w:val="00322613"/>
    <w:rsid w:val="00325284"/>
    <w:rsid w:val="00326387"/>
    <w:rsid w:val="00327A61"/>
    <w:rsid w:val="00327BC7"/>
    <w:rsid w:val="00332655"/>
    <w:rsid w:val="003356DA"/>
    <w:rsid w:val="00343F66"/>
    <w:rsid w:val="0034422C"/>
    <w:rsid w:val="00345AE6"/>
    <w:rsid w:val="0034785A"/>
    <w:rsid w:val="00354BA8"/>
    <w:rsid w:val="003560FA"/>
    <w:rsid w:val="00356AF1"/>
    <w:rsid w:val="00362109"/>
    <w:rsid w:val="0036221F"/>
    <w:rsid w:val="00366C8F"/>
    <w:rsid w:val="00370D3B"/>
    <w:rsid w:val="00371ACF"/>
    <w:rsid w:val="003727DF"/>
    <w:rsid w:val="003735F5"/>
    <w:rsid w:val="00376AB2"/>
    <w:rsid w:val="00377C56"/>
    <w:rsid w:val="003803D9"/>
    <w:rsid w:val="00380A1D"/>
    <w:rsid w:val="0038123C"/>
    <w:rsid w:val="00381814"/>
    <w:rsid w:val="00386415"/>
    <w:rsid w:val="00386466"/>
    <w:rsid w:val="00386B6C"/>
    <w:rsid w:val="00387D3C"/>
    <w:rsid w:val="00391FA8"/>
    <w:rsid w:val="00393F95"/>
    <w:rsid w:val="003A0418"/>
    <w:rsid w:val="003A1F9C"/>
    <w:rsid w:val="003A6DF0"/>
    <w:rsid w:val="003A6EBB"/>
    <w:rsid w:val="003B09EC"/>
    <w:rsid w:val="003B6147"/>
    <w:rsid w:val="003B7582"/>
    <w:rsid w:val="003B7D88"/>
    <w:rsid w:val="003C0761"/>
    <w:rsid w:val="003C0F3D"/>
    <w:rsid w:val="003C3426"/>
    <w:rsid w:val="003C44E4"/>
    <w:rsid w:val="003C73C9"/>
    <w:rsid w:val="003D09E8"/>
    <w:rsid w:val="003D247D"/>
    <w:rsid w:val="003D24A2"/>
    <w:rsid w:val="003D2E3C"/>
    <w:rsid w:val="003D690E"/>
    <w:rsid w:val="003D6CF6"/>
    <w:rsid w:val="003E1EA2"/>
    <w:rsid w:val="003E25ED"/>
    <w:rsid w:val="003E6B2D"/>
    <w:rsid w:val="003E7917"/>
    <w:rsid w:val="003F1477"/>
    <w:rsid w:val="003F2EA0"/>
    <w:rsid w:val="003F3F29"/>
    <w:rsid w:val="003F6EB9"/>
    <w:rsid w:val="004005E3"/>
    <w:rsid w:val="0040260D"/>
    <w:rsid w:val="00402711"/>
    <w:rsid w:val="00402BD6"/>
    <w:rsid w:val="00404422"/>
    <w:rsid w:val="004057C2"/>
    <w:rsid w:val="0041032B"/>
    <w:rsid w:val="00410830"/>
    <w:rsid w:val="00411F64"/>
    <w:rsid w:val="00413803"/>
    <w:rsid w:val="0042205B"/>
    <w:rsid w:val="00424E0F"/>
    <w:rsid w:val="00430B3F"/>
    <w:rsid w:val="00430BAE"/>
    <w:rsid w:val="00433A15"/>
    <w:rsid w:val="004344B9"/>
    <w:rsid w:val="0043546F"/>
    <w:rsid w:val="004368BB"/>
    <w:rsid w:val="00437D63"/>
    <w:rsid w:val="00440507"/>
    <w:rsid w:val="0044141F"/>
    <w:rsid w:val="00441FBD"/>
    <w:rsid w:val="00443751"/>
    <w:rsid w:val="00446AE4"/>
    <w:rsid w:val="0044758C"/>
    <w:rsid w:val="004507AE"/>
    <w:rsid w:val="00451F16"/>
    <w:rsid w:val="004542BC"/>
    <w:rsid w:val="004561AB"/>
    <w:rsid w:val="00456751"/>
    <w:rsid w:val="00457164"/>
    <w:rsid w:val="004579E0"/>
    <w:rsid w:val="0046482B"/>
    <w:rsid w:val="00465A8F"/>
    <w:rsid w:val="00466DBF"/>
    <w:rsid w:val="0046751A"/>
    <w:rsid w:val="00467C90"/>
    <w:rsid w:val="004708B0"/>
    <w:rsid w:val="00470A73"/>
    <w:rsid w:val="00470E4C"/>
    <w:rsid w:val="00473E42"/>
    <w:rsid w:val="0047598D"/>
    <w:rsid w:val="00477555"/>
    <w:rsid w:val="004803D9"/>
    <w:rsid w:val="00480433"/>
    <w:rsid w:val="00483BF5"/>
    <w:rsid w:val="00484125"/>
    <w:rsid w:val="00494D41"/>
    <w:rsid w:val="00496DFC"/>
    <w:rsid w:val="004A2467"/>
    <w:rsid w:val="004A2B2D"/>
    <w:rsid w:val="004A3D4F"/>
    <w:rsid w:val="004A559B"/>
    <w:rsid w:val="004A589F"/>
    <w:rsid w:val="004A726F"/>
    <w:rsid w:val="004A77BB"/>
    <w:rsid w:val="004B04BF"/>
    <w:rsid w:val="004B2198"/>
    <w:rsid w:val="004B3A48"/>
    <w:rsid w:val="004B49CC"/>
    <w:rsid w:val="004B53CF"/>
    <w:rsid w:val="004B774E"/>
    <w:rsid w:val="004B7F72"/>
    <w:rsid w:val="004C3DDA"/>
    <w:rsid w:val="004C3ED8"/>
    <w:rsid w:val="004C7A0B"/>
    <w:rsid w:val="004D0091"/>
    <w:rsid w:val="004D03B3"/>
    <w:rsid w:val="004D3638"/>
    <w:rsid w:val="004D37A2"/>
    <w:rsid w:val="004D6BD6"/>
    <w:rsid w:val="004D6BEB"/>
    <w:rsid w:val="004D7970"/>
    <w:rsid w:val="004E0ADD"/>
    <w:rsid w:val="004E2612"/>
    <w:rsid w:val="004E6838"/>
    <w:rsid w:val="004F45D0"/>
    <w:rsid w:val="004F4C3F"/>
    <w:rsid w:val="004F50EB"/>
    <w:rsid w:val="005028DA"/>
    <w:rsid w:val="005037F6"/>
    <w:rsid w:val="0050656F"/>
    <w:rsid w:val="00510CFE"/>
    <w:rsid w:val="00510DFC"/>
    <w:rsid w:val="0051156E"/>
    <w:rsid w:val="00511637"/>
    <w:rsid w:val="005150F7"/>
    <w:rsid w:val="0051555A"/>
    <w:rsid w:val="00515A9B"/>
    <w:rsid w:val="00527D3E"/>
    <w:rsid w:val="00530990"/>
    <w:rsid w:val="005326FC"/>
    <w:rsid w:val="00535661"/>
    <w:rsid w:val="00535E4E"/>
    <w:rsid w:val="00536303"/>
    <w:rsid w:val="00536488"/>
    <w:rsid w:val="00537E35"/>
    <w:rsid w:val="00537ECD"/>
    <w:rsid w:val="0054135D"/>
    <w:rsid w:val="00545E1E"/>
    <w:rsid w:val="0054747F"/>
    <w:rsid w:val="005508FD"/>
    <w:rsid w:val="00550BC5"/>
    <w:rsid w:val="0055212F"/>
    <w:rsid w:val="0055230E"/>
    <w:rsid w:val="00553C6D"/>
    <w:rsid w:val="00555D38"/>
    <w:rsid w:val="00557B30"/>
    <w:rsid w:val="0056002F"/>
    <w:rsid w:val="005600E4"/>
    <w:rsid w:val="00566217"/>
    <w:rsid w:val="005669A2"/>
    <w:rsid w:val="00570E8D"/>
    <w:rsid w:val="00570F8B"/>
    <w:rsid w:val="00573E4E"/>
    <w:rsid w:val="00575461"/>
    <w:rsid w:val="00580236"/>
    <w:rsid w:val="00582AC2"/>
    <w:rsid w:val="00584328"/>
    <w:rsid w:val="005870B0"/>
    <w:rsid w:val="00587AED"/>
    <w:rsid w:val="00590A99"/>
    <w:rsid w:val="005922F0"/>
    <w:rsid w:val="00594593"/>
    <w:rsid w:val="00594A09"/>
    <w:rsid w:val="00594CE4"/>
    <w:rsid w:val="00595445"/>
    <w:rsid w:val="0059581C"/>
    <w:rsid w:val="00596850"/>
    <w:rsid w:val="005A16B6"/>
    <w:rsid w:val="005A3411"/>
    <w:rsid w:val="005A4E5C"/>
    <w:rsid w:val="005A5143"/>
    <w:rsid w:val="005A7500"/>
    <w:rsid w:val="005A7A6F"/>
    <w:rsid w:val="005B108D"/>
    <w:rsid w:val="005B3916"/>
    <w:rsid w:val="005B461B"/>
    <w:rsid w:val="005B72E5"/>
    <w:rsid w:val="005C157B"/>
    <w:rsid w:val="005C3679"/>
    <w:rsid w:val="005C4FAD"/>
    <w:rsid w:val="005C50C4"/>
    <w:rsid w:val="005C5BF5"/>
    <w:rsid w:val="005D0588"/>
    <w:rsid w:val="005D19B9"/>
    <w:rsid w:val="005D1ABF"/>
    <w:rsid w:val="005D3F4F"/>
    <w:rsid w:val="005D514D"/>
    <w:rsid w:val="005D6A78"/>
    <w:rsid w:val="005E2209"/>
    <w:rsid w:val="005E2AF0"/>
    <w:rsid w:val="005E4F53"/>
    <w:rsid w:val="005E744F"/>
    <w:rsid w:val="005E78C6"/>
    <w:rsid w:val="005F1431"/>
    <w:rsid w:val="005F2245"/>
    <w:rsid w:val="005F662C"/>
    <w:rsid w:val="00601F80"/>
    <w:rsid w:val="00602CC8"/>
    <w:rsid w:val="00604C9A"/>
    <w:rsid w:val="006071A7"/>
    <w:rsid w:val="006076A5"/>
    <w:rsid w:val="0061223B"/>
    <w:rsid w:val="00616B6A"/>
    <w:rsid w:val="0062055E"/>
    <w:rsid w:val="0062098C"/>
    <w:rsid w:val="006229F9"/>
    <w:rsid w:val="0062643C"/>
    <w:rsid w:val="0063226A"/>
    <w:rsid w:val="0063464A"/>
    <w:rsid w:val="00637598"/>
    <w:rsid w:val="00640A2B"/>
    <w:rsid w:val="00643B27"/>
    <w:rsid w:val="006442F3"/>
    <w:rsid w:val="0064713F"/>
    <w:rsid w:val="006474F7"/>
    <w:rsid w:val="006502A3"/>
    <w:rsid w:val="006544C5"/>
    <w:rsid w:val="006562AF"/>
    <w:rsid w:val="00657B13"/>
    <w:rsid w:val="00662472"/>
    <w:rsid w:val="006651F7"/>
    <w:rsid w:val="0066620F"/>
    <w:rsid w:val="00666894"/>
    <w:rsid w:val="00670528"/>
    <w:rsid w:val="006707B8"/>
    <w:rsid w:val="006738C6"/>
    <w:rsid w:val="00680E8A"/>
    <w:rsid w:val="0068232C"/>
    <w:rsid w:val="00682F91"/>
    <w:rsid w:val="00685940"/>
    <w:rsid w:val="00691449"/>
    <w:rsid w:val="00694533"/>
    <w:rsid w:val="006A1327"/>
    <w:rsid w:val="006A29C8"/>
    <w:rsid w:val="006A4C57"/>
    <w:rsid w:val="006C023D"/>
    <w:rsid w:val="006C1326"/>
    <w:rsid w:val="006C2C59"/>
    <w:rsid w:val="006C59D5"/>
    <w:rsid w:val="006C61F3"/>
    <w:rsid w:val="006C69EA"/>
    <w:rsid w:val="006C7184"/>
    <w:rsid w:val="006D1C86"/>
    <w:rsid w:val="006D3052"/>
    <w:rsid w:val="006D3353"/>
    <w:rsid w:val="006D51B8"/>
    <w:rsid w:val="006D6022"/>
    <w:rsid w:val="006D64D0"/>
    <w:rsid w:val="006E00B9"/>
    <w:rsid w:val="006E0431"/>
    <w:rsid w:val="006E28C7"/>
    <w:rsid w:val="006E2F48"/>
    <w:rsid w:val="006E399C"/>
    <w:rsid w:val="006E6DE0"/>
    <w:rsid w:val="006F030C"/>
    <w:rsid w:val="006F0338"/>
    <w:rsid w:val="006F0820"/>
    <w:rsid w:val="006F2C93"/>
    <w:rsid w:val="006F6227"/>
    <w:rsid w:val="00702149"/>
    <w:rsid w:val="007025A7"/>
    <w:rsid w:val="00705087"/>
    <w:rsid w:val="007072FC"/>
    <w:rsid w:val="0071207C"/>
    <w:rsid w:val="00712218"/>
    <w:rsid w:val="00714B33"/>
    <w:rsid w:val="00715815"/>
    <w:rsid w:val="00722103"/>
    <w:rsid w:val="007233E8"/>
    <w:rsid w:val="00724EE1"/>
    <w:rsid w:val="0073016B"/>
    <w:rsid w:val="0073076F"/>
    <w:rsid w:val="007309AB"/>
    <w:rsid w:val="0073276D"/>
    <w:rsid w:val="00733508"/>
    <w:rsid w:val="00733E70"/>
    <w:rsid w:val="0073429E"/>
    <w:rsid w:val="00735CCF"/>
    <w:rsid w:val="00736078"/>
    <w:rsid w:val="00736ED1"/>
    <w:rsid w:val="00736FA3"/>
    <w:rsid w:val="00737438"/>
    <w:rsid w:val="00740532"/>
    <w:rsid w:val="00740676"/>
    <w:rsid w:val="00741584"/>
    <w:rsid w:val="0074349E"/>
    <w:rsid w:val="00746C07"/>
    <w:rsid w:val="007475AC"/>
    <w:rsid w:val="00752FBF"/>
    <w:rsid w:val="007536F7"/>
    <w:rsid w:val="0075665E"/>
    <w:rsid w:val="00756B63"/>
    <w:rsid w:val="007643D2"/>
    <w:rsid w:val="00764C34"/>
    <w:rsid w:val="00766F35"/>
    <w:rsid w:val="0077503F"/>
    <w:rsid w:val="00775B9A"/>
    <w:rsid w:val="00775C5E"/>
    <w:rsid w:val="00776C79"/>
    <w:rsid w:val="00777D54"/>
    <w:rsid w:val="00780F35"/>
    <w:rsid w:val="00780FCC"/>
    <w:rsid w:val="00783960"/>
    <w:rsid w:val="00783DCA"/>
    <w:rsid w:val="00783E9E"/>
    <w:rsid w:val="007900A4"/>
    <w:rsid w:val="0079082E"/>
    <w:rsid w:val="00791686"/>
    <w:rsid w:val="00792769"/>
    <w:rsid w:val="00793AF1"/>
    <w:rsid w:val="0079621B"/>
    <w:rsid w:val="0079772F"/>
    <w:rsid w:val="007A1D83"/>
    <w:rsid w:val="007A21C3"/>
    <w:rsid w:val="007A7AF7"/>
    <w:rsid w:val="007A7F0B"/>
    <w:rsid w:val="007B10E2"/>
    <w:rsid w:val="007B327F"/>
    <w:rsid w:val="007B595A"/>
    <w:rsid w:val="007C0EF2"/>
    <w:rsid w:val="007C1956"/>
    <w:rsid w:val="007C2419"/>
    <w:rsid w:val="007C2FE8"/>
    <w:rsid w:val="007C3137"/>
    <w:rsid w:val="007C3B6D"/>
    <w:rsid w:val="007C6F8E"/>
    <w:rsid w:val="007D0613"/>
    <w:rsid w:val="007D5AC9"/>
    <w:rsid w:val="007D70FE"/>
    <w:rsid w:val="007D7DF5"/>
    <w:rsid w:val="007E1C1A"/>
    <w:rsid w:val="007E292E"/>
    <w:rsid w:val="007E314E"/>
    <w:rsid w:val="007E429C"/>
    <w:rsid w:val="007E6CC0"/>
    <w:rsid w:val="007F2614"/>
    <w:rsid w:val="007F28F2"/>
    <w:rsid w:val="007F330E"/>
    <w:rsid w:val="007F4115"/>
    <w:rsid w:val="007F534D"/>
    <w:rsid w:val="007F70AE"/>
    <w:rsid w:val="00800DCF"/>
    <w:rsid w:val="00802B05"/>
    <w:rsid w:val="00804EC6"/>
    <w:rsid w:val="008059B6"/>
    <w:rsid w:val="00805AEE"/>
    <w:rsid w:val="00805FAA"/>
    <w:rsid w:val="00806A56"/>
    <w:rsid w:val="008077E5"/>
    <w:rsid w:val="00812529"/>
    <w:rsid w:val="008146E2"/>
    <w:rsid w:val="00816FCF"/>
    <w:rsid w:val="00822906"/>
    <w:rsid w:val="008233A5"/>
    <w:rsid w:val="0082356C"/>
    <w:rsid w:val="008270DD"/>
    <w:rsid w:val="00830308"/>
    <w:rsid w:val="00831409"/>
    <w:rsid w:val="00831D91"/>
    <w:rsid w:val="00832FDB"/>
    <w:rsid w:val="00833485"/>
    <w:rsid w:val="00835663"/>
    <w:rsid w:val="008356F0"/>
    <w:rsid w:val="00844DA1"/>
    <w:rsid w:val="008451C0"/>
    <w:rsid w:val="0084597C"/>
    <w:rsid w:val="00847200"/>
    <w:rsid w:val="008473DA"/>
    <w:rsid w:val="00850257"/>
    <w:rsid w:val="00853A94"/>
    <w:rsid w:val="0085565B"/>
    <w:rsid w:val="00855F6A"/>
    <w:rsid w:val="0086038A"/>
    <w:rsid w:val="00861B78"/>
    <w:rsid w:val="0086561F"/>
    <w:rsid w:val="00870DE5"/>
    <w:rsid w:val="00870F5F"/>
    <w:rsid w:val="008712C8"/>
    <w:rsid w:val="008715F0"/>
    <w:rsid w:val="008758D5"/>
    <w:rsid w:val="008800C8"/>
    <w:rsid w:val="008819ED"/>
    <w:rsid w:val="008838C3"/>
    <w:rsid w:val="00884360"/>
    <w:rsid w:val="008876C0"/>
    <w:rsid w:val="00890C61"/>
    <w:rsid w:val="00892FD6"/>
    <w:rsid w:val="008942A0"/>
    <w:rsid w:val="00894CA0"/>
    <w:rsid w:val="0089683F"/>
    <w:rsid w:val="008A1277"/>
    <w:rsid w:val="008A1BCD"/>
    <w:rsid w:val="008A388E"/>
    <w:rsid w:val="008A6ADC"/>
    <w:rsid w:val="008B05B8"/>
    <w:rsid w:val="008B0B75"/>
    <w:rsid w:val="008B333A"/>
    <w:rsid w:val="008B4F12"/>
    <w:rsid w:val="008B5A08"/>
    <w:rsid w:val="008D6375"/>
    <w:rsid w:val="008E38F7"/>
    <w:rsid w:val="008E39C4"/>
    <w:rsid w:val="008F31E1"/>
    <w:rsid w:val="008F420B"/>
    <w:rsid w:val="008F453B"/>
    <w:rsid w:val="008F6779"/>
    <w:rsid w:val="008F6A9C"/>
    <w:rsid w:val="00901DFA"/>
    <w:rsid w:val="00903EBE"/>
    <w:rsid w:val="00906E42"/>
    <w:rsid w:val="00907A7F"/>
    <w:rsid w:val="00910E1F"/>
    <w:rsid w:val="009118DD"/>
    <w:rsid w:val="0091246C"/>
    <w:rsid w:val="00912639"/>
    <w:rsid w:val="0091295A"/>
    <w:rsid w:val="00916703"/>
    <w:rsid w:val="009210D6"/>
    <w:rsid w:val="0092116D"/>
    <w:rsid w:val="009217C2"/>
    <w:rsid w:val="00921FC3"/>
    <w:rsid w:val="00922932"/>
    <w:rsid w:val="00923E4B"/>
    <w:rsid w:val="00925F1B"/>
    <w:rsid w:val="0093612A"/>
    <w:rsid w:val="00936D1C"/>
    <w:rsid w:val="00937577"/>
    <w:rsid w:val="00940B04"/>
    <w:rsid w:val="00941057"/>
    <w:rsid w:val="0094171F"/>
    <w:rsid w:val="009452E0"/>
    <w:rsid w:val="0095053A"/>
    <w:rsid w:val="009550A8"/>
    <w:rsid w:val="00955769"/>
    <w:rsid w:val="009564A2"/>
    <w:rsid w:val="00956FF7"/>
    <w:rsid w:val="00965915"/>
    <w:rsid w:val="00965CBD"/>
    <w:rsid w:val="009721F9"/>
    <w:rsid w:val="009761B4"/>
    <w:rsid w:val="009804E6"/>
    <w:rsid w:val="009822C6"/>
    <w:rsid w:val="0098480E"/>
    <w:rsid w:val="00987042"/>
    <w:rsid w:val="00987779"/>
    <w:rsid w:val="0099458B"/>
    <w:rsid w:val="009957D3"/>
    <w:rsid w:val="009A0686"/>
    <w:rsid w:val="009B10C3"/>
    <w:rsid w:val="009B1DB2"/>
    <w:rsid w:val="009B1E74"/>
    <w:rsid w:val="009B351E"/>
    <w:rsid w:val="009B433D"/>
    <w:rsid w:val="009B49EF"/>
    <w:rsid w:val="009B4A01"/>
    <w:rsid w:val="009B5426"/>
    <w:rsid w:val="009B61EF"/>
    <w:rsid w:val="009C1828"/>
    <w:rsid w:val="009C295D"/>
    <w:rsid w:val="009C2DCE"/>
    <w:rsid w:val="009C352F"/>
    <w:rsid w:val="009C4C51"/>
    <w:rsid w:val="009D06FE"/>
    <w:rsid w:val="009D1D8D"/>
    <w:rsid w:val="009D3338"/>
    <w:rsid w:val="009D6F60"/>
    <w:rsid w:val="009D75D6"/>
    <w:rsid w:val="009D788C"/>
    <w:rsid w:val="009E024E"/>
    <w:rsid w:val="009E0538"/>
    <w:rsid w:val="009E2D12"/>
    <w:rsid w:val="009E381B"/>
    <w:rsid w:val="009E4C6A"/>
    <w:rsid w:val="009E4E24"/>
    <w:rsid w:val="009E5179"/>
    <w:rsid w:val="009E793D"/>
    <w:rsid w:val="009F13DA"/>
    <w:rsid w:val="009F1BD4"/>
    <w:rsid w:val="009F4A28"/>
    <w:rsid w:val="009F7D3C"/>
    <w:rsid w:val="00A0454A"/>
    <w:rsid w:val="00A1135B"/>
    <w:rsid w:val="00A12D7F"/>
    <w:rsid w:val="00A12DF7"/>
    <w:rsid w:val="00A12E67"/>
    <w:rsid w:val="00A141F0"/>
    <w:rsid w:val="00A16110"/>
    <w:rsid w:val="00A162E2"/>
    <w:rsid w:val="00A233B7"/>
    <w:rsid w:val="00A246C7"/>
    <w:rsid w:val="00A24F39"/>
    <w:rsid w:val="00A25C53"/>
    <w:rsid w:val="00A27E33"/>
    <w:rsid w:val="00A329E2"/>
    <w:rsid w:val="00A32AE4"/>
    <w:rsid w:val="00A33707"/>
    <w:rsid w:val="00A33A53"/>
    <w:rsid w:val="00A33CA4"/>
    <w:rsid w:val="00A367DA"/>
    <w:rsid w:val="00A40224"/>
    <w:rsid w:val="00A42A4C"/>
    <w:rsid w:val="00A43DEC"/>
    <w:rsid w:val="00A45AE2"/>
    <w:rsid w:val="00A45CB2"/>
    <w:rsid w:val="00A476BE"/>
    <w:rsid w:val="00A61E17"/>
    <w:rsid w:val="00A67459"/>
    <w:rsid w:val="00A713F6"/>
    <w:rsid w:val="00A7159B"/>
    <w:rsid w:val="00A71F2E"/>
    <w:rsid w:val="00A746C5"/>
    <w:rsid w:val="00A7646C"/>
    <w:rsid w:val="00A832DD"/>
    <w:rsid w:val="00A8687D"/>
    <w:rsid w:val="00A90D64"/>
    <w:rsid w:val="00A91F28"/>
    <w:rsid w:val="00A92660"/>
    <w:rsid w:val="00A92BE0"/>
    <w:rsid w:val="00A93B24"/>
    <w:rsid w:val="00A94CD5"/>
    <w:rsid w:val="00A95883"/>
    <w:rsid w:val="00AA1580"/>
    <w:rsid w:val="00AA242F"/>
    <w:rsid w:val="00AA54B6"/>
    <w:rsid w:val="00AA64EA"/>
    <w:rsid w:val="00AB0348"/>
    <w:rsid w:val="00AB070A"/>
    <w:rsid w:val="00AB11CA"/>
    <w:rsid w:val="00AB44BA"/>
    <w:rsid w:val="00AB5B59"/>
    <w:rsid w:val="00AB69C3"/>
    <w:rsid w:val="00AC01B1"/>
    <w:rsid w:val="00AC12D7"/>
    <w:rsid w:val="00AC3ACF"/>
    <w:rsid w:val="00AC3F33"/>
    <w:rsid w:val="00AC4533"/>
    <w:rsid w:val="00AC47F8"/>
    <w:rsid w:val="00AC578D"/>
    <w:rsid w:val="00AC6C43"/>
    <w:rsid w:val="00AC7336"/>
    <w:rsid w:val="00AD0F41"/>
    <w:rsid w:val="00AD28E6"/>
    <w:rsid w:val="00AD2D49"/>
    <w:rsid w:val="00AE01FD"/>
    <w:rsid w:val="00AE265A"/>
    <w:rsid w:val="00AE2C6A"/>
    <w:rsid w:val="00AE3C8A"/>
    <w:rsid w:val="00AF10B8"/>
    <w:rsid w:val="00AF3E89"/>
    <w:rsid w:val="00B0231A"/>
    <w:rsid w:val="00B03FA8"/>
    <w:rsid w:val="00B058AD"/>
    <w:rsid w:val="00B06AF9"/>
    <w:rsid w:val="00B07784"/>
    <w:rsid w:val="00B12C0A"/>
    <w:rsid w:val="00B14D6D"/>
    <w:rsid w:val="00B16597"/>
    <w:rsid w:val="00B16DA8"/>
    <w:rsid w:val="00B17881"/>
    <w:rsid w:val="00B255AD"/>
    <w:rsid w:val="00B257E8"/>
    <w:rsid w:val="00B365AD"/>
    <w:rsid w:val="00B36CDF"/>
    <w:rsid w:val="00B43E39"/>
    <w:rsid w:val="00B44BFB"/>
    <w:rsid w:val="00B51088"/>
    <w:rsid w:val="00B53EF3"/>
    <w:rsid w:val="00B548AD"/>
    <w:rsid w:val="00B554D4"/>
    <w:rsid w:val="00B555BD"/>
    <w:rsid w:val="00B55CF3"/>
    <w:rsid w:val="00B569B2"/>
    <w:rsid w:val="00B61A2F"/>
    <w:rsid w:val="00B61F72"/>
    <w:rsid w:val="00B63AB6"/>
    <w:rsid w:val="00B64D07"/>
    <w:rsid w:val="00B6539A"/>
    <w:rsid w:val="00B72C7E"/>
    <w:rsid w:val="00B75EB2"/>
    <w:rsid w:val="00B76959"/>
    <w:rsid w:val="00B808A8"/>
    <w:rsid w:val="00B86704"/>
    <w:rsid w:val="00B86D1F"/>
    <w:rsid w:val="00B93EE7"/>
    <w:rsid w:val="00B970C4"/>
    <w:rsid w:val="00B97609"/>
    <w:rsid w:val="00BA0CC3"/>
    <w:rsid w:val="00BA10E4"/>
    <w:rsid w:val="00BA1859"/>
    <w:rsid w:val="00BA3843"/>
    <w:rsid w:val="00BA61E0"/>
    <w:rsid w:val="00BA6975"/>
    <w:rsid w:val="00BA6ECC"/>
    <w:rsid w:val="00BA728E"/>
    <w:rsid w:val="00BB1F21"/>
    <w:rsid w:val="00BB2DF0"/>
    <w:rsid w:val="00BB3DF3"/>
    <w:rsid w:val="00BB4AF0"/>
    <w:rsid w:val="00BB7CE5"/>
    <w:rsid w:val="00BC173C"/>
    <w:rsid w:val="00BD0B5A"/>
    <w:rsid w:val="00BD46BC"/>
    <w:rsid w:val="00BE3D9C"/>
    <w:rsid w:val="00BE3FFB"/>
    <w:rsid w:val="00BE6A9A"/>
    <w:rsid w:val="00BE6EB5"/>
    <w:rsid w:val="00BF0698"/>
    <w:rsid w:val="00BF1482"/>
    <w:rsid w:val="00BF2CF3"/>
    <w:rsid w:val="00BF58EF"/>
    <w:rsid w:val="00C0667C"/>
    <w:rsid w:val="00C13610"/>
    <w:rsid w:val="00C14C47"/>
    <w:rsid w:val="00C20AB4"/>
    <w:rsid w:val="00C230D6"/>
    <w:rsid w:val="00C23D38"/>
    <w:rsid w:val="00C301D4"/>
    <w:rsid w:val="00C30A61"/>
    <w:rsid w:val="00C31397"/>
    <w:rsid w:val="00C32D0A"/>
    <w:rsid w:val="00C3329A"/>
    <w:rsid w:val="00C35936"/>
    <w:rsid w:val="00C37F39"/>
    <w:rsid w:val="00C40E51"/>
    <w:rsid w:val="00C41168"/>
    <w:rsid w:val="00C41524"/>
    <w:rsid w:val="00C42A33"/>
    <w:rsid w:val="00C4369E"/>
    <w:rsid w:val="00C50D3D"/>
    <w:rsid w:val="00C5251F"/>
    <w:rsid w:val="00C53BFF"/>
    <w:rsid w:val="00C54776"/>
    <w:rsid w:val="00C607FE"/>
    <w:rsid w:val="00C60F1D"/>
    <w:rsid w:val="00C63242"/>
    <w:rsid w:val="00C66AF0"/>
    <w:rsid w:val="00C66F5F"/>
    <w:rsid w:val="00C70CD0"/>
    <w:rsid w:val="00C71166"/>
    <w:rsid w:val="00C715B4"/>
    <w:rsid w:val="00C7396A"/>
    <w:rsid w:val="00C73DC3"/>
    <w:rsid w:val="00C74765"/>
    <w:rsid w:val="00C74B14"/>
    <w:rsid w:val="00C75221"/>
    <w:rsid w:val="00C76C2A"/>
    <w:rsid w:val="00C81BFB"/>
    <w:rsid w:val="00C83B93"/>
    <w:rsid w:val="00C84900"/>
    <w:rsid w:val="00C86B3C"/>
    <w:rsid w:val="00C87A9B"/>
    <w:rsid w:val="00C90379"/>
    <w:rsid w:val="00C96D04"/>
    <w:rsid w:val="00CA3DA0"/>
    <w:rsid w:val="00CB1161"/>
    <w:rsid w:val="00CB27A7"/>
    <w:rsid w:val="00CB3D38"/>
    <w:rsid w:val="00CB538A"/>
    <w:rsid w:val="00CB5C03"/>
    <w:rsid w:val="00CB6C21"/>
    <w:rsid w:val="00CC08D4"/>
    <w:rsid w:val="00CC28D5"/>
    <w:rsid w:val="00CC708E"/>
    <w:rsid w:val="00CD163D"/>
    <w:rsid w:val="00CD208D"/>
    <w:rsid w:val="00CD5227"/>
    <w:rsid w:val="00CE25E8"/>
    <w:rsid w:val="00CE28CE"/>
    <w:rsid w:val="00CE3465"/>
    <w:rsid w:val="00CE7251"/>
    <w:rsid w:val="00CF0451"/>
    <w:rsid w:val="00CF11D4"/>
    <w:rsid w:val="00CF323D"/>
    <w:rsid w:val="00CF4593"/>
    <w:rsid w:val="00D000A2"/>
    <w:rsid w:val="00D00230"/>
    <w:rsid w:val="00D058DB"/>
    <w:rsid w:val="00D05BB6"/>
    <w:rsid w:val="00D11AA2"/>
    <w:rsid w:val="00D146C9"/>
    <w:rsid w:val="00D231E7"/>
    <w:rsid w:val="00D26350"/>
    <w:rsid w:val="00D26D02"/>
    <w:rsid w:val="00D3064E"/>
    <w:rsid w:val="00D44584"/>
    <w:rsid w:val="00D46951"/>
    <w:rsid w:val="00D542A3"/>
    <w:rsid w:val="00D55933"/>
    <w:rsid w:val="00D601C5"/>
    <w:rsid w:val="00D60905"/>
    <w:rsid w:val="00D61EDB"/>
    <w:rsid w:val="00D6244E"/>
    <w:rsid w:val="00D63FA3"/>
    <w:rsid w:val="00D6495E"/>
    <w:rsid w:val="00D65B0D"/>
    <w:rsid w:val="00D667A9"/>
    <w:rsid w:val="00D66C38"/>
    <w:rsid w:val="00D709DA"/>
    <w:rsid w:val="00D762E3"/>
    <w:rsid w:val="00D76DAC"/>
    <w:rsid w:val="00D8230B"/>
    <w:rsid w:val="00D843FA"/>
    <w:rsid w:val="00D8494C"/>
    <w:rsid w:val="00D85E50"/>
    <w:rsid w:val="00D91AF3"/>
    <w:rsid w:val="00D950E9"/>
    <w:rsid w:val="00D957D9"/>
    <w:rsid w:val="00D95E3C"/>
    <w:rsid w:val="00D96808"/>
    <w:rsid w:val="00D978CB"/>
    <w:rsid w:val="00DA00D7"/>
    <w:rsid w:val="00DA12DF"/>
    <w:rsid w:val="00DA352C"/>
    <w:rsid w:val="00DA4235"/>
    <w:rsid w:val="00DA71E9"/>
    <w:rsid w:val="00DB099D"/>
    <w:rsid w:val="00DB1B62"/>
    <w:rsid w:val="00DB2688"/>
    <w:rsid w:val="00DB2A85"/>
    <w:rsid w:val="00DC0952"/>
    <w:rsid w:val="00DC2736"/>
    <w:rsid w:val="00DC289B"/>
    <w:rsid w:val="00DC3839"/>
    <w:rsid w:val="00DC412A"/>
    <w:rsid w:val="00DC4330"/>
    <w:rsid w:val="00DC4E63"/>
    <w:rsid w:val="00DC72F2"/>
    <w:rsid w:val="00DC74F6"/>
    <w:rsid w:val="00DC7850"/>
    <w:rsid w:val="00DC7982"/>
    <w:rsid w:val="00DD1A27"/>
    <w:rsid w:val="00DD44F6"/>
    <w:rsid w:val="00DD667D"/>
    <w:rsid w:val="00DE1A2A"/>
    <w:rsid w:val="00DE4BC5"/>
    <w:rsid w:val="00DF0446"/>
    <w:rsid w:val="00DF34EC"/>
    <w:rsid w:val="00DF4347"/>
    <w:rsid w:val="00DF72F5"/>
    <w:rsid w:val="00E0134C"/>
    <w:rsid w:val="00E036AC"/>
    <w:rsid w:val="00E0435C"/>
    <w:rsid w:val="00E0790C"/>
    <w:rsid w:val="00E07DC1"/>
    <w:rsid w:val="00E07E30"/>
    <w:rsid w:val="00E12F19"/>
    <w:rsid w:val="00E13764"/>
    <w:rsid w:val="00E13EA4"/>
    <w:rsid w:val="00E20109"/>
    <w:rsid w:val="00E25107"/>
    <w:rsid w:val="00E27ED1"/>
    <w:rsid w:val="00E31E91"/>
    <w:rsid w:val="00E35DEC"/>
    <w:rsid w:val="00E35E22"/>
    <w:rsid w:val="00E40B14"/>
    <w:rsid w:val="00E40B61"/>
    <w:rsid w:val="00E41B72"/>
    <w:rsid w:val="00E42A93"/>
    <w:rsid w:val="00E43D89"/>
    <w:rsid w:val="00E44D22"/>
    <w:rsid w:val="00E47AD0"/>
    <w:rsid w:val="00E533ED"/>
    <w:rsid w:val="00E55ED2"/>
    <w:rsid w:val="00E55EFF"/>
    <w:rsid w:val="00E603DA"/>
    <w:rsid w:val="00E60C28"/>
    <w:rsid w:val="00E623AE"/>
    <w:rsid w:val="00E64618"/>
    <w:rsid w:val="00E66651"/>
    <w:rsid w:val="00E6770B"/>
    <w:rsid w:val="00E74B90"/>
    <w:rsid w:val="00E76EF2"/>
    <w:rsid w:val="00E833BA"/>
    <w:rsid w:val="00E8373F"/>
    <w:rsid w:val="00E8394F"/>
    <w:rsid w:val="00E83F8D"/>
    <w:rsid w:val="00E86014"/>
    <w:rsid w:val="00E87776"/>
    <w:rsid w:val="00E92411"/>
    <w:rsid w:val="00E9325B"/>
    <w:rsid w:val="00E9425E"/>
    <w:rsid w:val="00EA0984"/>
    <w:rsid w:val="00EA43FB"/>
    <w:rsid w:val="00EB2306"/>
    <w:rsid w:val="00EB2FF7"/>
    <w:rsid w:val="00EB4372"/>
    <w:rsid w:val="00EB6A05"/>
    <w:rsid w:val="00EB758C"/>
    <w:rsid w:val="00EC08CF"/>
    <w:rsid w:val="00EC2B09"/>
    <w:rsid w:val="00EC3913"/>
    <w:rsid w:val="00EC3D8F"/>
    <w:rsid w:val="00EC5346"/>
    <w:rsid w:val="00ED0C19"/>
    <w:rsid w:val="00ED4003"/>
    <w:rsid w:val="00ED5C3C"/>
    <w:rsid w:val="00EE2737"/>
    <w:rsid w:val="00EE2C32"/>
    <w:rsid w:val="00EE3057"/>
    <w:rsid w:val="00EE58F0"/>
    <w:rsid w:val="00EE6EF8"/>
    <w:rsid w:val="00EE760C"/>
    <w:rsid w:val="00EF1144"/>
    <w:rsid w:val="00EF12E6"/>
    <w:rsid w:val="00EF2146"/>
    <w:rsid w:val="00EF30EC"/>
    <w:rsid w:val="00EF4D23"/>
    <w:rsid w:val="00EF6453"/>
    <w:rsid w:val="00EF73CB"/>
    <w:rsid w:val="00F031BF"/>
    <w:rsid w:val="00F050E7"/>
    <w:rsid w:val="00F10828"/>
    <w:rsid w:val="00F145CE"/>
    <w:rsid w:val="00F145EE"/>
    <w:rsid w:val="00F24478"/>
    <w:rsid w:val="00F25858"/>
    <w:rsid w:val="00F26C83"/>
    <w:rsid w:val="00F26E6C"/>
    <w:rsid w:val="00F27C53"/>
    <w:rsid w:val="00F3264A"/>
    <w:rsid w:val="00F36A9F"/>
    <w:rsid w:val="00F37155"/>
    <w:rsid w:val="00F37300"/>
    <w:rsid w:val="00F37DFC"/>
    <w:rsid w:val="00F40A15"/>
    <w:rsid w:val="00F42417"/>
    <w:rsid w:val="00F444B0"/>
    <w:rsid w:val="00F450BE"/>
    <w:rsid w:val="00F51A28"/>
    <w:rsid w:val="00F53AD7"/>
    <w:rsid w:val="00F56961"/>
    <w:rsid w:val="00F60C63"/>
    <w:rsid w:val="00F62E67"/>
    <w:rsid w:val="00F65617"/>
    <w:rsid w:val="00F65AAB"/>
    <w:rsid w:val="00F67C2E"/>
    <w:rsid w:val="00F67E1A"/>
    <w:rsid w:val="00F67F06"/>
    <w:rsid w:val="00F72FE0"/>
    <w:rsid w:val="00F733C0"/>
    <w:rsid w:val="00F74462"/>
    <w:rsid w:val="00F74EF4"/>
    <w:rsid w:val="00F750F7"/>
    <w:rsid w:val="00F76C88"/>
    <w:rsid w:val="00F778F5"/>
    <w:rsid w:val="00F829BE"/>
    <w:rsid w:val="00F836B2"/>
    <w:rsid w:val="00F83B96"/>
    <w:rsid w:val="00F869CF"/>
    <w:rsid w:val="00F87CFB"/>
    <w:rsid w:val="00F919F3"/>
    <w:rsid w:val="00F93198"/>
    <w:rsid w:val="00F949EE"/>
    <w:rsid w:val="00F95089"/>
    <w:rsid w:val="00F96910"/>
    <w:rsid w:val="00FA25CC"/>
    <w:rsid w:val="00FB0456"/>
    <w:rsid w:val="00FB12D5"/>
    <w:rsid w:val="00FB3BFB"/>
    <w:rsid w:val="00FC48C6"/>
    <w:rsid w:val="00FC73B9"/>
    <w:rsid w:val="00FD1600"/>
    <w:rsid w:val="00FD3068"/>
    <w:rsid w:val="00FD51DC"/>
    <w:rsid w:val="00FE07E5"/>
    <w:rsid w:val="00FE33A1"/>
    <w:rsid w:val="00FF002B"/>
    <w:rsid w:val="00FF0B2D"/>
    <w:rsid w:val="00FF2EF3"/>
    <w:rsid w:val="00FF6111"/>
    <w:rsid w:val="00FF69EA"/>
    <w:rsid w:val="00F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1CA47C"/>
  <w15:docId w15:val="{C1480BF0-C602-4E66-A0E7-BD9161FC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51853"/>
    <w:rPr>
      <w:lang w:eastAsia="en-US"/>
    </w:rPr>
  </w:style>
  <w:style w:type="paragraph" w:styleId="Antrat1">
    <w:name w:val="heading 1"/>
    <w:basedOn w:val="prastasis"/>
    <w:next w:val="prastasis"/>
    <w:qFormat/>
    <w:rsid w:val="004C3ED8"/>
    <w:pPr>
      <w:keepNext/>
      <w:jc w:val="center"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rsid w:val="004C3ED8"/>
    <w:pPr>
      <w:keepNext/>
      <w:tabs>
        <w:tab w:val="left" w:pos="9070"/>
      </w:tabs>
      <w:ind w:right="-2"/>
      <w:jc w:val="center"/>
      <w:outlineLvl w:val="1"/>
    </w:pPr>
    <w:rPr>
      <w:b/>
      <w:caps/>
      <w:spacing w:val="40"/>
      <w:sz w:val="24"/>
    </w:rPr>
  </w:style>
  <w:style w:type="paragraph" w:styleId="Antrat3">
    <w:name w:val="heading 3"/>
    <w:basedOn w:val="prastasis"/>
    <w:next w:val="prastasis"/>
    <w:qFormat/>
    <w:rsid w:val="004C3ED8"/>
    <w:pPr>
      <w:keepNext/>
      <w:jc w:val="center"/>
      <w:outlineLvl w:val="2"/>
    </w:pPr>
    <w:rPr>
      <w:rFonts w:ascii="TimesLT" w:hAnsi="TimesLT"/>
      <w:b/>
    </w:rPr>
  </w:style>
  <w:style w:type="paragraph" w:styleId="Antrat4">
    <w:name w:val="heading 4"/>
    <w:basedOn w:val="prastasis"/>
    <w:next w:val="prastasis"/>
    <w:qFormat/>
    <w:rsid w:val="004C3ED8"/>
    <w:pPr>
      <w:keepNext/>
      <w:spacing w:line="360" w:lineRule="auto"/>
      <w:jc w:val="center"/>
      <w:outlineLvl w:val="3"/>
    </w:pPr>
    <w:rPr>
      <w:rFonts w:ascii="TimesLT" w:hAnsi="TimesLT"/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4C3ED8"/>
    <w:pPr>
      <w:spacing w:line="480" w:lineRule="auto"/>
      <w:jc w:val="both"/>
    </w:pPr>
    <w:rPr>
      <w:sz w:val="24"/>
    </w:rPr>
  </w:style>
  <w:style w:type="paragraph" w:styleId="Tekstoblokas">
    <w:name w:val="Block Text"/>
    <w:basedOn w:val="prastasis"/>
    <w:rsid w:val="004C3ED8"/>
    <w:pPr>
      <w:widowControl w:val="0"/>
      <w:shd w:val="clear" w:color="auto" w:fill="FFFFFF"/>
      <w:spacing w:before="684" w:line="317" w:lineRule="exact"/>
      <w:ind w:left="922" w:right="7" w:hanging="360"/>
      <w:jc w:val="both"/>
    </w:pPr>
    <w:rPr>
      <w:rFonts w:ascii="TimesLT" w:hAnsi="TimesLT"/>
      <w:sz w:val="24"/>
    </w:rPr>
  </w:style>
  <w:style w:type="paragraph" w:styleId="Pavadinimas">
    <w:name w:val="Title"/>
    <w:basedOn w:val="prastasis"/>
    <w:qFormat/>
    <w:rsid w:val="004C3ED8"/>
    <w:pPr>
      <w:shd w:val="clear" w:color="auto" w:fill="FFFFFF"/>
      <w:spacing w:before="511"/>
      <w:ind w:left="526"/>
      <w:jc w:val="center"/>
    </w:pPr>
    <w:rPr>
      <w:rFonts w:ascii="TimesLT" w:hAnsi="TimesLT"/>
      <w:sz w:val="24"/>
    </w:rPr>
  </w:style>
  <w:style w:type="paragraph" w:styleId="Pagrindiniotekstotrauka">
    <w:name w:val="Body Text Indent"/>
    <w:basedOn w:val="prastasis"/>
    <w:rsid w:val="004C3ED8"/>
    <w:pPr>
      <w:shd w:val="clear" w:color="auto" w:fill="FFFFFF"/>
      <w:spacing w:line="360" w:lineRule="auto"/>
      <w:ind w:left="569"/>
      <w:jc w:val="both"/>
    </w:pPr>
    <w:rPr>
      <w:rFonts w:ascii="TimesLT" w:hAnsi="TimesLT"/>
      <w:sz w:val="24"/>
    </w:rPr>
  </w:style>
  <w:style w:type="paragraph" w:styleId="Pagrindinistekstas2">
    <w:name w:val="Body Text 2"/>
    <w:basedOn w:val="prastasis"/>
    <w:rsid w:val="004C3ED8"/>
    <w:pPr>
      <w:shd w:val="clear" w:color="auto" w:fill="FFFFFF"/>
      <w:jc w:val="both"/>
    </w:pPr>
    <w:rPr>
      <w:rFonts w:ascii="TimesLT" w:hAnsi="TimesLT"/>
      <w:sz w:val="24"/>
    </w:rPr>
  </w:style>
  <w:style w:type="paragraph" w:styleId="Debesliotekstas">
    <w:name w:val="Balloon Text"/>
    <w:basedOn w:val="prastasis"/>
    <w:semiHidden/>
    <w:rsid w:val="00C75221"/>
    <w:rPr>
      <w:rFonts w:ascii="Tahoma" w:hAnsi="Tahoma" w:cs="Tahoma"/>
      <w:sz w:val="16"/>
      <w:szCs w:val="16"/>
    </w:rPr>
  </w:style>
  <w:style w:type="character" w:styleId="Hipersaitas">
    <w:name w:val="Hyperlink"/>
    <w:rsid w:val="002F51C3"/>
    <w:rPr>
      <w:color w:val="000000"/>
      <w:u w:val="single"/>
    </w:rPr>
  </w:style>
  <w:style w:type="table" w:styleId="Lentelstinklelis">
    <w:name w:val="Table Grid"/>
    <w:basedOn w:val="prastojilentel"/>
    <w:rsid w:val="0044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Numatytasispastraiposriftas"/>
    <w:rsid w:val="009D6F60"/>
  </w:style>
  <w:style w:type="paragraph" w:styleId="Sraopastraipa">
    <w:name w:val="List Paragraph"/>
    <w:basedOn w:val="prastasis"/>
    <w:uiPriority w:val="34"/>
    <w:qFormat/>
    <w:rsid w:val="00466DBF"/>
    <w:pPr>
      <w:ind w:left="720"/>
      <w:contextualSpacing/>
    </w:pPr>
  </w:style>
  <w:style w:type="paragraph" w:styleId="Pataisymai">
    <w:name w:val="Revision"/>
    <w:hidden/>
    <w:uiPriority w:val="99"/>
    <w:semiHidden/>
    <w:rsid w:val="000135AB"/>
    <w:rPr>
      <w:lang w:eastAsia="en-US"/>
    </w:rPr>
  </w:style>
  <w:style w:type="paragraph" w:styleId="Antrats">
    <w:name w:val="header"/>
    <w:aliases w:val="Char,Header Char,Diagrama"/>
    <w:basedOn w:val="prastasis"/>
    <w:link w:val="AntratsDiagrama"/>
    <w:unhideWhenUsed/>
    <w:rsid w:val="00B61F7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B61F72"/>
    <w:rPr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61F7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61F72"/>
    <w:rPr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F258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F25858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F25858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2585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25858"/>
    <w:rPr>
      <w:b/>
      <w:bCs/>
      <w:lang w:eastAsia="en-US"/>
    </w:rPr>
  </w:style>
  <w:style w:type="paragraph" w:styleId="Betarp">
    <w:name w:val="No Spacing"/>
    <w:uiPriority w:val="1"/>
    <w:qFormat/>
    <w:rsid w:val="00172496"/>
    <w:rPr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C352F"/>
    <w:rPr>
      <w:color w:val="605E5C"/>
      <w:shd w:val="clear" w:color="auto" w:fill="E1DFDD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5B72E5"/>
    <w:rPr>
      <w:color w:val="605E5C"/>
      <w:shd w:val="clear" w:color="auto" w:fill="E1DFDD"/>
    </w:rPr>
  </w:style>
  <w:style w:type="numbering" w:customStyle="1" w:styleId="Sraonra1">
    <w:name w:val="Sąrašo nėra1"/>
    <w:next w:val="Sraonra"/>
    <w:uiPriority w:val="99"/>
    <w:semiHidden/>
    <w:unhideWhenUsed/>
    <w:rsid w:val="00510DFC"/>
  </w:style>
  <w:style w:type="paragraph" w:customStyle="1" w:styleId="EmptyCellLayoutStyle">
    <w:name w:val="EmptyCellLayoutStyle"/>
    <w:rsid w:val="00510DFC"/>
    <w:pPr>
      <w:spacing w:after="160" w:line="259" w:lineRule="auto"/>
    </w:pPr>
    <w:rPr>
      <w:sz w:val="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87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1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7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0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6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4cd307a669ef4f79b562b522173e5b3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D078F-A4C0-4C40-AFD3-6D57BC7F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4cd307a669ef4f79b562b522173e5b34</Template>
  <TotalTime>0</TotalTime>
  <Pages>3</Pages>
  <Words>2248</Words>
  <Characters>1282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VILKAVIŠKIO RAJONO SAVIVALDYBĖS FAKTIŠKAI VALDOMO VALSTYBĖS TURTO PERĖMIMO SAVIVALDYBĖS NUOSAVYBĖN</vt:lpstr>
    </vt:vector>
  </TitlesOfParts>
  <Manager>2024-04-26</Manager>
  <Company>Hewlett-Packard Company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VILKAVIŠKIO RAJONO SAVIVALDYBĖS FAKTIŠKAI VALDOMO VALSTYBĖS TURTO PERĖMIMO SAVIVALDYBĖS NUOSAVYBĖN</dc:title>
  <dc:subject>B-TS-393</dc:subject>
  <dc:creator>VILKAVIŠKIO RAJONO SAVIVALDYBĖS TARYBA</dc:creator>
  <cp:lastModifiedBy>Vilma Skilandienė</cp:lastModifiedBy>
  <cp:revision>2</cp:revision>
  <cp:lastPrinted>2024-10-08T12:32:00Z</cp:lastPrinted>
  <dcterms:created xsi:type="dcterms:W3CDTF">2026-03-18T14:00:00Z</dcterms:created>
  <dcterms:modified xsi:type="dcterms:W3CDTF">2026-03-18T14:00:00Z</dcterms:modified>
  <cp:category>SPRENDIMAS</cp:category>
</cp:coreProperties>
</file>