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45698747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266ACE">
        <w:rPr>
          <w:b/>
          <w:bCs/>
          <w:szCs w:val="24"/>
          <w:lang w:eastAsia="lt-LT"/>
        </w:rPr>
        <w:t xml:space="preserve"> Nr. TSP-56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6DA1BE00" w:rsidR="00D25E2C" w:rsidRDefault="00D25E2C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r w:rsidR="009F1DD5">
        <w:rPr>
          <w:b/>
        </w:rPr>
        <w:t xml:space="preserve">KALVARIJOS SAVIVALDYBĖS </w:t>
      </w:r>
      <w:bookmarkEnd w:id="0"/>
      <w:r w:rsidR="00EE1C5C">
        <w:rPr>
          <w:b/>
        </w:rPr>
        <w:t>TARYBOS 202</w:t>
      </w:r>
      <w:r w:rsidR="00070CEC">
        <w:rPr>
          <w:b/>
        </w:rPr>
        <w:t>3</w:t>
      </w:r>
      <w:r w:rsidR="00EE1C5C">
        <w:rPr>
          <w:b/>
        </w:rPr>
        <w:t xml:space="preserve"> M. </w:t>
      </w:r>
      <w:r w:rsidR="00070CEC">
        <w:rPr>
          <w:b/>
        </w:rPr>
        <w:t>GEGUŽĖS</w:t>
      </w:r>
      <w:r w:rsidR="00EE1C5C">
        <w:rPr>
          <w:b/>
        </w:rPr>
        <w:t xml:space="preserve"> 2</w:t>
      </w:r>
      <w:r w:rsidR="00070CEC">
        <w:rPr>
          <w:b/>
        </w:rPr>
        <w:t>6</w:t>
      </w:r>
      <w:r w:rsidR="00EE1C5C">
        <w:rPr>
          <w:b/>
        </w:rPr>
        <w:t xml:space="preserve"> D. SPRENDIMO NR. T-</w:t>
      </w:r>
      <w:r w:rsidR="00070CEC">
        <w:rPr>
          <w:b/>
        </w:rPr>
        <w:t>83(1.5 E)</w:t>
      </w:r>
      <w:r w:rsidR="00EE1C5C">
        <w:rPr>
          <w:b/>
        </w:rPr>
        <w:t xml:space="preserve"> ,,DĖL KALVARIJOS SAVIVALDYBĖS </w:t>
      </w:r>
      <w:r w:rsidR="00070CEC">
        <w:rPr>
          <w:b/>
        </w:rPr>
        <w:t>ŠEIMOS POLITIKOS STIPRINIMO KOMISIJOS SUDARYMO IR JOS NUOSTATŲ TVIRTINIMO</w:t>
      </w:r>
      <w:r w:rsidR="00EE1C5C">
        <w:rPr>
          <w:b/>
        </w:rPr>
        <w:t>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0366C8F0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BE2027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 </w:t>
      </w:r>
      <w:r w:rsidR="00BE2027">
        <w:rPr>
          <w:color w:val="000000"/>
          <w:szCs w:val="24"/>
          <w:shd w:val="clear" w:color="auto" w:fill="FFFFFF"/>
        </w:rPr>
        <w:t>balandžio</w:t>
      </w:r>
      <w:r w:rsidR="00DC57D5">
        <w:rPr>
          <w:color w:val="000000"/>
          <w:szCs w:val="24"/>
          <w:shd w:val="clear" w:color="auto" w:fill="FFFFFF"/>
        </w:rPr>
        <w:t xml:space="preserve">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34512279" w14:textId="77777777" w:rsidR="00BE2027" w:rsidRDefault="00BE2027" w:rsidP="00BE2027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>
        <w:rPr>
          <w:color w:val="000000" w:themeColor="text1"/>
          <w:szCs w:val="24"/>
        </w:rPr>
        <w:t xml:space="preserve">15 </w:t>
      </w:r>
      <w:r w:rsidRPr="00021BB1">
        <w:rPr>
          <w:color w:val="000000" w:themeColor="text1"/>
          <w:szCs w:val="24"/>
        </w:rPr>
        <w:t xml:space="preserve">straipsnio 2 dalies </w:t>
      </w:r>
      <w:r>
        <w:rPr>
          <w:color w:val="000000" w:themeColor="text1"/>
          <w:szCs w:val="24"/>
        </w:rPr>
        <w:t xml:space="preserve">4 </w:t>
      </w:r>
      <w:r w:rsidRPr="00021BB1">
        <w:rPr>
          <w:color w:val="000000" w:themeColor="text1"/>
          <w:szCs w:val="24"/>
        </w:rPr>
        <w:t>punktu,</w:t>
      </w:r>
      <w:r w:rsidRPr="00BA6A68">
        <w:rPr>
          <w:color w:val="EE0000"/>
          <w:szCs w:val="24"/>
        </w:rPr>
        <w:t xml:space="preserve"> </w:t>
      </w:r>
      <w:r>
        <w:rPr>
          <w:color w:val="000000" w:themeColor="text1"/>
          <w:szCs w:val="24"/>
        </w:rPr>
        <w:t xml:space="preserve">16 straipsnio 1 dalimi, </w:t>
      </w:r>
      <w:r w:rsidRPr="00021BB1">
        <w:rPr>
          <w:color w:val="000000" w:themeColor="text1"/>
          <w:szCs w:val="24"/>
        </w:rPr>
        <w:t xml:space="preserve"> </w:t>
      </w:r>
      <w:r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>
        <w:rPr>
          <w:color w:val="000000"/>
          <w:szCs w:val="24"/>
        </w:rPr>
        <w:t xml:space="preserve"> n u s p r e n d ž i a:</w:t>
      </w:r>
    </w:p>
    <w:p w14:paraId="27A43940" w14:textId="52C7AE98" w:rsidR="00BE2027" w:rsidRDefault="00BE2027" w:rsidP="00BE2027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="004B57A2">
        <w:rPr>
          <w:color w:val="000000"/>
          <w:szCs w:val="24"/>
        </w:rPr>
        <w:t>P</w:t>
      </w:r>
      <w:r>
        <w:rPr>
          <w:color w:val="000000"/>
          <w:szCs w:val="24"/>
        </w:rPr>
        <w:t>akeisti Kalvarijos savivaldybės tarybos 2023 m. gegužės 26 d. sprendimo Nr. T-83 (1.5E) ,,Dėl Kalvarijos savivaldybės šeimos politikos stiprinimo komisijos sudarymo ir jos nuostatų tvirtinimo“ 1</w:t>
      </w:r>
      <w:r w:rsidR="00772666">
        <w:rPr>
          <w:color w:val="000000"/>
          <w:szCs w:val="24"/>
        </w:rPr>
        <w:t xml:space="preserve">.5 </w:t>
      </w:r>
      <w:r>
        <w:rPr>
          <w:color w:val="000000"/>
          <w:szCs w:val="24"/>
        </w:rPr>
        <w:t xml:space="preserve"> p</w:t>
      </w:r>
      <w:r w:rsidR="00772666">
        <w:rPr>
          <w:color w:val="000000"/>
          <w:szCs w:val="24"/>
        </w:rPr>
        <w:t>apunktį</w:t>
      </w:r>
      <w:r>
        <w:rPr>
          <w:color w:val="000000"/>
          <w:szCs w:val="24"/>
        </w:rPr>
        <w:t xml:space="preserve"> ir jį išdėstyti taip:</w:t>
      </w:r>
    </w:p>
    <w:p w14:paraId="44D59682" w14:textId="04847AB1" w:rsidR="00772666" w:rsidRPr="00772666" w:rsidRDefault="00772666" w:rsidP="0077266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,,1.5. Vilija Kazakevičienė, Kalvarijos savivaldybės administracijos Tarpinstitucinio bendradarbiavimo koordinatorė“.</w:t>
      </w:r>
    </w:p>
    <w:p w14:paraId="1A3D2D19" w14:textId="3708AF64" w:rsidR="008D2C42" w:rsidRPr="00386B59" w:rsidRDefault="008D2C42" w:rsidP="008D2C42">
      <w:pPr>
        <w:pStyle w:val="Antrats"/>
        <w:spacing w:line="360" w:lineRule="auto"/>
        <w:ind w:firstLine="720"/>
        <w:jc w:val="both"/>
      </w:pPr>
      <w:r w:rsidRPr="00386B59">
        <w:rPr>
          <w:color w:val="000000"/>
          <w:bdr w:val="none" w:sz="0" w:space="0" w:color="auto" w:frame="1"/>
          <w:shd w:val="clear" w:color="auto" w:fill="FFFFFF"/>
        </w:rPr>
        <w:t xml:space="preserve">Šis </w:t>
      </w:r>
      <w:r w:rsidR="00772666">
        <w:rPr>
          <w:color w:val="000000"/>
          <w:bdr w:val="none" w:sz="0" w:space="0" w:color="auto" w:frame="1"/>
          <w:shd w:val="clear" w:color="auto" w:fill="FFFFFF"/>
        </w:rPr>
        <w:t>sprendimas</w:t>
      </w:r>
      <w:r w:rsidRPr="00386B59">
        <w:rPr>
          <w:color w:val="000000"/>
          <w:bdr w:val="none" w:sz="0" w:space="0" w:color="auto" w:frame="1"/>
          <w:shd w:val="clear" w:color="auto" w:fill="FFFFFF"/>
        </w:rPr>
        <w:t xml:space="preserve"> per vieną mėnesį nuo įsigaliojimo dienos gali būti skundžiamas Lietuvos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386B59">
        <w:rPr>
          <w:color w:val="000000"/>
          <w:bdr w:val="none" w:sz="0" w:space="0" w:color="auto" w:frame="1"/>
          <w:shd w:val="clear" w:color="auto" w:fill="FFFFFF"/>
        </w:rPr>
        <w:t>administracinių ginčų komisijos Kauno apygardos skyriui (adresu: A. Juozapavičiaus pr. 57, 45262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386B59">
        <w:rPr>
          <w:color w:val="000000"/>
          <w:bdr w:val="none" w:sz="0" w:space="0" w:color="auto" w:frame="1"/>
          <w:shd w:val="clear" w:color="auto" w:fill="FFFFFF"/>
        </w:rPr>
        <w:t>Kaunas) Lietuvos Respublikos ikiteisminio administracinių ginčų nagrinėjimo tvarkos įstatymo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386B59">
        <w:rPr>
          <w:color w:val="000000"/>
          <w:bdr w:val="none" w:sz="0" w:space="0" w:color="auto" w:frame="1"/>
          <w:shd w:val="clear" w:color="auto" w:fill="FFFFFF"/>
        </w:rPr>
        <w:t>nustatyta tvarka, arba Regionų administracinio teismo Kauno rūmams (adresu: A. Mickevičiaus g.</w:t>
      </w:r>
      <w:r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Pr="00386B59">
        <w:rPr>
          <w:color w:val="000000"/>
          <w:bdr w:val="none" w:sz="0" w:space="0" w:color="auto" w:frame="1"/>
          <w:shd w:val="clear" w:color="auto" w:fill="FFFFFF"/>
        </w:rPr>
        <w:t>8A, 44312 Kaunas) Lietuvos Respublikos administracinių bylų teisenos įstatymo nustatyta tvarka.</w:t>
      </w:r>
    </w:p>
    <w:p w14:paraId="558DA06A" w14:textId="77777777" w:rsidR="00BE2027" w:rsidRPr="00FB0309" w:rsidRDefault="00BE2027" w:rsidP="00BE2027">
      <w:pPr>
        <w:tabs>
          <w:tab w:val="left" w:pos="45"/>
          <w:tab w:val="left" w:pos="709"/>
        </w:tabs>
        <w:rPr>
          <w:color w:val="FF0000"/>
        </w:rPr>
      </w:pPr>
    </w:p>
    <w:p w14:paraId="354FE963" w14:textId="77777777" w:rsidR="00BE2027" w:rsidRPr="00A97725" w:rsidRDefault="00BE2027" w:rsidP="00BE2027">
      <w:pPr>
        <w:tabs>
          <w:tab w:val="left" w:pos="45"/>
          <w:tab w:val="left" w:pos="709"/>
        </w:tabs>
      </w:pPr>
    </w:p>
    <w:p w14:paraId="55B93D80" w14:textId="196921E3" w:rsidR="00BE2027" w:rsidRPr="00F379A2" w:rsidRDefault="00D824A0" w:rsidP="00BE2027">
      <w:pPr>
        <w:tabs>
          <w:tab w:val="right" w:pos="9638"/>
        </w:tabs>
      </w:pPr>
      <w:r>
        <w:t>Meras                                                                                                                      Nerijus Šidlauskas</w:t>
      </w:r>
    </w:p>
    <w:p w14:paraId="3E793CBB" w14:textId="77777777" w:rsidR="00BE2027" w:rsidRDefault="00BE2027" w:rsidP="00BE2027">
      <w:pPr>
        <w:tabs>
          <w:tab w:val="right" w:pos="9638"/>
        </w:tabs>
      </w:pPr>
    </w:p>
    <w:p w14:paraId="4C1B949F" w14:textId="77777777" w:rsidR="00BE2027" w:rsidRDefault="00BE2027" w:rsidP="00BE2027">
      <w:pPr>
        <w:tabs>
          <w:tab w:val="right" w:pos="9638"/>
        </w:tabs>
      </w:pPr>
    </w:p>
    <w:p w14:paraId="59216490" w14:textId="77777777" w:rsidR="00BE2027" w:rsidRDefault="00BE2027" w:rsidP="00BE2027">
      <w:pPr>
        <w:tabs>
          <w:tab w:val="right" w:pos="9638"/>
        </w:tabs>
      </w:pPr>
    </w:p>
    <w:p w14:paraId="711BC91E" w14:textId="77777777" w:rsidR="00BE2027" w:rsidRDefault="00BE2027" w:rsidP="00BE2027">
      <w:pPr>
        <w:tabs>
          <w:tab w:val="right" w:pos="9638"/>
        </w:tabs>
      </w:pPr>
    </w:p>
    <w:p w14:paraId="51FF77D0" w14:textId="77777777" w:rsidR="00BE2027" w:rsidRDefault="00BE2027" w:rsidP="00BE2027">
      <w:pPr>
        <w:tabs>
          <w:tab w:val="right" w:pos="9638"/>
        </w:tabs>
      </w:pPr>
    </w:p>
    <w:p w14:paraId="08B742CC" w14:textId="77777777" w:rsidR="00D824A0" w:rsidRDefault="00D824A0" w:rsidP="00BE2027">
      <w:pPr>
        <w:tabs>
          <w:tab w:val="right" w:pos="9638"/>
        </w:tabs>
      </w:pPr>
    </w:p>
    <w:p w14:paraId="482929FE" w14:textId="77777777" w:rsidR="00D824A0" w:rsidRDefault="00D824A0" w:rsidP="00BE2027">
      <w:pPr>
        <w:tabs>
          <w:tab w:val="right" w:pos="9638"/>
        </w:tabs>
      </w:pPr>
    </w:p>
    <w:p w14:paraId="2C21F162" w14:textId="77777777" w:rsidR="00D824A0" w:rsidRDefault="00D824A0" w:rsidP="00BE2027">
      <w:pPr>
        <w:tabs>
          <w:tab w:val="right" w:pos="9638"/>
        </w:tabs>
      </w:pPr>
    </w:p>
    <w:p w14:paraId="0D97CF48" w14:textId="77777777" w:rsidR="00D824A0" w:rsidRDefault="00D824A0" w:rsidP="00BE2027">
      <w:pPr>
        <w:tabs>
          <w:tab w:val="right" w:pos="9638"/>
        </w:tabs>
      </w:pPr>
    </w:p>
    <w:p w14:paraId="1EBED9DB" w14:textId="77777777" w:rsidR="00D824A0" w:rsidRDefault="00D824A0" w:rsidP="00BE2027">
      <w:pPr>
        <w:tabs>
          <w:tab w:val="right" w:pos="9638"/>
        </w:tabs>
      </w:pPr>
    </w:p>
    <w:p w14:paraId="2F964398" w14:textId="77777777" w:rsidR="00D824A0" w:rsidRDefault="00D824A0" w:rsidP="00BE2027">
      <w:pPr>
        <w:tabs>
          <w:tab w:val="right" w:pos="9638"/>
        </w:tabs>
      </w:pPr>
    </w:p>
    <w:p w14:paraId="50A44067" w14:textId="77777777" w:rsidR="00BE2027" w:rsidRDefault="00BE2027" w:rsidP="00BE2027">
      <w:pPr>
        <w:tabs>
          <w:tab w:val="right" w:pos="9638"/>
        </w:tabs>
      </w:pPr>
    </w:p>
    <w:p w14:paraId="48478117" w14:textId="77777777" w:rsidR="00BE2027" w:rsidRDefault="00BE2027" w:rsidP="00BE2027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7A3028BE" w14:textId="77777777" w:rsidR="00BE2027" w:rsidRDefault="00BE2027" w:rsidP="00BE20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Tarpinstitucinio bendradarbiavimo koordinatorė</w:t>
      </w:r>
    </w:p>
    <w:p w14:paraId="2497F59D" w14:textId="77777777" w:rsidR="00BE2027" w:rsidRDefault="00BE2027" w:rsidP="00BE20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Vilija Kazakevičienė</w:t>
      </w:r>
    </w:p>
    <w:p w14:paraId="74B653C9" w14:textId="478F6123" w:rsidR="00BE2027" w:rsidRPr="007F1BB8" w:rsidRDefault="00BE2027" w:rsidP="00BE20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2026-04-</w:t>
      </w:r>
      <w:r w:rsidR="00D824A0">
        <w:rPr>
          <w:szCs w:val="24"/>
          <w:lang w:eastAsia="lt-LT"/>
        </w:rPr>
        <w:t>10</w:t>
      </w:r>
    </w:p>
    <w:p w14:paraId="11D50908" w14:textId="272E5E75" w:rsidR="00AE1F0D" w:rsidRPr="007F1BB8" w:rsidRDefault="00AE1F0D" w:rsidP="00BE2027">
      <w:pPr>
        <w:spacing w:line="360" w:lineRule="auto"/>
        <w:ind w:firstLine="709"/>
        <w:jc w:val="both"/>
        <w:rPr>
          <w:color w:val="000000"/>
          <w:szCs w:val="24"/>
        </w:rPr>
      </w:pPr>
    </w:p>
    <w:sectPr w:rsidR="00AE1F0D" w:rsidRPr="007F1BB8" w:rsidSect="006261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3CC2B" w14:textId="77777777" w:rsidR="00E05323" w:rsidRDefault="00E05323">
      <w:r>
        <w:separator/>
      </w:r>
    </w:p>
  </w:endnote>
  <w:endnote w:type="continuationSeparator" w:id="0">
    <w:p w14:paraId="267865DA" w14:textId="77777777" w:rsidR="00E05323" w:rsidRDefault="00E05323">
      <w:r>
        <w:continuationSeparator/>
      </w:r>
    </w:p>
  </w:endnote>
  <w:endnote w:type="continuationNotice" w:id="1">
    <w:p w14:paraId="2A2F39D4" w14:textId="77777777" w:rsidR="00E05323" w:rsidRDefault="00E05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D402" w14:textId="77777777" w:rsidR="00E05323" w:rsidRDefault="00E05323">
      <w:r>
        <w:separator/>
      </w:r>
    </w:p>
  </w:footnote>
  <w:footnote w:type="continuationSeparator" w:id="0">
    <w:p w14:paraId="3A457620" w14:textId="77777777" w:rsidR="00E05323" w:rsidRDefault="00E05323">
      <w:r>
        <w:continuationSeparator/>
      </w:r>
    </w:p>
  </w:footnote>
  <w:footnote w:type="continuationNotice" w:id="1">
    <w:p w14:paraId="1F6B77E6" w14:textId="77777777" w:rsidR="00E05323" w:rsidRDefault="00E05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6F13"/>
    <w:rsid w:val="000304FD"/>
    <w:rsid w:val="00030A3C"/>
    <w:rsid w:val="00034061"/>
    <w:rsid w:val="00036BF3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0CEC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004F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4ECA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5D55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3F44"/>
    <w:rsid w:val="001D5A4F"/>
    <w:rsid w:val="001E4BAC"/>
    <w:rsid w:val="001E76F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25CE"/>
    <w:rsid w:val="00266ACE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1683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A4781"/>
    <w:rsid w:val="003B0679"/>
    <w:rsid w:val="003B13B4"/>
    <w:rsid w:val="003B307E"/>
    <w:rsid w:val="003B4717"/>
    <w:rsid w:val="003C0B45"/>
    <w:rsid w:val="003C3131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400530"/>
    <w:rsid w:val="00403613"/>
    <w:rsid w:val="00410FEE"/>
    <w:rsid w:val="00412E7F"/>
    <w:rsid w:val="00413940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BEA"/>
    <w:rsid w:val="00494DFE"/>
    <w:rsid w:val="00496967"/>
    <w:rsid w:val="00496A6F"/>
    <w:rsid w:val="004A1D13"/>
    <w:rsid w:val="004A24F6"/>
    <w:rsid w:val="004A547E"/>
    <w:rsid w:val="004A7B65"/>
    <w:rsid w:val="004B0FD8"/>
    <w:rsid w:val="004B57A2"/>
    <w:rsid w:val="004D1FDC"/>
    <w:rsid w:val="004D2E45"/>
    <w:rsid w:val="004E28E4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C706E"/>
    <w:rsid w:val="005D3AD0"/>
    <w:rsid w:val="005D73A9"/>
    <w:rsid w:val="005D799C"/>
    <w:rsid w:val="005E0A2C"/>
    <w:rsid w:val="005E1943"/>
    <w:rsid w:val="005E2817"/>
    <w:rsid w:val="005E29F0"/>
    <w:rsid w:val="005E61E5"/>
    <w:rsid w:val="005F26F9"/>
    <w:rsid w:val="005F3F7B"/>
    <w:rsid w:val="005F6EBD"/>
    <w:rsid w:val="00603202"/>
    <w:rsid w:val="00605CA4"/>
    <w:rsid w:val="00606475"/>
    <w:rsid w:val="00610341"/>
    <w:rsid w:val="0061244C"/>
    <w:rsid w:val="00612783"/>
    <w:rsid w:val="0061464E"/>
    <w:rsid w:val="00616831"/>
    <w:rsid w:val="00617347"/>
    <w:rsid w:val="00623480"/>
    <w:rsid w:val="00623D47"/>
    <w:rsid w:val="0062611A"/>
    <w:rsid w:val="0062774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705A13"/>
    <w:rsid w:val="00707197"/>
    <w:rsid w:val="00707B69"/>
    <w:rsid w:val="0071000B"/>
    <w:rsid w:val="0071391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2666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C6F49"/>
    <w:rsid w:val="007D12F7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2C42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1C29"/>
    <w:rsid w:val="009C4B28"/>
    <w:rsid w:val="009C50CB"/>
    <w:rsid w:val="009D033B"/>
    <w:rsid w:val="009D0481"/>
    <w:rsid w:val="009E37FD"/>
    <w:rsid w:val="009E79A4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1FF3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027"/>
    <w:rsid w:val="00BE2330"/>
    <w:rsid w:val="00BE2494"/>
    <w:rsid w:val="00BE4290"/>
    <w:rsid w:val="00BE5D0E"/>
    <w:rsid w:val="00BE6F8C"/>
    <w:rsid w:val="00BF0FF8"/>
    <w:rsid w:val="00BF5B51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271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1746F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3B97"/>
    <w:rsid w:val="00D7601B"/>
    <w:rsid w:val="00D7745F"/>
    <w:rsid w:val="00D77920"/>
    <w:rsid w:val="00D824A0"/>
    <w:rsid w:val="00D83602"/>
    <w:rsid w:val="00D903E6"/>
    <w:rsid w:val="00D90946"/>
    <w:rsid w:val="00D977A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DF7E73"/>
    <w:rsid w:val="00E00755"/>
    <w:rsid w:val="00E05323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61B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1C5C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265E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aliases w:val="Char,Header Char,Diagrama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981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LAZDIJŲ RAJONO SAVIVALDYBĖS TARYBA</dc:creator>
  <cp:keywords/>
  <cp:lastModifiedBy>Vilma Skilandienė</cp:lastModifiedBy>
  <cp:revision>2</cp:revision>
  <cp:lastPrinted>2025-10-20T06:02:00Z</cp:lastPrinted>
  <dcterms:created xsi:type="dcterms:W3CDTF">2026-04-14T09:55:00Z</dcterms:created>
  <dcterms:modified xsi:type="dcterms:W3CDTF">2026-04-14T09:55:00Z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