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49190" w14:textId="4723811F" w:rsidR="003E25ED" w:rsidRPr="003E25ED" w:rsidRDefault="003E25ED" w:rsidP="003E25ED">
      <w:pPr>
        <w:tabs>
          <w:tab w:val="left" w:pos="693"/>
        </w:tabs>
        <w:overflowPunct w:val="0"/>
        <w:jc w:val="center"/>
        <w:textAlignment w:val="baseline"/>
        <w:rPr>
          <w:rFonts w:eastAsia="MS Mincho"/>
          <w:b/>
          <w:sz w:val="24"/>
          <w:szCs w:val="24"/>
        </w:rPr>
      </w:pPr>
      <w:bookmarkStart w:id="0" w:name="_Hlk95307548"/>
      <w:bookmarkEnd w:id="0"/>
      <w:r w:rsidRPr="003E25ED">
        <w:rPr>
          <w:rFonts w:eastAsia="MS Mincho"/>
          <w:b/>
          <w:sz w:val="24"/>
          <w:szCs w:val="24"/>
        </w:rPr>
        <w:t xml:space="preserve">                                                                                                                        Projektas</w:t>
      </w:r>
      <w:r w:rsidR="00410976">
        <w:rPr>
          <w:rFonts w:eastAsia="MS Mincho"/>
          <w:b/>
          <w:sz w:val="24"/>
          <w:szCs w:val="24"/>
        </w:rPr>
        <w:t xml:space="preserve"> Nr. TSP-73</w:t>
      </w:r>
    </w:p>
    <w:p w14:paraId="19D3BD67" w14:textId="2420FAC9" w:rsidR="006C023D" w:rsidRPr="003E25ED" w:rsidRDefault="00FF2EF3" w:rsidP="00965915">
      <w:pPr>
        <w:jc w:val="center"/>
        <w:rPr>
          <w:b/>
          <w:bCs/>
          <w:noProof/>
          <w:sz w:val="24"/>
          <w:szCs w:val="24"/>
          <w:lang w:eastAsia="lt-LT"/>
        </w:rPr>
      </w:pPr>
      <w:r w:rsidRPr="003E25ED">
        <w:rPr>
          <w:rFonts w:ascii="TimesLT" w:hAnsi="TimesLT"/>
          <w:b/>
          <w:noProof/>
          <w:sz w:val="24"/>
          <w:szCs w:val="24"/>
          <w:lang w:eastAsia="lt-LT"/>
        </w:rPr>
        <w:t xml:space="preserve">                                                </w:t>
      </w:r>
      <w:r w:rsidRPr="003E25ED">
        <w:rPr>
          <w:b/>
          <w:bCs/>
          <w:noProof/>
          <w:sz w:val="24"/>
          <w:szCs w:val="24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1581BF" w14:textId="7C9C2C37" w:rsidR="00DC4E63" w:rsidRDefault="00DC4E63" w:rsidP="0086038A">
      <w:pPr>
        <w:jc w:val="center"/>
        <w:rPr>
          <w:b/>
          <w:sz w:val="24"/>
          <w:szCs w:val="24"/>
        </w:rPr>
      </w:pPr>
    </w:p>
    <w:p w14:paraId="1697E21D" w14:textId="77777777" w:rsidR="00965915" w:rsidRPr="00965915" w:rsidRDefault="00965915" w:rsidP="0086038A">
      <w:pPr>
        <w:jc w:val="center"/>
        <w:rPr>
          <w:b/>
          <w:sz w:val="16"/>
          <w:szCs w:val="16"/>
        </w:rPr>
      </w:pPr>
    </w:p>
    <w:p w14:paraId="6B15DF5F" w14:textId="506DF9D0" w:rsidR="003F2EA0" w:rsidRDefault="002A556D" w:rsidP="008603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KALVARIJOS </w:t>
      </w:r>
      <w:r w:rsidR="003F2EA0" w:rsidRPr="00853A94">
        <w:rPr>
          <w:b/>
          <w:sz w:val="24"/>
          <w:szCs w:val="24"/>
        </w:rPr>
        <w:t>SAVIVALDYBĖS TARYBA</w:t>
      </w:r>
    </w:p>
    <w:p w14:paraId="6D3BBE91" w14:textId="77777777" w:rsidR="00FF2EF3" w:rsidRPr="00853A94" w:rsidRDefault="00FF2EF3" w:rsidP="0086038A">
      <w:pPr>
        <w:jc w:val="center"/>
        <w:rPr>
          <w:b/>
          <w:sz w:val="24"/>
          <w:szCs w:val="24"/>
        </w:rPr>
      </w:pPr>
    </w:p>
    <w:p w14:paraId="19D84066" w14:textId="77777777" w:rsidR="003F2EA0" w:rsidRPr="00853A94" w:rsidRDefault="00EA43FB" w:rsidP="0086038A">
      <w:pPr>
        <w:jc w:val="center"/>
        <w:rPr>
          <w:b/>
          <w:sz w:val="24"/>
          <w:szCs w:val="24"/>
        </w:rPr>
      </w:pPr>
      <w:r w:rsidRPr="00853A94">
        <w:rPr>
          <w:b/>
          <w:sz w:val="24"/>
          <w:szCs w:val="24"/>
        </w:rPr>
        <w:t>SPRENDIMAS</w:t>
      </w:r>
    </w:p>
    <w:p w14:paraId="159CBC53" w14:textId="4D209563" w:rsidR="007643D2" w:rsidRPr="007643D2" w:rsidRDefault="007643D2" w:rsidP="0086038A">
      <w:pPr>
        <w:jc w:val="center"/>
        <w:rPr>
          <w:b/>
          <w:bCs/>
          <w:color w:val="000000"/>
          <w:sz w:val="24"/>
          <w:szCs w:val="24"/>
        </w:rPr>
      </w:pPr>
      <w:r w:rsidRPr="007643D2">
        <w:rPr>
          <w:b/>
          <w:bCs/>
          <w:color w:val="000000"/>
          <w:sz w:val="24"/>
          <w:szCs w:val="24"/>
        </w:rPr>
        <w:t xml:space="preserve">DĖL </w:t>
      </w:r>
      <w:r w:rsidR="00FF2EF3">
        <w:rPr>
          <w:b/>
          <w:bCs/>
          <w:color w:val="000000"/>
          <w:sz w:val="24"/>
          <w:szCs w:val="24"/>
        </w:rPr>
        <w:t>KALVARIJOS</w:t>
      </w:r>
      <w:r w:rsidRPr="007643D2">
        <w:rPr>
          <w:b/>
          <w:bCs/>
          <w:color w:val="000000"/>
          <w:sz w:val="24"/>
          <w:szCs w:val="24"/>
        </w:rPr>
        <w:t xml:space="preserve"> SAVIVALDYBĖS FAKTIŠKAI VALDOMO VALSTYBĖS TURTO PERĖMIMO SAVIVALDYBĖS NUOSAVYBĖN</w:t>
      </w:r>
    </w:p>
    <w:p w14:paraId="73C13E39" w14:textId="77777777" w:rsidR="00226A82" w:rsidRPr="00853A94" w:rsidRDefault="00226A82" w:rsidP="0086038A">
      <w:pPr>
        <w:jc w:val="center"/>
        <w:rPr>
          <w:rFonts w:ascii="TimesLT" w:hAnsi="TimesLT"/>
          <w:sz w:val="24"/>
          <w:szCs w:val="24"/>
        </w:rPr>
      </w:pPr>
    </w:p>
    <w:p w14:paraId="4B607817" w14:textId="16EC8D26" w:rsidR="003F2EA0" w:rsidRPr="00853A94" w:rsidRDefault="00E87776" w:rsidP="0086038A">
      <w:pPr>
        <w:jc w:val="center"/>
        <w:rPr>
          <w:sz w:val="24"/>
          <w:szCs w:val="24"/>
        </w:rPr>
      </w:pPr>
      <w:r w:rsidRPr="00853A94">
        <w:rPr>
          <w:sz w:val="24"/>
          <w:szCs w:val="24"/>
        </w:rPr>
        <w:t>20</w:t>
      </w:r>
      <w:r w:rsidR="005D0588" w:rsidRPr="00853A94">
        <w:rPr>
          <w:sz w:val="24"/>
          <w:szCs w:val="24"/>
        </w:rPr>
        <w:t>2</w:t>
      </w:r>
      <w:r w:rsidR="004542BC">
        <w:rPr>
          <w:sz w:val="24"/>
          <w:szCs w:val="24"/>
        </w:rPr>
        <w:t>6</w:t>
      </w:r>
      <w:r w:rsidR="003F2EA0" w:rsidRPr="00853A94">
        <w:rPr>
          <w:sz w:val="24"/>
          <w:szCs w:val="24"/>
        </w:rPr>
        <w:t xml:space="preserve"> m.</w:t>
      </w:r>
      <w:r w:rsidR="008942A0" w:rsidRPr="00853A94">
        <w:rPr>
          <w:sz w:val="24"/>
          <w:szCs w:val="24"/>
        </w:rPr>
        <w:t xml:space="preserve"> </w:t>
      </w:r>
      <w:r w:rsidR="003143E0">
        <w:rPr>
          <w:sz w:val="24"/>
          <w:szCs w:val="24"/>
        </w:rPr>
        <w:t>birželio</w:t>
      </w:r>
      <w:r w:rsidR="004542BC">
        <w:rPr>
          <w:sz w:val="24"/>
          <w:szCs w:val="24"/>
        </w:rPr>
        <w:t xml:space="preserve">   </w:t>
      </w:r>
      <w:r w:rsidR="0091295A">
        <w:rPr>
          <w:sz w:val="24"/>
          <w:szCs w:val="24"/>
        </w:rPr>
        <w:t xml:space="preserve"> </w:t>
      </w:r>
      <w:r w:rsidR="009957D3" w:rsidRPr="00853A94">
        <w:rPr>
          <w:sz w:val="24"/>
          <w:szCs w:val="24"/>
        </w:rPr>
        <w:t>d.</w:t>
      </w:r>
      <w:r w:rsidR="003F2EA0" w:rsidRPr="00853A94">
        <w:rPr>
          <w:sz w:val="24"/>
          <w:szCs w:val="24"/>
        </w:rPr>
        <w:t xml:space="preserve"> Nr.</w:t>
      </w:r>
      <w:bookmarkStart w:id="1" w:name="Text2"/>
      <w:r w:rsidR="00A91F28" w:rsidRPr="00853A94">
        <w:rPr>
          <w:sz w:val="24"/>
          <w:szCs w:val="24"/>
        </w:rPr>
        <w:t xml:space="preserve"> </w:t>
      </w:r>
      <w:bookmarkEnd w:id="1"/>
      <w:r w:rsidR="00FF2EF3">
        <w:rPr>
          <w:sz w:val="24"/>
          <w:szCs w:val="24"/>
        </w:rPr>
        <w:t>T-</w:t>
      </w:r>
    </w:p>
    <w:p w14:paraId="4EEBD881" w14:textId="04C68492" w:rsidR="003F2EA0" w:rsidRPr="00853A94" w:rsidRDefault="00FF2EF3" w:rsidP="0086038A">
      <w:pPr>
        <w:jc w:val="center"/>
        <w:rPr>
          <w:sz w:val="24"/>
          <w:szCs w:val="24"/>
        </w:rPr>
      </w:pPr>
      <w:r>
        <w:rPr>
          <w:sz w:val="24"/>
          <w:szCs w:val="24"/>
        </w:rPr>
        <w:t>Kalvarija</w:t>
      </w:r>
    </w:p>
    <w:p w14:paraId="48DDB803" w14:textId="77777777" w:rsidR="003F2EA0" w:rsidRDefault="003F2EA0" w:rsidP="00515A9B">
      <w:pPr>
        <w:rPr>
          <w:rFonts w:ascii="TimesLT" w:hAnsi="TimesLT"/>
          <w:sz w:val="24"/>
          <w:szCs w:val="24"/>
        </w:rPr>
      </w:pPr>
    </w:p>
    <w:p w14:paraId="0DE2A652" w14:textId="77777777" w:rsidR="004057C2" w:rsidRPr="00853A94" w:rsidRDefault="004057C2" w:rsidP="00515A9B">
      <w:pPr>
        <w:rPr>
          <w:rFonts w:ascii="TimesLT" w:hAnsi="TimesLT"/>
          <w:sz w:val="24"/>
          <w:szCs w:val="24"/>
        </w:rPr>
      </w:pPr>
    </w:p>
    <w:p w14:paraId="0DF313CA" w14:textId="381D5FC6" w:rsidR="004A3D4F" w:rsidRDefault="00321468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Vadovaudamasi Lietuvos Respublikos vietos savivaldos įstatymo 15 straipsnio 2 dalies 20 punktu, Lietuvos Respublikos valstybės turto perėmimo savivaldybių nuosavybėn įstatymo 3 straipsnio 1 dalies 2 punktu, 4 straipsnio 1 dalimi, Lietuvos Respublikos valstybės ir savivaldybių turto valdymo, naudojimo ir disponavimo juo įstatymo 6 straipsnio 1 punktu, Kalvarijos savivaldybės taryba </w:t>
      </w:r>
      <w:r w:rsidR="00410976">
        <w:rPr>
          <w:sz w:val="24"/>
          <w:szCs w:val="24"/>
        </w:rPr>
        <w:t xml:space="preserve"> </w:t>
      </w:r>
      <w:r>
        <w:rPr>
          <w:sz w:val="24"/>
          <w:szCs w:val="24"/>
        </w:rPr>
        <w:t>n u s p r e n d ž i a:</w:t>
      </w:r>
    </w:p>
    <w:p w14:paraId="0E87D78F" w14:textId="3C4CD79F" w:rsidR="00321468" w:rsidRPr="004A3D4F" w:rsidRDefault="004057C2" w:rsidP="004A3D4F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321468">
        <w:rPr>
          <w:sz w:val="24"/>
          <w:szCs w:val="24"/>
        </w:rPr>
        <w:t>erimti Kalvarijos savivaldybės nuosavybėn Kalvarijos savivaldybės faktiškai valdomą valstybės nekilnojamąjį turtą pagal perimamo valstybės nekilnojamojo turto sąrašą (priedas).</w:t>
      </w:r>
    </w:p>
    <w:p w14:paraId="25F68ECD" w14:textId="77777777" w:rsidR="00321468" w:rsidRDefault="00321468" w:rsidP="00321468">
      <w:pPr>
        <w:pStyle w:val="Antrats"/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 </w:t>
      </w:r>
      <w:r>
        <w:rPr>
          <w:sz w:val="24"/>
          <w:szCs w:val="24"/>
        </w:rPr>
        <w:t>Šis sprendimas per vieną mėnesį nuo įsigaliojimo dienos gali būti skundžiamas Lietuvos</w:t>
      </w:r>
      <w:r>
        <w:rPr>
          <w:sz w:val="24"/>
          <w:szCs w:val="24"/>
        </w:rPr>
        <w:br/>
        <w:t>administracinių ginčų komisijos Kauno apygardos skyriui, adresu: A. Juozapavičiaus pr. 57, 45262</w:t>
      </w:r>
      <w:r>
        <w:rPr>
          <w:sz w:val="24"/>
          <w:szCs w:val="24"/>
        </w:rPr>
        <w:br/>
        <w:t>Kaunas, Lietuvos Respublikos ikiteisminio administracinių ginčų nagrinėjimo tvarkos įstatymo</w:t>
      </w:r>
      <w:r>
        <w:rPr>
          <w:sz w:val="24"/>
          <w:szCs w:val="24"/>
        </w:rPr>
        <w:br/>
        <w:t>nustatyta tvarka, arba Regionų administracinio teismo Kauno rūmams, adresu: A. Mickevičiaus g.</w:t>
      </w:r>
      <w:r>
        <w:rPr>
          <w:sz w:val="24"/>
          <w:szCs w:val="24"/>
        </w:rPr>
        <w:br/>
        <w:t>8A, 44312 Kaunas, Lietuvos Respublikos administracinių bylų teisenos įstatymo nustatyta tvarka.</w:t>
      </w:r>
      <w:r>
        <w:rPr>
          <w:bCs/>
          <w:iCs/>
          <w:sz w:val="24"/>
          <w:szCs w:val="24"/>
        </w:rPr>
        <w:t xml:space="preserve"> </w:t>
      </w:r>
    </w:p>
    <w:p w14:paraId="65580583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6220F1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34BACED" w14:textId="17B3BCA0" w:rsidR="00596850" w:rsidRDefault="009D788C" w:rsidP="00596850">
      <w:pP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M</w:t>
      </w:r>
      <w:r w:rsidR="00440507">
        <w:rPr>
          <w:sz w:val="24"/>
          <w:szCs w:val="24"/>
        </w:rPr>
        <w:t>eras</w:t>
      </w:r>
      <w:r w:rsidR="00440507">
        <w:rPr>
          <w:sz w:val="24"/>
          <w:szCs w:val="24"/>
        </w:rPr>
        <w:tab/>
      </w:r>
      <w:r>
        <w:rPr>
          <w:sz w:val="24"/>
          <w:szCs w:val="24"/>
        </w:rPr>
        <w:t>Nerijus Šidlauskas</w:t>
      </w:r>
    </w:p>
    <w:p w14:paraId="6C1FE11C" w14:textId="77777777" w:rsidR="00596850" w:rsidRDefault="00596850" w:rsidP="00596850">
      <w:pPr>
        <w:tabs>
          <w:tab w:val="right" w:pos="9638"/>
        </w:tabs>
        <w:rPr>
          <w:sz w:val="24"/>
          <w:szCs w:val="24"/>
        </w:rPr>
      </w:pPr>
    </w:p>
    <w:p w14:paraId="14CFFD68" w14:textId="77777777" w:rsidR="0051156E" w:rsidRDefault="0051156E" w:rsidP="00596850">
      <w:pPr>
        <w:tabs>
          <w:tab w:val="right" w:pos="9638"/>
        </w:tabs>
        <w:rPr>
          <w:sz w:val="24"/>
          <w:szCs w:val="24"/>
        </w:rPr>
      </w:pPr>
    </w:p>
    <w:p w14:paraId="51019F0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E37273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0679131D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1B969D5A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85676D3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4E8DF7A7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5DC95254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CCD0425" w14:textId="77777777" w:rsidR="004057C2" w:rsidRDefault="004057C2" w:rsidP="00596850">
      <w:pPr>
        <w:tabs>
          <w:tab w:val="right" w:pos="9638"/>
        </w:tabs>
        <w:rPr>
          <w:sz w:val="24"/>
          <w:szCs w:val="24"/>
        </w:rPr>
      </w:pPr>
    </w:p>
    <w:p w14:paraId="24DD3C08" w14:textId="77777777" w:rsidR="00DC4E63" w:rsidRDefault="00DC4E63" w:rsidP="00596850">
      <w:pPr>
        <w:tabs>
          <w:tab w:val="right" w:pos="9638"/>
        </w:tabs>
        <w:rPr>
          <w:sz w:val="24"/>
          <w:szCs w:val="24"/>
        </w:rPr>
      </w:pPr>
    </w:p>
    <w:p w14:paraId="2751B5FE" w14:textId="7A1A2612" w:rsidR="00596850" w:rsidRPr="00AA4ECD" w:rsidRDefault="00596850" w:rsidP="00596850">
      <w:pPr>
        <w:tabs>
          <w:tab w:val="right" w:pos="9638"/>
        </w:tabs>
        <w:rPr>
          <w:sz w:val="24"/>
          <w:szCs w:val="24"/>
        </w:rPr>
      </w:pPr>
      <w:r w:rsidRPr="00AA4ECD">
        <w:rPr>
          <w:sz w:val="24"/>
          <w:szCs w:val="24"/>
        </w:rPr>
        <w:t>Parengė</w:t>
      </w:r>
    </w:p>
    <w:p w14:paraId="04BF9AA2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Kalvarijos savivaldybės administracijos</w:t>
      </w:r>
    </w:p>
    <w:p w14:paraId="459BE5A9" w14:textId="77777777" w:rsidR="00596850" w:rsidRPr="00AA4ECD" w:rsidRDefault="00596850" w:rsidP="00596850">
      <w:pPr>
        <w:jc w:val="both"/>
        <w:rPr>
          <w:sz w:val="24"/>
          <w:szCs w:val="24"/>
        </w:rPr>
      </w:pPr>
      <w:r w:rsidRPr="00AA4ECD">
        <w:rPr>
          <w:sz w:val="24"/>
          <w:szCs w:val="24"/>
        </w:rPr>
        <w:t>Ūkio skyriaus vyriaus</w:t>
      </w:r>
      <w:r>
        <w:rPr>
          <w:sz w:val="24"/>
          <w:szCs w:val="24"/>
        </w:rPr>
        <w:t>ioji</w:t>
      </w:r>
      <w:r w:rsidRPr="00AA4ECD">
        <w:rPr>
          <w:sz w:val="24"/>
          <w:szCs w:val="24"/>
        </w:rPr>
        <w:t xml:space="preserve"> specialist</w:t>
      </w:r>
      <w:r>
        <w:rPr>
          <w:sz w:val="24"/>
          <w:szCs w:val="24"/>
        </w:rPr>
        <w:t>ė</w:t>
      </w:r>
    </w:p>
    <w:p w14:paraId="08C64FB3" w14:textId="77777777" w:rsidR="00596850" w:rsidRPr="00AA4ECD" w:rsidRDefault="00596850" w:rsidP="00596850">
      <w:pPr>
        <w:jc w:val="both"/>
        <w:rPr>
          <w:sz w:val="24"/>
          <w:szCs w:val="24"/>
        </w:rPr>
      </w:pPr>
      <w:r>
        <w:rPr>
          <w:sz w:val="24"/>
          <w:szCs w:val="24"/>
        </w:rPr>
        <w:t>Rita Bučionienė</w:t>
      </w:r>
    </w:p>
    <w:p w14:paraId="010C6DFC" w14:textId="137ED0C5" w:rsidR="007643D2" w:rsidRDefault="00596850" w:rsidP="003143E0">
      <w:pPr>
        <w:jc w:val="both"/>
        <w:rPr>
          <w:sz w:val="24"/>
          <w:szCs w:val="24"/>
        </w:rPr>
        <w:sectPr w:rsidR="007643D2" w:rsidSect="00965915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26"/>
        </w:sectPr>
      </w:pPr>
      <w:r w:rsidRPr="00AA4ECD">
        <w:rPr>
          <w:sz w:val="24"/>
          <w:szCs w:val="24"/>
        </w:rPr>
        <w:t>202</w:t>
      </w:r>
      <w:r w:rsidR="00714B33">
        <w:rPr>
          <w:sz w:val="24"/>
          <w:szCs w:val="24"/>
        </w:rPr>
        <w:t>6</w:t>
      </w:r>
      <w:r w:rsidR="008B05B8">
        <w:rPr>
          <w:sz w:val="24"/>
          <w:szCs w:val="24"/>
        </w:rPr>
        <w:t>-0</w:t>
      </w:r>
      <w:r w:rsidR="003143E0">
        <w:rPr>
          <w:sz w:val="24"/>
          <w:szCs w:val="24"/>
        </w:rPr>
        <w:t>5-21</w:t>
      </w:r>
    </w:p>
    <w:p w14:paraId="251D5A74" w14:textId="5654CB7B" w:rsidR="007643D2" w:rsidRPr="007643D2" w:rsidRDefault="0092116D" w:rsidP="0091295A">
      <w:pPr>
        <w:ind w:left="9923"/>
        <w:rPr>
          <w:sz w:val="24"/>
          <w:szCs w:val="24"/>
        </w:rPr>
      </w:pPr>
      <w:r>
        <w:rPr>
          <w:sz w:val="24"/>
          <w:szCs w:val="24"/>
        </w:rPr>
        <w:lastRenderedPageBreak/>
        <w:t>Kalvarijos</w:t>
      </w:r>
      <w:r w:rsidR="007643D2" w:rsidRPr="007643D2">
        <w:rPr>
          <w:sz w:val="24"/>
          <w:szCs w:val="24"/>
        </w:rPr>
        <w:t xml:space="preserve"> savivaldybės tarybos</w:t>
      </w:r>
    </w:p>
    <w:p w14:paraId="7223CFA2" w14:textId="65909244" w:rsidR="007643D2" w:rsidRPr="007643D2" w:rsidRDefault="007643D2" w:rsidP="0091295A">
      <w:pPr>
        <w:ind w:left="9923"/>
        <w:rPr>
          <w:color w:val="000000"/>
          <w:sz w:val="24"/>
          <w:szCs w:val="24"/>
        </w:rPr>
      </w:pPr>
      <w:r w:rsidRPr="007643D2">
        <w:rPr>
          <w:color w:val="000000"/>
          <w:sz w:val="24"/>
          <w:szCs w:val="24"/>
        </w:rPr>
        <w:t>202</w:t>
      </w:r>
      <w:r w:rsidR="00C86B3C">
        <w:rPr>
          <w:color w:val="000000"/>
          <w:sz w:val="24"/>
          <w:szCs w:val="24"/>
        </w:rPr>
        <w:t>6</w:t>
      </w:r>
      <w:r w:rsidRPr="007643D2">
        <w:rPr>
          <w:color w:val="000000"/>
          <w:sz w:val="24"/>
          <w:szCs w:val="24"/>
        </w:rPr>
        <w:t xml:space="preserve"> m. </w:t>
      </w:r>
      <w:r w:rsidR="00A259B2">
        <w:rPr>
          <w:color w:val="000000"/>
          <w:sz w:val="24"/>
          <w:szCs w:val="24"/>
        </w:rPr>
        <w:t>birželio</w:t>
      </w:r>
      <w:r w:rsidR="00965915">
        <w:rPr>
          <w:color w:val="000000"/>
          <w:sz w:val="24"/>
          <w:szCs w:val="24"/>
        </w:rPr>
        <w:t xml:space="preserve"> </w:t>
      </w:r>
      <w:r w:rsidR="00C86B3C">
        <w:rPr>
          <w:color w:val="000000"/>
          <w:sz w:val="24"/>
          <w:szCs w:val="24"/>
        </w:rPr>
        <w:t xml:space="preserve">  </w:t>
      </w:r>
      <w:r w:rsidR="0091295A">
        <w:rPr>
          <w:color w:val="000000"/>
          <w:sz w:val="24"/>
          <w:szCs w:val="24"/>
        </w:rPr>
        <w:t xml:space="preserve"> </w:t>
      </w:r>
      <w:r w:rsidRPr="007643D2">
        <w:rPr>
          <w:color w:val="000000"/>
          <w:sz w:val="24"/>
          <w:szCs w:val="24"/>
        </w:rPr>
        <w:t xml:space="preserve">d. sprendimo Nr. </w:t>
      </w:r>
      <w:r w:rsidR="0092116D">
        <w:rPr>
          <w:color w:val="000000"/>
          <w:sz w:val="24"/>
          <w:szCs w:val="24"/>
        </w:rPr>
        <w:t>T-</w:t>
      </w:r>
    </w:p>
    <w:p w14:paraId="62E15C3B" w14:textId="77777777" w:rsidR="007643D2" w:rsidRPr="007643D2" w:rsidRDefault="007643D2" w:rsidP="0091295A">
      <w:pPr>
        <w:ind w:left="9923"/>
        <w:rPr>
          <w:sz w:val="24"/>
          <w:szCs w:val="24"/>
        </w:rPr>
      </w:pPr>
      <w:r w:rsidRPr="007643D2">
        <w:rPr>
          <w:sz w:val="24"/>
          <w:szCs w:val="24"/>
        </w:rPr>
        <w:t>priedas</w:t>
      </w:r>
    </w:p>
    <w:p w14:paraId="7A9C304D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54F5F740" w14:textId="77777777" w:rsidR="007643D2" w:rsidRPr="007643D2" w:rsidRDefault="007643D2" w:rsidP="007643D2">
      <w:pPr>
        <w:jc w:val="center"/>
        <w:rPr>
          <w:sz w:val="24"/>
          <w:szCs w:val="24"/>
        </w:rPr>
      </w:pPr>
    </w:p>
    <w:p w14:paraId="7B1B470F" w14:textId="77777777" w:rsidR="007643D2" w:rsidRDefault="007643D2" w:rsidP="007643D2">
      <w:pPr>
        <w:jc w:val="center"/>
        <w:rPr>
          <w:b/>
          <w:bCs/>
          <w:sz w:val="24"/>
          <w:szCs w:val="24"/>
        </w:rPr>
      </w:pPr>
      <w:r w:rsidRPr="007643D2">
        <w:rPr>
          <w:b/>
          <w:bCs/>
          <w:sz w:val="24"/>
          <w:szCs w:val="24"/>
        </w:rPr>
        <w:t>PERIMAMO VALSTYBĖS NEKILNOJAMOJO TURTO SĄRAŠAS</w:t>
      </w:r>
    </w:p>
    <w:p w14:paraId="6752DDB6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3685"/>
        <w:gridCol w:w="1701"/>
        <w:gridCol w:w="993"/>
        <w:gridCol w:w="1275"/>
        <w:gridCol w:w="851"/>
        <w:gridCol w:w="1843"/>
        <w:gridCol w:w="1275"/>
        <w:gridCol w:w="1418"/>
      </w:tblGrid>
      <w:tr w:rsidR="0087677E" w:rsidRPr="00FE33A1" w14:paraId="6FAF72D9" w14:textId="77777777" w:rsidTr="00441771">
        <w:trPr>
          <w:trHeight w:val="775"/>
          <w:jc w:val="center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6C334C4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CC2F40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numeris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393D813E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Gatvės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/</w:t>
            </w:r>
            <w:r>
              <w:rPr>
                <w:b/>
                <w:bCs/>
                <w:lang w:eastAsia="lt-LT"/>
              </w:rPr>
              <w:t xml:space="preserve"> </w:t>
            </w:r>
            <w:r w:rsidRPr="00FE33A1">
              <w:rPr>
                <w:b/>
                <w:bCs/>
                <w:lang w:eastAsia="lt-LT"/>
              </w:rPr>
              <w:t>kelio pavadinimas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793FCF2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Adresas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35B8616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Statybos metai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933E057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Inventorinis Nr.</w:t>
            </w:r>
            <w:r w:rsidRPr="00FE33A1">
              <w:rPr>
                <w:b/>
                <w:bCs/>
                <w:lang w:eastAsia="lt-LT"/>
              </w:rPr>
              <w:br/>
              <w:t>apskaitoje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6326E74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Ilgis (km)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7C433ED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Unikalus numeris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D08F87E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Įsigijimo</w:t>
            </w:r>
            <w:r w:rsidRPr="00FE33A1">
              <w:rPr>
                <w:b/>
                <w:bCs/>
                <w:lang w:eastAsia="lt-LT"/>
              </w:rPr>
              <w:br/>
              <w:t>kaina,</w:t>
            </w:r>
            <w:r w:rsidRPr="00FE33A1">
              <w:rPr>
                <w:b/>
                <w:bCs/>
                <w:lang w:eastAsia="lt-LT"/>
              </w:rPr>
              <w:br/>
              <w:t>Eur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1DB1C" w14:textId="77777777" w:rsidR="0087677E" w:rsidRPr="00FE33A1" w:rsidRDefault="0087677E" w:rsidP="00441771">
            <w:pPr>
              <w:jc w:val="center"/>
              <w:rPr>
                <w:b/>
                <w:bCs/>
                <w:lang w:eastAsia="lt-LT"/>
              </w:rPr>
            </w:pPr>
            <w:r w:rsidRPr="00FE33A1">
              <w:rPr>
                <w:b/>
                <w:bCs/>
                <w:lang w:eastAsia="lt-LT"/>
              </w:rPr>
              <w:t>Likutinė vertė</w:t>
            </w:r>
            <w:r w:rsidRPr="00FE33A1">
              <w:rPr>
                <w:b/>
                <w:bCs/>
                <w:lang w:eastAsia="lt-LT"/>
              </w:rPr>
              <w:br/>
              <w:t>202</w:t>
            </w:r>
            <w:r>
              <w:rPr>
                <w:b/>
                <w:bCs/>
                <w:lang w:eastAsia="lt-LT"/>
              </w:rPr>
              <w:t>6-01-27</w:t>
            </w:r>
            <w:r w:rsidRPr="00FE33A1">
              <w:rPr>
                <w:b/>
                <w:bCs/>
                <w:lang w:eastAsia="lt-LT"/>
              </w:rPr>
              <w:t>, Eur</w:t>
            </w:r>
          </w:p>
        </w:tc>
      </w:tr>
      <w:tr w:rsidR="0087677E" w:rsidRPr="0009709B" w14:paraId="37FEA64D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38D5D915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F5C3FB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KV8065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356C6DB8" w14:textId="77777777" w:rsidR="0087677E" w:rsidRPr="00F25C1D" w:rsidRDefault="0087677E" w:rsidP="00441771">
            <w:pPr>
              <w:spacing w:line="360" w:lineRule="auto"/>
              <w:ind w:hanging="68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Gėlių gatvės atšaka 0,006-0,558 km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BB9F74D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4850F514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4D6CB44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F40E917" w14:textId="77777777" w:rsidR="0087677E" w:rsidRPr="00F25C1D" w:rsidRDefault="0087677E" w:rsidP="00441771">
            <w:pPr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044704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83AD4B9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0,552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FF8DFB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4400-6829-7832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DF6A8AF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72600,00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B1F487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18100,00</w:t>
            </w:r>
          </w:p>
        </w:tc>
      </w:tr>
      <w:tr w:rsidR="0087677E" w:rsidRPr="0009709B" w14:paraId="15868929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3F3EA7D9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1276" w:type="dxa"/>
            <w:shd w:val="clear" w:color="000000" w:fill="FFFFFF"/>
            <w:noWrap/>
          </w:tcPr>
          <w:p w14:paraId="61B9FB6F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36EFB5BB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KV0108</w:t>
            </w:r>
            <w:r>
              <w:rPr>
                <w:sz w:val="24"/>
                <w:szCs w:val="24"/>
                <w:lang w:eastAsia="lt-LT"/>
              </w:rPr>
              <w:t>-1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251B89B2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Kelias Nr. KV0108</w:t>
            </w:r>
          </w:p>
        </w:tc>
        <w:tc>
          <w:tcPr>
            <w:tcW w:w="1701" w:type="dxa"/>
            <w:shd w:val="clear" w:color="000000" w:fill="FFFFFF"/>
          </w:tcPr>
          <w:p w14:paraId="2C7E456F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033A9004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Brazavo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8B39103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BCF1CB3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044615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38CCC20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0,161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B7FE44D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4400-6888-3824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46667C3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16500,00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7A7A58B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4140,00</w:t>
            </w:r>
          </w:p>
        </w:tc>
      </w:tr>
      <w:tr w:rsidR="0087677E" w:rsidRPr="0009709B" w14:paraId="1357C166" w14:textId="77777777" w:rsidTr="00441771">
        <w:trPr>
          <w:trHeight w:val="984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65489E31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DE9B5C3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79EECC42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KV0431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14:paraId="591EF8AF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Kelias Nr. KV0431</w:t>
            </w:r>
          </w:p>
        </w:tc>
        <w:tc>
          <w:tcPr>
            <w:tcW w:w="1701" w:type="dxa"/>
            <w:shd w:val="clear" w:color="000000" w:fill="FFFFFF"/>
          </w:tcPr>
          <w:p w14:paraId="14374365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272129CC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</w:rPr>
              <w:t>Būdviečių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4D421D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1955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4EE258F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044652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F239C51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0,786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0430A034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4400-6888-3952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87E9706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80800,00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B749A7F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20200,00</w:t>
            </w:r>
          </w:p>
        </w:tc>
      </w:tr>
      <w:tr w:rsidR="0087677E" w:rsidRPr="0009709B" w14:paraId="521DD4A6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28A30F91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1276" w:type="dxa"/>
            <w:shd w:val="clear" w:color="000000" w:fill="FFFFFF"/>
            <w:noWrap/>
          </w:tcPr>
          <w:p w14:paraId="1298F948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119FFD33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41C1504A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KV8040</w:t>
            </w:r>
            <w:r>
              <w:rPr>
                <w:sz w:val="24"/>
                <w:szCs w:val="24"/>
                <w:lang w:eastAsia="lt-LT"/>
              </w:rPr>
              <w:t>-1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3031FAA7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Vytauto g. atkarpa</w:t>
            </w:r>
          </w:p>
        </w:tc>
        <w:tc>
          <w:tcPr>
            <w:tcW w:w="1701" w:type="dxa"/>
            <w:shd w:val="clear" w:color="000000" w:fill="FFFFFF"/>
          </w:tcPr>
          <w:p w14:paraId="0869B55C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5A5F31FC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10D66CB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1968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A2D2FD8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094328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29150DA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BD79DCD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4400-6894-2087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9CD9CCF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83100,00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0059B25" w14:textId="77777777" w:rsidR="0087677E" w:rsidRPr="00F25C1D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20800,00</w:t>
            </w:r>
          </w:p>
        </w:tc>
      </w:tr>
      <w:tr w:rsidR="0087677E" w:rsidRPr="0009709B" w14:paraId="18DA0914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5D73C7F5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5</w:t>
            </w:r>
            <w:r w:rsidRPr="00F25C1D">
              <w:rPr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276" w:type="dxa"/>
            <w:shd w:val="clear" w:color="000000" w:fill="FFFFFF"/>
            <w:noWrap/>
          </w:tcPr>
          <w:p w14:paraId="3DCAF22C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2DB9589A" w14:textId="77777777" w:rsidR="0087677E" w:rsidRPr="00F25C1D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3A88E4E3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KV8040</w:t>
            </w:r>
            <w:r>
              <w:rPr>
                <w:sz w:val="24"/>
                <w:szCs w:val="24"/>
                <w:lang w:eastAsia="lt-LT"/>
              </w:rPr>
              <w:t>-2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30C1A33F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Vytauto g. atkarpa</w:t>
            </w:r>
          </w:p>
        </w:tc>
        <w:tc>
          <w:tcPr>
            <w:tcW w:w="1701" w:type="dxa"/>
            <w:shd w:val="clear" w:color="000000" w:fill="FFFFFF"/>
          </w:tcPr>
          <w:p w14:paraId="0FA06601" w14:textId="77777777" w:rsidR="0087677E" w:rsidRPr="00F25C1D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</w:t>
            </w:r>
          </w:p>
          <w:p w14:paraId="1775FE18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F25C1D">
              <w:rPr>
                <w:sz w:val="24"/>
                <w:szCs w:val="24"/>
              </w:rPr>
              <w:t>Kalvarijos sav. teritorija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4A1AE5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1968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9AB2935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094329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658C705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239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6D7F2D0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F25C1D">
              <w:rPr>
                <w:sz w:val="24"/>
                <w:szCs w:val="24"/>
                <w:lang w:eastAsia="lt-LT"/>
              </w:rPr>
              <w:t>4400-6894-</w:t>
            </w:r>
            <w:r>
              <w:rPr>
                <w:sz w:val="24"/>
                <w:szCs w:val="24"/>
                <w:lang w:eastAsia="lt-LT"/>
              </w:rPr>
              <w:t>2065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58B1A42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1980</w:t>
            </w:r>
            <w:r w:rsidRPr="00F25C1D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547B4A30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494</w:t>
            </w:r>
            <w:r w:rsidRPr="00F25C1D">
              <w:rPr>
                <w:sz w:val="24"/>
                <w:szCs w:val="24"/>
                <w:lang w:eastAsia="lt-LT"/>
              </w:rPr>
              <w:t>00,00</w:t>
            </w:r>
          </w:p>
        </w:tc>
      </w:tr>
      <w:tr w:rsidR="0087677E" w:rsidRPr="0009709B" w14:paraId="081043AE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7F9AFE7B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1276" w:type="dxa"/>
            <w:shd w:val="clear" w:color="000000" w:fill="FFFFFF"/>
            <w:noWrap/>
          </w:tcPr>
          <w:p w14:paraId="7821BA0E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40EB9137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</w:t>
            </w:r>
            <w:r>
              <w:rPr>
                <w:sz w:val="24"/>
                <w:szCs w:val="24"/>
                <w:lang w:eastAsia="lt-LT"/>
              </w:rPr>
              <w:t>8051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282EB4A3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Suvalkų g. atšaka 0,013-0,019 km</w:t>
            </w:r>
          </w:p>
        </w:tc>
        <w:tc>
          <w:tcPr>
            <w:tcW w:w="1701" w:type="dxa"/>
            <w:shd w:val="clear" w:color="000000" w:fill="FFFFFF"/>
          </w:tcPr>
          <w:p w14:paraId="22D499E6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5120C75F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Kalvarijos m</w:t>
            </w:r>
            <w:r w:rsidRPr="0009709B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18D77E7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</w:t>
            </w:r>
            <w:r>
              <w:rPr>
                <w:sz w:val="24"/>
                <w:szCs w:val="24"/>
                <w:lang w:eastAsia="lt-LT"/>
              </w:rPr>
              <w:t>65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B3DC470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044635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BA5EFB3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4C79AF">
              <w:rPr>
                <w:sz w:val="24"/>
                <w:szCs w:val="24"/>
                <w:lang w:eastAsia="lt-LT"/>
              </w:rPr>
              <w:t>0,0</w:t>
            </w:r>
            <w:r>
              <w:rPr>
                <w:sz w:val="24"/>
                <w:szCs w:val="24"/>
                <w:lang w:eastAsia="lt-LT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57E99F43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</w:t>
            </w:r>
            <w:r>
              <w:rPr>
                <w:sz w:val="24"/>
                <w:szCs w:val="24"/>
                <w:lang w:eastAsia="lt-LT"/>
              </w:rPr>
              <w:t>6829-7843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88FA349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338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977E81B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846</w:t>
            </w:r>
            <w:r w:rsidRPr="0009709B">
              <w:rPr>
                <w:sz w:val="24"/>
                <w:szCs w:val="24"/>
                <w:lang w:eastAsia="lt-LT"/>
              </w:rPr>
              <w:t>,00</w:t>
            </w:r>
          </w:p>
        </w:tc>
      </w:tr>
      <w:tr w:rsidR="0087677E" w:rsidRPr="0009709B" w14:paraId="0BAFE5C6" w14:textId="77777777" w:rsidTr="00441771">
        <w:trPr>
          <w:trHeight w:val="1127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73012507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lastRenderedPageBreak/>
              <w:t>7.</w:t>
            </w:r>
          </w:p>
        </w:tc>
        <w:tc>
          <w:tcPr>
            <w:tcW w:w="1276" w:type="dxa"/>
            <w:shd w:val="clear" w:color="000000" w:fill="FFFFFF"/>
            <w:noWrap/>
          </w:tcPr>
          <w:p w14:paraId="0DF66DF0" w14:textId="77777777" w:rsidR="0087677E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41E45559" w14:textId="77777777" w:rsidR="0087677E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6FAB03E8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</w:t>
            </w:r>
            <w:r>
              <w:rPr>
                <w:sz w:val="24"/>
                <w:szCs w:val="24"/>
                <w:lang w:eastAsia="lt-LT"/>
              </w:rPr>
              <w:t>8086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0EC1CD8D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Turgaus g.</w:t>
            </w:r>
          </w:p>
        </w:tc>
        <w:tc>
          <w:tcPr>
            <w:tcW w:w="1701" w:type="dxa"/>
            <w:shd w:val="clear" w:color="000000" w:fill="FFFFFF"/>
          </w:tcPr>
          <w:p w14:paraId="3BF74DD9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19725D71" w14:textId="77777777" w:rsidR="0087677E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Kreivukės</w:t>
            </w:r>
            <w:r w:rsidRPr="0009709B">
              <w:rPr>
                <w:sz w:val="24"/>
                <w:szCs w:val="24"/>
              </w:rPr>
              <w:t xml:space="preserve"> k.</w:t>
            </w:r>
          </w:p>
          <w:p w14:paraId="53778932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Turgaus g.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BD73881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</w:t>
            </w:r>
            <w:r>
              <w:rPr>
                <w:sz w:val="24"/>
                <w:szCs w:val="24"/>
                <w:lang w:eastAsia="lt-LT"/>
              </w:rPr>
              <w:t>68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A9F7192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highlight w:val="yellow"/>
                <w:lang w:eastAsia="lt-LT"/>
              </w:rPr>
            </w:pPr>
            <w:r w:rsidRPr="00A94C24">
              <w:rPr>
                <w:sz w:val="24"/>
                <w:szCs w:val="24"/>
                <w:lang w:eastAsia="lt-LT"/>
              </w:rPr>
              <w:t>094330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1D4DD88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834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6E438F08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4400-68</w:t>
            </w:r>
            <w:r>
              <w:rPr>
                <w:sz w:val="24"/>
                <w:szCs w:val="24"/>
                <w:lang w:eastAsia="lt-LT"/>
              </w:rPr>
              <w:t>94-7238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0D323F0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6900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2F1675BF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</w:t>
            </w:r>
            <w:r>
              <w:rPr>
                <w:sz w:val="24"/>
                <w:szCs w:val="24"/>
                <w:lang w:eastAsia="lt-LT"/>
              </w:rPr>
              <w:t>7</w:t>
            </w:r>
            <w:r w:rsidRPr="0009709B">
              <w:rPr>
                <w:sz w:val="24"/>
                <w:szCs w:val="24"/>
                <w:lang w:eastAsia="lt-LT"/>
              </w:rPr>
              <w:t>2</w:t>
            </w:r>
            <w:r>
              <w:rPr>
                <w:sz w:val="24"/>
                <w:szCs w:val="24"/>
                <w:lang w:eastAsia="lt-LT"/>
              </w:rPr>
              <w:t>0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</w:tr>
      <w:tr w:rsidR="0087677E" w:rsidRPr="0009709B" w14:paraId="16B79945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760E980C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1276" w:type="dxa"/>
            <w:shd w:val="clear" w:color="000000" w:fill="FFFFFF"/>
            <w:noWrap/>
          </w:tcPr>
          <w:p w14:paraId="28EBEA43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7D86E760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KV01</w:t>
            </w:r>
            <w:r>
              <w:rPr>
                <w:sz w:val="24"/>
                <w:szCs w:val="24"/>
                <w:lang w:eastAsia="lt-LT"/>
              </w:rPr>
              <w:t>10-1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3B674250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KV01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</w:tcPr>
          <w:p w14:paraId="0367DB65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42586D7C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Brazavo </w:t>
            </w:r>
            <w:r w:rsidRPr="0009709B">
              <w:rPr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56D05F0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</w:t>
            </w:r>
            <w:r>
              <w:rPr>
                <w:sz w:val="24"/>
                <w:szCs w:val="24"/>
                <w:lang w:eastAsia="lt-LT"/>
              </w:rPr>
              <w:t>52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289A480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044617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57893F3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115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DD095C2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4400-68</w:t>
            </w:r>
            <w:r>
              <w:rPr>
                <w:sz w:val="24"/>
                <w:szCs w:val="24"/>
                <w:lang w:eastAsia="lt-LT"/>
              </w:rPr>
              <w:t>88-5674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60E346E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118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29FE2AAB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296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70725DF8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1C7FB9EB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1276" w:type="dxa"/>
            <w:shd w:val="clear" w:color="000000" w:fill="FFFFFF"/>
            <w:noWrap/>
          </w:tcPr>
          <w:p w14:paraId="6B0C3BA5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4F590986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KV01</w:t>
            </w:r>
            <w:r>
              <w:rPr>
                <w:sz w:val="24"/>
                <w:szCs w:val="24"/>
                <w:lang w:eastAsia="lt-LT"/>
              </w:rPr>
              <w:t>10-2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25CF38C4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KV01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000000" w:fill="FFFFFF"/>
          </w:tcPr>
          <w:p w14:paraId="19C17DF0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2F0925A6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Brazavo </w:t>
            </w:r>
            <w:r w:rsidRPr="0009709B">
              <w:rPr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CF61365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</w:t>
            </w:r>
            <w:r>
              <w:rPr>
                <w:sz w:val="24"/>
                <w:szCs w:val="24"/>
                <w:lang w:eastAsia="lt-LT"/>
              </w:rPr>
              <w:t>52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752C51C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094331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D609E96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372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1EB0AB0C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</w:t>
            </w:r>
            <w:r>
              <w:rPr>
                <w:sz w:val="24"/>
                <w:szCs w:val="24"/>
                <w:lang w:eastAsia="lt-LT"/>
              </w:rPr>
              <w:t>888</w:t>
            </w:r>
            <w:r w:rsidRPr="0009709B">
              <w:rPr>
                <w:sz w:val="24"/>
                <w:szCs w:val="24"/>
                <w:lang w:eastAsia="lt-LT"/>
              </w:rPr>
              <w:t>-5</w:t>
            </w:r>
            <w:r>
              <w:rPr>
                <w:sz w:val="24"/>
                <w:szCs w:val="24"/>
                <w:lang w:eastAsia="lt-LT"/>
              </w:rPr>
              <w:t>690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A9EBAEE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382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67638EB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956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0E899091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6E8BE1A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1276" w:type="dxa"/>
            <w:shd w:val="clear" w:color="000000" w:fill="FFFFFF"/>
            <w:noWrap/>
          </w:tcPr>
          <w:p w14:paraId="075DFAAD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3B667B51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KV01</w:t>
            </w:r>
            <w:r>
              <w:rPr>
                <w:sz w:val="24"/>
                <w:szCs w:val="24"/>
                <w:lang w:eastAsia="lt-LT"/>
              </w:rPr>
              <w:t>09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65959C4E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KV01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000000" w:fill="FFFFFF"/>
          </w:tcPr>
          <w:p w14:paraId="379A39EC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32ACE78E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Brazavo </w:t>
            </w:r>
            <w:r w:rsidRPr="0009709B">
              <w:rPr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E3BFDBE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195</w:t>
            </w:r>
            <w:r>
              <w:rPr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E821C9E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044616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090B4E2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659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7A7839FC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4400-68</w:t>
            </w:r>
            <w:r>
              <w:rPr>
                <w:sz w:val="24"/>
                <w:szCs w:val="24"/>
                <w:lang w:eastAsia="lt-LT"/>
              </w:rPr>
              <w:t>88</w:t>
            </w:r>
            <w:r w:rsidRPr="0009709B">
              <w:rPr>
                <w:sz w:val="24"/>
                <w:szCs w:val="24"/>
                <w:lang w:eastAsia="lt-LT"/>
              </w:rPr>
              <w:t>-</w:t>
            </w:r>
            <w:r>
              <w:rPr>
                <w:sz w:val="24"/>
                <w:szCs w:val="24"/>
                <w:lang w:eastAsia="lt-LT"/>
              </w:rPr>
              <w:t>3274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1556A5C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6770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4DE4853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1690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77D0501C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4E7BBA41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1276" w:type="dxa"/>
            <w:shd w:val="clear" w:color="000000" w:fill="FFFFFF"/>
            <w:noWrap/>
          </w:tcPr>
          <w:p w14:paraId="7BA53690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</w:p>
          <w:p w14:paraId="0C2B222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KV01</w:t>
            </w:r>
            <w:r>
              <w:rPr>
                <w:sz w:val="24"/>
                <w:szCs w:val="24"/>
                <w:lang w:eastAsia="lt-LT"/>
              </w:rPr>
              <w:t>08-2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6DCB1FE4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KV01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000000" w:fill="FFFFFF"/>
          </w:tcPr>
          <w:p w14:paraId="24935E39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449275DE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Brazavo </w:t>
            </w:r>
            <w:r w:rsidRPr="0009709B">
              <w:rPr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1C0923A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</w:t>
            </w:r>
            <w:r>
              <w:rPr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3B686FA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094332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5C64D85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1,732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3CD8D27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4400-68</w:t>
            </w:r>
            <w:r>
              <w:rPr>
                <w:sz w:val="24"/>
                <w:szCs w:val="24"/>
                <w:lang w:eastAsia="lt-LT"/>
              </w:rPr>
              <w:t>88-3810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FACE670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17</w:t>
            </w:r>
            <w:r w:rsidRPr="0009709B">
              <w:rPr>
                <w:sz w:val="24"/>
                <w:szCs w:val="24"/>
                <w:lang w:eastAsia="lt-LT"/>
              </w:rPr>
              <w:t>8</w:t>
            </w:r>
            <w:r>
              <w:rPr>
                <w:sz w:val="24"/>
                <w:szCs w:val="24"/>
                <w:lang w:eastAsia="lt-LT"/>
              </w:rPr>
              <w:t>0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4711254A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4450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0E030AD9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0D9E4646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1276" w:type="dxa"/>
            <w:shd w:val="clear" w:color="000000" w:fill="FFFFFF"/>
            <w:noWrap/>
          </w:tcPr>
          <w:p w14:paraId="0BFAA7E6" w14:textId="77777777" w:rsidR="0087677E" w:rsidRPr="0009709B" w:rsidRDefault="0087677E" w:rsidP="00441771">
            <w:pPr>
              <w:jc w:val="center"/>
              <w:rPr>
                <w:sz w:val="24"/>
                <w:szCs w:val="24"/>
              </w:rPr>
            </w:pPr>
          </w:p>
          <w:p w14:paraId="2A07EC70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</w:rPr>
              <w:t>KV042</w:t>
            </w:r>
            <w:r>
              <w:rPr>
                <w:sz w:val="24"/>
                <w:szCs w:val="24"/>
              </w:rPr>
              <w:t>6-1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0D063BEA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KV042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000000" w:fill="FFFFFF"/>
          </w:tcPr>
          <w:p w14:paraId="43352E77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6A445662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Valinčiškių</w:t>
            </w:r>
            <w:proofErr w:type="spellEnd"/>
            <w:r w:rsidRPr="0009709B">
              <w:rPr>
                <w:sz w:val="24"/>
                <w:szCs w:val="24"/>
              </w:rPr>
              <w:t xml:space="preserve"> 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AB2CE8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194</w:t>
            </w:r>
            <w:r>
              <w:rPr>
                <w:sz w:val="24"/>
                <w:szCs w:val="24"/>
                <w:lang w:eastAsia="lt-LT"/>
              </w:rPr>
              <w:t>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8AB1F70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074059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7E1DD35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0,</w:t>
            </w:r>
            <w:r>
              <w:rPr>
                <w:sz w:val="24"/>
                <w:szCs w:val="24"/>
                <w:lang w:eastAsia="lt-LT"/>
              </w:rPr>
              <w:t>479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2EF02C12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 w:rsidRPr="0009709B">
              <w:rPr>
                <w:sz w:val="24"/>
                <w:szCs w:val="24"/>
                <w:lang w:eastAsia="lt-LT"/>
              </w:rPr>
              <w:t>4400-68</w:t>
            </w:r>
            <w:r>
              <w:rPr>
                <w:sz w:val="24"/>
                <w:szCs w:val="24"/>
                <w:lang w:eastAsia="lt-LT"/>
              </w:rPr>
              <w:t>94-0564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ED78515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492</w:t>
            </w:r>
            <w:r w:rsidRPr="0009709B">
              <w:rPr>
                <w:sz w:val="24"/>
                <w:szCs w:val="24"/>
                <w:lang w:eastAsia="lt-LT"/>
              </w:rPr>
              <w:t>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D19489A" w14:textId="77777777" w:rsidR="0087677E" w:rsidRPr="0009709B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1230</w:t>
            </w:r>
            <w:r w:rsidRPr="0009709B">
              <w:rPr>
                <w:sz w:val="24"/>
                <w:szCs w:val="24"/>
                <w:lang w:eastAsia="lt-LT"/>
              </w:rPr>
              <w:t>0,00</w:t>
            </w:r>
          </w:p>
        </w:tc>
      </w:tr>
      <w:tr w:rsidR="0087677E" w:rsidRPr="0009709B" w14:paraId="0BE3CBE8" w14:textId="77777777" w:rsidTr="00441771">
        <w:trPr>
          <w:trHeight w:val="516"/>
          <w:jc w:val="center"/>
        </w:trPr>
        <w:tc>
          <w:tcPr>
            <w:tcW w:w="704" w:type="dxa"/>
            <w:shd w:val="clear" w:color="000000" w:fill="FFFFFF"/>
            <w:noWrap/>
            <w:vAlign w:val="center"/>
          </w:tcPr>
          <w:p w14:paraId="25C3E493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1276" w:type="dxa"/>
            <w:shd w:val="clear" w:color="000000" w:fill="FFFFFF"/>
            <w:noWrap/>
          </w:tcPr>
          <w:p w14:paraId="6724A8A7" w14:textId="77777777" w:rsidR="0087677E" w:rsidRDefault="0087677E" w:rsidP="00441771">
            <w:pPr>
              <w:jc w:val="center"/>
              <w:rPr>
                <w:sz w:val="24"/>
                <w:szCs w:val="24"/>
              </w:rPr>
            </w:pPr>
          </w:p>
          <w:p w14:paraId="0466F2ED" w14:textId="77777777" w:rsidR="0087677E" w:rsidRPr="0009709B" w:rsidRDefault="0087677E" w:rsidP="00441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KV0426-2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14:paraId="7C8222EB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Kelias Nr. KV042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000000" w:fill="FFFFFF"/>
          </w:tcPr>
          <w:p w14:paraId="278293C0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 w:rsidRPr="0009709B">
              <w:rPr>
                <w:sz w:val="24"/>
                <w:szCs w:val="24"/>
              </w:rPr>
              <w:t>Kalvarijos sav.</w:t>
            </w:r>
          </w:p>
          <w:p w14:paraId="576AE253" w14:textId="77777777" w:rsidR="0087677E" w:rsidRPr="0009709B" w:rsidRDefault="0087677E" w:rsidP="004417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Juodelių </w:t>
            </w:r>
            <w:r w:rsidRPr="0009709B">
              <w:rPr>
                <w:sz w:val="24"/>
                <w:szCs w:val="24"/>
              </w:rPr>
              <w:t>k.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A795F1F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1949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D43015A" w14:textId="77777777" w:rsidR="0087677E" w:rsidRPr="004C79AF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094333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E97B268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0,288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14:paraId="4CA44261" w14:textId="77777777" w:rsidR="0087677E" w:rsidRPr="0009709B" w:rsidRDefault="0087677E" w:rsidP="0044177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4400-6894-0570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4937427" w14:textId="77777777" w:rsidR="0087677E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29600,00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7DBF21B" w14:textId="77777777" w:rsidR="0087677E" w:rsidRDefault="0087677E" w:rsidP="00441771">
            <w:pPr>
              <w:jc w:val="right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7400,00</w:t>
            </w:r>
          </w:p>
        </w:tc>
      </w:tr>
    </w:tbl>
    <w:p w14:paraId="3D122B71" w14:textId="77777777" w:rsidR="0087677E" w:rsidRPr="0009709B" w:rsidRDefault="0087677E" w:rsidP="0087677E">
      <w:pPr>
        <w:ind w:firstLine="709"/>
        <w:jc w:val="both"/>
        <w:rPr>
          <w:sz w:val="24"/>
          <w:szCs w:val="24"/>
        </w:rPr>
      </w:pPr>
    </w:p>
    <w:p w14:paraId="7D1975AC" w14:textId="77777777" w:rsidR="0087677E" w:rsidRDefault="0087677E" w:rsidP="0087677E">
      <w:pPr>
        <w:jc w:val="center"/>
        <w:rPr>
          <w:b/>
          <w:bCs/>
          <w:sz w:val="24"/>
          <w:szCs w:val="24"/>
        </w:rPr>
      </w:pPr>
    </w:p>
    <w:p w14:paraId="54C44FB4" w14:textId="77777777" w:rsidR="0087677E" w:rsidRDefault="0087677E" w:rsidP="0087677E">
      <w:pPr>
        <w:jc w:val="center"/>
      </w:pPr>
      <w:r>
        <w:rPr>
          <w:sz w:val="24"/>
          <w:szCs w:val="24"/>
        </w:rPr>
        <w:t>____________________________</w:t>
      </w:r>
    </w:p>
    <w:p w14:paraId="0A328EED" w14:textId="77777777" w:rsidR="0087677E" w:rsidRDefault="0087677E" w:rsidP="0087677E">
      <w:pPr>
        <w:jc w:val="center"/>
        <w:rPr>
          <w:b/>
          <w:bCs/>
          <w:sz w:val="24"/>
          <w:szCs w:val="24"/>
        </w:rPr>
      </w:pPr>
    </w:p>
    <w:p w14:paraId="233A4FC2" w14:textId="77777777" w:rsidR="00240EDD" w:rsidRDefault="00240EDD" w:rsidP="007643D2">
      <w:pPr>
        <w:jc w:val="center"/>
        <w:rPr>
          <w:b/>
          <w:bCs/>
          <w:sz w:val="24"/>
          <w:szCs w:val="24"/>
        </w:rPr>
      </w:pPr>
    </w:p>
    <w:sectPr w:rsidR="00240EDD" w:rsidSect="00C41524">
      <w:pgSz w:w="16838" w:h="11906" w:orient="landscape" w:code="9"/>
      <w:pgMar w:top="1135" w:right="962" w:bottom="851" w:left="1134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3D5CC" w14:textId="77777777" w:rsidR="00E86532" w:rsidRDefault="00E86532" w:rsidP="00B61F72">
      <w:r>
        <w:separator/>
      </w:r>
    </w:p>
  </w:endnote>
  <w:endnote w:type="continuationSeparator" w:id="0">
    <w:p w14:paraId="14028385" w14:textId="77777777" w:rsidR="00E86532" w:rsidRDefault="00E86532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019A" w14:textId="43A3D7D8" w:rsidR="005D6A78" w:rsidRDefault="005D6A78" w:rsidP="005D6A78">
    <w:pPr>
      <w:pStyle w:val="Porat"/>
      <w:jc w:val="center"/>
    </w:pPr>
  </w:p>
  <w:p w14:paraId="4BD76D49" w14:textId="77777777" w:rsidR="00CE7251" w:rsidRDefault="00CE72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D667" w14:textId="40F12947" w:rsidR="001B7826" w:rsidRDefault="001B782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FC06" w14:textId="77777777" w:rsidR="00E86532" w:rsidRDefault="00E86532" w:rsidP="00B61F72">
      <w:r>
        <w:separator/>
      </w:r>
    </w:p>
  </w:footnote>
  <w:footnote w:type="continuationSeparator" w:id="0">
    <w:p w14:paraId="66FF6FA5" w14:textId="77777777" w:rsidR="00E86532" w:rsidRDefault="00E86532" w:rsidP="00B6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5717E1C"/>
    <w:multiLevelType w:val="hybridMultilevel"/>
    <w:tmpl w:val="B3D68D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6C7"/>
    <w:multiLevelType w:val="hybridMultilevel"/>
    <w:tmpl w:val="1C1CC4E0"/>
    <w:lvl w:ilvl="0" w:tplc="DFC41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861A20"/>
    <w:multiLevelType w:val="multilevel"/>
    <w:tmpl w:val="EB04B68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5" w15:restartNumberingAfterBreak="0">
    <w:nsid w:val="0EEB7413"/>
    <w:multiLevelType w:val="hybridMultilevel"/>
    <w:tmpl w:val="BC8A9DF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64E6F25"/>
    <w:multiLevelType w:val="multilevel"/>
    <w:tmpl w:val="B6488CB2"/>
    <w:lvl w:ilvl="0">
      <w:start w:val="1"/>
      <w:numFmt w:val="decimal"/>
      <w:lvlText w:val="%1."/>
      <w:lvlJc w:val="left"/>
      <w:pPr>
        <w:ind w:left="2514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1DB90733"/>
    <w:multiLevelType w:val="multilevel"/>
    <w:tmpl w:val="03FA098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8" w15:restartNumberingAfterBreak="0">
    <w:nsid w:val="1F246BD1"/>
    <w:multiLevelType w:val="hybridMultilevel"/>
    <w:tmpl w:val="CE20181C"/>
    <w:lvl w:ilvl="0" w:tplc="85D850B0">
      <w:start w:val="1"/>
      <w:numFmt w:val="upperRoman"/>
      <w:lvlText w:val="%1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9" w15:restartNumberingAfterBreak="0">
    <w:nsid w:val="2344224A"/>
    <w:multiLevelType w:val="hybridMultilevel"/>
    <w:tmpl w:val="3A240770"/>
    <w:lvl w:ilvl="0" w:tplc="35DCB2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8B109F"/>
    <w:multiLevelType w:val="hybridMultilevel"/>
    <w:tmpl w:val="C90ED5C6"/>
    <w:lvl w:ilvl="0" w:tplc="9FB8D2D4">
      <w:start w:val="1"/>
      <w:numFmt w:val="decimal"/>
      <w:lvlText w:val="%1."/>
      <w:lvlJc w:val="left"/>
      <w:pPr>
        <w:ind w:left="2544" w:hanging="14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2993B06"/>
    <w:multiLevelType w:val="hybridMultilevel"/>
    <w:tmpl w:val="5166244A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44217310"/>
    <w:multiLevelType w:val="hybridMultilevel"/>
    <w:tmpl w:val="F3BAE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77363"/>
    <w:multiLevelType w:val="multilevel"/>
    <w:tmpl w:val="AFBAF14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4BDE468F"/>
    <w:multiLevelType w:val="hybridMultilevel"/>
    <w:tmpl w:val="329861E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EA47B7C"/>
    <w:multiLevelType w:val="multilevel"/>
    <w:tmpl w:val="03FA09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6" w15:restartNumberingAfterBreak="0">
    <w:nsid w:val="5F503D02"/>
    <w:multiLevelType w:val="singleLevel"/>
    <w:tmpl w:val="6F5A2E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2580E83"/>
    <w:multiLevelType w:val="hybridMultilevel"/>
    <w:tmpl w:val="915E3E58"/>
    <w:lvl w:ilvl="0" w:tplc="65ACE74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42825460">
    <w:abstractNumId w:val="16"/>
  </w:num>
  <w:num w:numId="2" w16cid:durableId="498623847">
    <w:abstractNumId w:val="9"/>
  </w:num>
  <w:num w:numId="3" w16cid:durableId="1169442307">
    <w:abstractNumId w:val="17"/>
  </w:num>
  <w:num w:numId="4" w16cid:durableId="1717969378">
    <w:abstractNumId w:val="8"/>
  </w:num>
  <w:num w:numId="5" w16cid:durableId="682905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9508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5945153">
    <w:abstractNumId w:val="3"/>
  </w:num>
  <w:num w:numId="8" w16cid:durableId="505899547">
    <w:abstractNumId w:val="6"/>
  </w:num>
  <w:num w:numId="9" w16cid:durableId="2124418320">
    <w:abstractNumId w:val="5"/>
  </w:num>
  <w:num w:numId="10" w16cid:durableId="27217352">
    <w:abstractNumId w:val="10"/>
  </w:num>
  <w:num w:numId="11" w16cid:durableId="576288776">
    <w:abstractNumId w:val="13"/>
  </w:num>
  <w:num w:numId="12" w16cid:durableId="74284242">
    <w:abstractNumId w:val="14"/>
  </w:num>
  <w:num w:numId="13" w16cid:durableId="2134638750">
    <w:abstractNumId w:val="0"/>
  </w:num>
  <w:num w:numId="14" w16cid:durableId="2142455937">
    <w:abstractNumId w:val="1"/>
  </w:num>
  <w:num w:numId="15" w16cid:durableId="1063913290">
    <w:abstractNumId w:val="12"/>
  </w:num>
  <w:num w:numId="16" w16cid:durableId="2026398829">
    <w:abstractNumId w:val="2"/>
  </w:num>
  <w:num w:numId="17" w16cid:durableId="1996759451">
    <w:abstractNumId w:val="15"/>
  </w:num>
  <w:num w:numId="18" w16cid:durableId="15408238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4907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F1D"/>
    <w:rsid w:val="000029B0"/>
    <w:rsid w:val="00006D34"/>
    <w:rsid w:val="0000791F"/>
    <w:rsid w:val="00012BF7"/>
    <w:rsid w:val="000135AB"/>
    <w:rsid w:val="000176AE"/>
    <w:rsid w:val="000200B1"/>
    <w:rsid w:val="00020169"/>
    <w:rsid w:val="00021BA6"/>
    <w:rsid w:val="00025565"/>
    <w:rsid w:val="00032412"/>
    <w:rsid w:val="00032BE0"/>
    <w:rsid w:val="00033F53"/>
    <w:rsid w:val="0003437B"/>
    <w:rsid w:val="00035170"/>
    <w:rsid w:val="0003745D"/>
    <w:rsid w:val="0004073D"/>
    <w:rsid w:val="0004439D"/>
    <w:rsid w:val="00047AB5"/>
    <w:rsid w:val="000504E9"/>
    <w:rsid w:val="00051853"/>
    <w:rsid w:val="000575FF"/>
    <w:rsid w:val="000600BF"/>
    <w:rsid w:val="000608AA"/>
    <w:rsid w:val="00060F0C"/>
    <w:rsid w:val="000624E8"/>
    <w:rsid w:val="00065B23"/>
    <w:rsid w:val="0006608A"/>
    <w:rsid w:val="000676E9"/>
    <w:rsid w:val="00070F08"/>
    <w:rsid w:val="000715FF"/>
    <w:rsid w:val="00071D14"/>
    <w:rsid w:val="00072D33"/>
    <w:rsid w:val="00072F02"/>
    <w:rsid w:val="00077428"/>
    <w:rsid w:val="00083766"/>
    <w:rsid w:val="00083DED"/>
    <w:rsid w:val="00086D31"/>
    <w:rsid w:val="00090197"/>
    <w:rsid w:val="000902C7"/>
    <w:rsid w:val="000917B2"/>
    <w:rsid w:val="0009360F"/>
    <w:rsid w:val="00096569"/>
    <w:rsid w:val="00097059"/>
    <w:rsid w:val="0009709B"/>
    <w:rsid w:val="000A0349"/>
    <w:rsid w:val="000A066D"/>
    <w:rsid w:val="000A35B5"/>
    <w:rsid w:val="000A4386"/>
    <w:rsid w:val="000A522F"/>
    <w:rsid w:val="000B0533"/>
    <w:rsid w:val="000B0C68"/>
    <w:rsid w:val="000B4C00"/>
    <w:rsid w:val="000B7432"/>
    <w:rsid w:val="000C08DE"/>
    <w:rsid w:val="000C1588"/>
    <w:rsid w:val="000C4DF6"/>
    <w:rsid w:val="000C7C17"/>
    <w:rsid w:val="000D0395"/>
    <w:rsid w:val="000D090C"/>
    <w:rsid w:val="000D1AD8"/>
    <w:rsid w:val="000D1F75"/>
    <w:rsid w:val="000D2946"/>
    <w:rsid w:val="000D2C2A"/>
    <w:rsid w:val="000D4596"/>
    <w:rsid w:val="000D5043"/>
    <w:rsid w:val="000D5516"/>
    <w:rsid w:val="000D6097"/>
    <w:rsid w:val="000E443B"/>
    <w:rsid w:val="000E6ACB"/>
    <w:rsid w:val="000E739D"/>
    <w:rsid w:val="000F228E"/>
    <w:rsid w:val="000F338E"/>
    <w:rsid w:val="000F68B9"/>
    <w:rsid w:val="000F6E94"/>
    <w:rsid w:val="00101D97"/>
    <w:rsid w:val="00104DF1"/>
    <w:rsid w:val="00106BC5"/>
    <w:rsid w:val="00107719"/>
    <w:rsid w:val="00112C9D"/>
    <w:rsid w:val="001137E8"/>
    <w:rsid w:val="001139EA"/>
    <w:rsid w:val="00114556"/>
    <w:rsid w:val="00115BC7"/>
    <w:rsid w:val="00116D58"/>
    <w:rsid w:val="00117FCF"/>
    <w:rsid w:val="00120509"/>
    <w:rsid w:val="001227A9"/>
    <w:rsid w:val="00124E9D"/>
    <w:rsid w:val="00126177"/>
    <w:rsid w:val="0012646B"/>
    <w:rsid w:val="00132D01"/>
    <w:rsid w:val="00133DED"/>
    <w:rsid w:val="00134D8E"/>
    <w:rsid w:val="001366DA"/>
    <w:rsid w:val="00140A3C"/>
    <w:rsid w:val="00142625"/>
    <w:rsid w:val="001426A1"/>
    <w:rsid w:val="00144E42"/>
    <w:rsid w:val="00145217"/>
    <w:rsid w:val="00150A24"/>
    <w:rsid w:val="0015138D"/>
    <w:rsid w:val="00156999"/>
    <w:rsid w:val="00156B1E"/>
    <w:rsid w:val="001573B7"/>
    <w:rsid w:val="001603F0"/>
    <w:rsid w:val="00162891"/>
    <w:rsid w:val="001634CC"/>
    <w:rsid w:val="001640AC"/>
    <w:rsid w:val="001672E4"/>
    <w:rsid w:val="001674DD"/>
    <w:rsid w:val="001702E6"/>
    <w:rsid w:val="00171F04"/>
    <w:rsid w:val="00172496"/>
    <w:rsid w:val="001727C6"/>
    <w:rsid w:val="001744E0"/>
    <w:rsid w:val="0017482D"/>
    <w:rsid w:val="00176B2D"/>
    <w:rsid w:val="00185775"/>
    <w:rsid w:val="00191AF8"/>
    <w:rsid w:val="001939AC"/>
    <w:rsid w:val="00196D60"/>
    <w:rsid w:val="00197FC5"/>
    <w:rsid w:val="001A047E"/>
    <w:rsid w:val="001A2E39"/>
    <w:rsid w:val="001A35ED"/>
    <w:rsid w:val="001A3663"/>
    <w:rsid w:val="001A37FD"/>
    <w:rsid w:val="001A4482"/>
    <w:rsid w:val="001A4814"/>
    <w:rsid w:val="001A5F4F"/>
    <w:rsid w:val="001A78AE"/>
    <w:rsid w:val="001B070F"/>
    <w:rsid w:val="001B1549"/>
    <w:rsid w:val="001B2AB3"/>
    <w:rsid w:val="001B5C8F"/>
    <w:rsid w:val="001B7826"/>
    <w:rsid w:val="001C2C07"/>
    <w:rsid w:val="001C3A38"/>
    <w:rsid w:val="001C4FE8"/>
    <w:rsid w:val="001C5378"/>
    <w:rsid w:val="001C5BCA"/>
    <w:rsid w:val="001D0B08"/>
    <w:rsid w:val="001D1863"/>
    <w:rsid w:val="001D1EC5"/>
    <w:rsid w:val="001D4DBA"/>
    <w:rsid w:val="001E00A3"/>
    <w:rsid w:val="001E0C0E"/>
    <w:rsid w:val="001E14E9"/>
    <w:rsid w:val="001E2175"/>
    <w:rsid w:val="001E5B9B"/>
    <w:rsid w:val="001E5D2D"/>
    <w:rsid w:val="001E6EAF"/>
    <w:rsid w:val="001F1E6F"/>
    <w:rsid w:val="001F2EC9"/>
    <w:rsid w:val="001F2FDD"/>
    <w:rsid w:val="001F666C"/>
    <w:rsid w:val="001F7739"/>
    <w:rsid w:val="0020191E"/>
    <w:rsid w:val="002058A4"/>
    <w:rsid w:val="00211321"/>
    <w:rsid w:val="002116AE"/>
    <w:rsid w:val="00212E37"/>
    <w:rsid w:val="00212F9E"/>
    <w:rsid w:val="0021439E"/>
    <w:rsid w:val="00216EEC"/>
    <w:rsid w:val="00217BD2"/>
    <w:rsid w:val="00217BE6"/>
    <w:rsid w:val="00221EE0"/>
    <w:rsid w:val="002229FB"/>
    <w:rsid w:val="00223DFC"/>
    <w:rsid w:val="00226A82"/>
    <w:rsid w:val="00227411"/>
    <w:rsid w:val="00236428"/>
    <w:rsid w:val="00236598"/>
    <w:rsid w:val="00240EDD"/>
    <w:rsid w:val="00241FBA"/>
    <w:rsid w:val="00244C5B"/>
    <w:rsid w:val="00250FE9"/>
    <w:rsid w:val="0025116D"/>
    <w:rsid w:val="00255640"/>
    <w:rsid w:val="00261C7A"/>
    <w:rsid w:val="00262E35"/>
    <w:rsid w:val="002633B5"/>
    <w:rsid w:val="0026452C"/>
    <w:rsid w:val="00266A6F"/>
    <w:rsid w:val="00271CBB"/>
    <w:rsid w:val="00272FC1"/>
    <w:rsid w:val="00273D75"/>
    <w:rsid w:val="00274DFF"/>
    <w:rsid w:val="00277BAE"/>
    <w:rsid w:val="00281476"/>
    <w:rsid w:val="002829C8"/>
    <w:rsid w:val="00286705"/>
    <w:rsid w:val="00287D63"/>
    <w:rsid w:val="00292E1F"/>
    <w:rsid w:val="00293B3B"/>
    <w:rsid w:val="00293FE1"/>
    <w:rsid w:val="0029586E"/>
    <w:rsid w:val="002A01EB"/>
    <w:rsid w:val="002A556D"/>
    <w:rsid w:val="002B30BF"/>
    <w:rsid w:val="002B40FD"/>
    <w:rsid w:val="002B5ECC"/>
    <w:rsid w:val="002B778F"/>
    <w:rsid w:val="002C0142"/>
    <w:rsid w:val="002C4FB5"/>
    <w:rsid w:val="002C50AF"/>
    <w:rsid w:val="002D4BE8"/>
    <w:rsid w:val="002D52F4"/>
    <w:rsid w:val="002D6459"/>
    <w:rsid w:val="002E08FA"/>
    <w:rsid w:val="002E33A5"/>
    <w:rsid w:val="002E3A20"/>
    <w:rsid w:val="002E6D3F"/>
    <w:rsid w:val="002E7EA1"/>
    <w:rsid w:val="002F00CA"/>
    <w:rsid w:val="002F1D17"/>
    <w:rsid w:val="002F2392"/>
    <w:rsid w:val="002F3628"/>
    <w:rsid w:val="002F51C3"/>
    <w:rsid w:val="002F7D59"/>
    <w:rsid w:val="0030554B"/>
    <w:rsid w:val="00306E91"/>
    <w:rsid w:val="0031222B"/>
    <w:rsid w:val="003143E0"/>
    <w:rsid w:val="003147FC"/>
    <w:rsid w:val="00321468"/>
    <w:rsid w:val="00322312"/>
    <w:rsid w:val="00322613"/>
    <w:rsid w:val="00325284"/>
    <w:rsid w:val="00326387"/>
    <w:rsid w:val="00327A61"/>
    <w:rsid w:val="00327BC7"/>
    <w:rsid w:val="00332655"/>
    <w:rsid w:val="003356DA"/>
    <w:rsid w:val="00343F66"/>
    <w:rsid w:val="0034422C"/>
    <w:rsid w:val="00345AE6"/>
    <w:rsid w:val="0034785A"/>
    <w:rsid w:val="00354BA8"/>
    <w:rsid w:val="003560FA"/>
    <w:rsid w:val="00356AF1"/>
    <w:rsid w:val="00362109"/>
    <w:rsid w:val="0036221F"/>
    <w:rsid w:val="00366C8F"/>
    <w:rsid w:val="00370D3B"/>
    <w:rsid w:val="00371ACF"/>
    <w:rsid w:val="003727DF"/>
    <w:rsid w:val="003735F5"/>
    <w:rsid w:val="00376AB2"/>
    <w:rsid w:val="00377C56"/>
    <w:rsid w:val="003803D9"/>
    <w:rsid w:val="00380A1D"/>
    <w:rsid w:val="0038123C"/>
    <w:rsid w:val="00381814"/>
    <w:rsid w:val="00386415"/>
    <w:rsid w:val="00386466"/>
    <w:rsid w:val="00386B6C"/>
    <w:rsid w:val="00387D3C"/>
    <w:rsid w:val="00391FA8"/>
    <w:rsid w:val="00393F95"/>
    <w:rsid w:val="003A0418"/>
    <w:rsid w:val="003A1F9C"/>
    <w:rsid w:val="003A6DF0"/>
    <w:rsid w:val="003A6EBB"/>
    <w:rsid w:val="003B09EC"/>
    <w:rsid w:val="003B6147"/>
    <w:rsid w:val="003B7582"/>
    <w:rsid w:val="003B7D88"/>
    <w:rsid w:val="003C0761"/>
    <w:rsid w:val="003C0F3D"/>
    <w:rsid w:val="003C3426"/>
    <w:rsid w:val="003C44E4"/>
    <w:rsid w:val="003C73C9"/>
    <w:rsid w:val="003D09E8"/>
    <w:rsid w:val="003D247D"/>
    <w:rsid w:val="003D24A2"/>
    <w:rsid w:val="003D2E3C"/>
    <w:rsid w:val="003D690E"/>
    <w:rsid w:val="003D6CF6"/>
    <w:rsid w:val="003E1EA2"/>
    <w:rsid w:val="003E25ED"/>
    <w:rsid w:val="003E6B2D"/>
    <w:rsid w:val="003E7917"/>
    <w:rsid w:val="003F1477"/>
    <w:rsid w:val="003F2EA0"/>
    <w:rsid w:val="003F3F29"/>
    <w:rsid w:val="003F6EB9"/>
    <w:rsid w:val="004005E3"/>
    <w:rsid w:val="0040260D"/>
    <w:rsid w:val="00402711"/>
    <w:rsid w:val="00402BD6"/>
    <w:rsid w:val="00404422"/>
    <w:rsid w:val="004057C2"/>
    <w:rsid w:val="0041032B"/>
    <w:rsid w:val="00410830"/>
    <w:rsid w:val="00410976"/>
    <w:rsid w:val="00411F64"/>
    <w:rsid w:val="00413803"/>
    <w:rsid w:val="0042205B"/>
    <w:rsid w:val="00424E0F"/>
    <w:rsid w:val="00430B3F"/>
    <w:rsid w:val="00430BAE"/>
    <w:rsid w:val="00433A15"/>
    <w:rsid w:val="004344B9"/>
    <w:rsid w:val="0043546F"/>
    <w:rsid w:val="004368BB"/>
    <w:rsid w:val="00437D63"/>
    <w:rsid w:val="00440507"/>
    <w:rsid w:val="0044141F"/>
    <w:rsid w:val="00441FBD"/>
    <w:rsid w:val="00443751"/>
    <w:rsid w:val="00446AE4"/>
    <w:rsid w:val="0044758C"/>
    <w:rsid w:val="004507AE"/>
    <w:rsid w:val="00451F16"/>
    <w:rsid w:val="004542BC"/>
    <w:rsid w:val="004561AB"/>
    <w:rsid w:val="00456751"/>
    <w:rsid w:val="00457164"/>
    <w:rsid w:val="004579E0"/>
    <w:rsid w:val="0046482B"/>
    <w:rsid w:val="00465A8F"/>
    <w:rsid w:val="00466DBF"/>
    <w:rsid w:val="0046751A"/>
    <w:rsid w:val="00467C90"/>
    <w:rsid w:val="004708B0"/>
    <w:rsid w:val="00470A73"/>
    <w:rsid w:val="00470E4C"/>
    <w:rsid w:val="00473E42"/>
    <w:rsid w:val="0047598D"/>
    <w:rsid w:val="00477555"/>
    <w:rsid w:val="004803D9"/>
    <w:rsid w:val="00480433"/>
    <w:rsid w:val="00483BF5"/>
    <w:rsid w:val="00484125"/>
    <w:rsid w:val="00494D41"/>
    <w:rsid w:val="00496DFC"/>
    <w:rsid w:val="004A2467"/>
    <w:rsid w:val="004A2B2D"/>
    <w:rsid w:val="004A3D4F"/>
    <w:rsid w:val="004A559B"/>
    <w:rsid w:val="004A589F"/>
    <w:rsid w:val="004A726F"/>
    <w:rsid w:val="004A77BB"/>
    <w:rsid w:val="004B04BF"/>
    <w:rsid w:val="004B2198"/>
    <w:rsid w:val="004B3A48"/>
    <w:rsid w:val="004B49CC"/>
    <w:rsid w:val="004B53CF"/>
    <w:rsid w:val="004B774E"/>
    <w:rsid w:val="004B7F72"/>
    <w:rsid w:val="004C3DDA"/>
    <w:rsid w:val="004C3ED8"/>
    <w:rsid w:val="004C7A0B"/>
    <w:rsid w:val="004D0091"/>
    <w:rsid w:val="004D03B3"/>
    <w:rsid w:val="004D3638"/>
    <w:rsid w:val="004D37A2"/>
    <w:rsid w:val="004D6BD6"/>
    <w:rsid w:val="004D6BEB"/>
    <w:rsid w:val="004D7970"/>
    <w:rsid w:val="004E0ADD"/>
    <w:rsid w:val="004E2612"/>
    <w:rsid w:val="004E6838"/>
    <w:rsid w:val="004F45D0"/>
    <w:rsid w:val="004F4C3F"/>
    <w:rsid w:val="004F50EB"/>
    <w:rsid w:val="005028DA"/>
    <w:rsid w:val="005037F6"/>
    <w:rsid w:val="0050656F"/>
    <w:rsid w:val="00510CFE"/>
    <w:rsid w:val="00510DFC"/>
    <w:rsid w:val="0051156E"/>
    <w:rsid w:val="00511637"/>
    <w:rsid w:val="005150F7"/>
    <w:rsid w:val="0051555A"/>
    <w:rsid w:val="00515A9B"/>
    <w:rsid w:val="00527D3E"/>
    <w:rsid w:val="00530990"/>
    <w:rsid w:val="005326FC"/>
    <w:rsid w:val="00535661"/>
    <w:rsid w:val="00535E4E"/>
    <w:rsid w:val="00536303"/>
    <w:rsid w:val="00536488"/>
    <w:rsid w:val="00537E35"/>
    <w:rsid w:val="00537ECD"/>
    <w:rsid w:val="0054135D"/>
    <w:rsid w:val="00545E1E"/>
    <w:rsid w:val="0054747F"/>
    <w:rsid w:val="005508FD"/>
    <w:rsid w:val="00550BC5"/>
    <w:rsid w:val="0055212F"/>
    <w:rsid w:val="0055230E"/>
    <w:rsid w:val="00553C6D"/>
    <w:rsid w:val="00555D38"/>
    <w:rsid w:val="00557B30"/>
    <w:rsid w:val="0056002F"/>
    <w:rsid w:val="005600E4"/>
    <w:rsid w:val="00566217"/>
    <w:rsid w:val="005669A2"/>
    <w:rsid w:val="00570E8D"/>
    <w:rsid w:val="00570F8B"/>
    <w:rsid w:val="00573E4E"/>
    <w:rsid w:val="00575461"/>
    <w:rsid w:val="00580236"/>
    <w:rsid w:val="00582AC2"/>
    <w:rsid w:val="00584328"/>
    <w:rsid w:val="005870B0"/>
    <w:rsid w:val="00587AED"/>
    <w:rsid w:val="00590A99"/>
    <w:rsid w:val="005922F0"/>
    <w:rsid w:val="00594593"/>
    <w:rsid w:val="00594A09"/>
    <w:rsid w:val="00594CE4"/>
    <w:rsid w:val="00595445"/>
    <w:rsid w:val="0059581C"/>
    <w:rsid w:val="00596850"/>
    <w:rsid w:val="005A16B6"/>
    <w:rsid w:val="005A3411"/>
    <w:rsid w:val="005A4E5C"/>
    <w:rsid w:val="005A5143"/>
    <w:rsid w:val="005A7500"/>
    <w:rsid w:val="005A7A6F"/>
    <w:rsid w:val="005B108D"/>
    <w:rsid w:val="005B3916"/>
    <w:rsid w:val="005B461B"/>
    <w:rsid w:val="005B72E5"/>
    <w:rsid w:val="005C157B"/>
    <w:rsid w:val="005C3679"/>
    <w:rsid w:val="005C4FAD"/>
    <w:rsid w:val="005C50C4"/>
    <w:rsid w:val="005C5BF5"/>
    <w:rsid w:val="005D0588"/>
    <w:rsid w:val="005D19B9"/>
    <w:rsid w:val="005D1ABF"/>
    <w:rsid w:val="005D3F4F"/>
    <w:rsid w:val="005D514D"/>
    <w:rsid w:val="005D6A78"/>
    <w:rsid w:val="005E2209"/>
    <w:rsid w:val="005E2AF0"/>
    <w:rsid w:val="005E4F53"/>
    <w:rsid w:val="005E744F"/>
    <w:rsid w:val="005E78C6"/>
    <w:rsid w:val="005F1431"/>
    <w:rsid w:val="005F2245"/>
    <w:rsid w:val="005F662C"/>
    <w:rsid w:val="00601F80"/>
    <w:rsid w:val="00602CC8"/>
    <w:rsid w:val="00604C9A"/>
    <w:rsid w:val="006071A7"/>
    <w:rsid w:val="006076A5"/>
    <w:rsid w:val="0061223B"/>
    <w:rsid w:val="00616B6A"/>
    <w:rsid w:val="0062055E"/>
    <w:rsid w:val="0062098C"/>
    <w:rsid w:val="006229F9"/>
    <w:rsid w:val="0062643C"/>
    <w:rsid w:val="0063226A"/>
    <w:rsid w:val="0063464A"/>
    <w:rsid w:val="00637598"/>
    <w:rsid w:val="00640A2B"/>
    <w:rsid w:val="00643B27"/>
    <w:rsid w:val="006442F3"/>
    <w:rsid w:val="0064713F"/>
    <w:rsid w:val="006474F7"/>
    <w:rsid w:val="006502A3"/>
    <w:rsid w:val="006544C5"/>
    <w:rsid w:val="006562AF"/>
    <w:rsid w:val="00657B13"/>
    <w:rsid w:val="00662472"/>
    <w:rsid w:val="006651F7"/>
    <w:rsid w:val="0066620F"/>
    <w:rsid w:val="00666894"/>
    <w:rsid w:val="00670528"/>
    <w:rsid w:val="006707B8"/>
    <w:rsid w:val="006738C6"/>
    <w:rsid w:val="00680E8A"/>
    <w:rsid w:val="0068232C"/>
    <w:rsid w:val="00682F91"/>
    <w:rsid w:val="00685940"/>
    <w:rsid w:val="00691449"/>
    <w:rsid w:val="00694533"/>
    <w:rsid w:val="006A1327"/>
    <w:rsid w:val="006A29C8"/>
    <w:rsid w:val="006A4C57"/>
    <w:rsid w:val="006B4E12"/>
    <w:rsid w:val="006C023D"/>
    <w:rsid w:val="006C1326"/>
    <w:rsid w:val="006C2C59"/>
    <w:rsid w:val="006C59D5"/>
    <w:rsid w:val="006C61F3"/>
    <w:rsid w:val="006C69EA"/>
    <w:rsid w:val="006C7184"/>
    <w:rsid w:val="006D1C86"/>
    <w:rsid w:val="006D3052"/>
    <w:rsid w:val="006D3353"/>
    <w:rsid w:val="006D51B8"/>
    <w:rsid w:val="006D6022"/>
    <w:rsid w:val="006D64D0"/>
    <w:rsid w:val="006E00B9"/>
    <w:rsid w:val="006E0431"/>
    <w:rsid w:val="006E28C7"/>
    <w:rsid w:val="006E2F48"/>
    <w:rsid w:val="006E399C"/>
    <w:rsid w:val="006E6DE0"/>
    <w:rsid w:val="006F030C"/>
    <w:rsid w:val="006F0338"/>
    <w:rsid w:val="006F0820"/>
    <w:rsid w:val="006F2C93"/>
    <w:rsid w:val="006F6227"/>
    <w:rsid w:val="00702149"/>
    <w:rsid w:val="007025A7"/>
    <w:rsid w:val="00705087"/>
    <w:rsid w:val="007072FC"/>
    <w:rsid w:val="0071207C"/>
    <w:rsid w:val="00712218"/>
    <w:rsid w:val="00714B33"/>
    <w:rsid w:val="00715815"/>
    <w:rsid w:val="00722103"/>
    <w:rsid w:val="007233E8"/>
    <w:rsid w:val="00724EE1"/>
    <w:rsid w:val="0073016B"/>
    <w:rsid w:val="0073076F"/>
    <w:rsid w:val="007309AB"/>
    <w:rsid w:val="0073276D"/>
    <w:rsid w:val="00733508"/>
    <w:rsid w:val="00733E70"/>
    <w:rsid w:val="0073429E"/>
    <w:rsid w:val="00735CCF"/>
    <w:rsid w:val="00736078"/>
    <w:rsid w:val="00736ED1"/>
    <w:rsid w:val="00736FA3"/>
    <w:rsid w:val="00737438"/>
    <w:rsid w:val="00740532"/>
    <w:rsid w:val="00740676"/>
    <w:rsid w:val="00741584"/>
    <w:rsid w:val="0074349E"/>
    <w:rsid w:val="00746C07"/>
    <w:rsid w:val="007475AC"/>
    <w:rsid w:val="00752FBF"/>
    <w:rsid w:val="007536F7"/>
    <w:rsid w:val="0075665E"/>
    <w:rsid w:val="00756B63"/>
    <w:rsid w:val="007643D2"/>
    <w:rsid w:val="00764C34"/>
    <w:rsid w:val="00766F35"/>
    <w:rsid w:val="0077424C"/>
    <w:rsid w:val="0077503F"/>
    <w:rsid w:val="00775B9A"/>
    <w:rsid w:val="00775C5E"/>
    <w:rsid w:val="00776C79"/>
    <w:rsid w:val="00777D54"/>
    <w:rsid w:val="00780F35"/>
    <w:rsid w:val="00780FCC"/>
    <w:rsid w:val="00783960"/>
    <w:rsid w:val="00783DCA"/>
    <w:rsid w:val="00783E9E"/>
    <w:rsid w:val="007900A4"/>
    <w:rsid w:val="0079082E"/>
    <w:rsid w:val="00791686"/>
    <w:rsid w:val="00792769"/>
    <w:rsid w:val="00793AF1"/>
    <w:rsid w:val="0079621B"/>
    <w:rsid w:val="0079772F"/>
    <w:rsid w:val="007A1D83"/>
    <w:rsid w:val="007A21C3"/>
    <w:rsid w:val="007A7AF7"/>
    <w:rsid w:val="007A7F0B"/>
    <w:rsid w:val="007B10E2"/>
    <w:rsid w:val="007B327F"/>
    <w:rsid w:val="007B595A"/>
    <w:rsid w:val="007C0EF2"/>
    <w:rsid w:val="007C1956"/>
    <w:rsid w:val="007C2419"/>
    <w:rsid w:val="007C2FE8"/>
    <w:rsid w:val="007C3137"/>
    <w:rsid w:val="007C3B6D"/>
    <w:rsid w:val="007C6F8E"/>
    <w:rsid w:val="007D0613"/>
    <w:rsid w:val="007D5AC9"/>
    <w:rsid w:val="007D70FE"/>
    <w:rsid w:val="007D7DF5"/>
    <w:rsid w:val="007E1C1A"/>
    <w:rsid w:val="007E292E"/>
    <w:rsid w:val="007E314E"/>
    <w:rsid w:val="007E429C"/>
    <w:rsid w:val="007E6CC0"/>
    <w:rsid w:val="007F2614"/>
    <w:rsid w:val="007F28F2"/>
    <w:rsid w:val="007F330E"/>
    <w:rsid w:val="007F4115"/>
    <w:rsid w:val="007F534D"/>
    <w:rsid w:val="007F70AE"/>
    <w:rsid w:val="00800DCF"/>
    <w:rsid w:val="00802B05"/>
    <w:rsid w:val="00804EC6"/>
    <w:rsid w:val="008059B6"/>
    <w:rsid w:val="00805AEE"/>
    <w:rsid w:val="00805FAA"/>
    <w:rsid w:val="00806A56"/>
    <w:rsid w:val="008077E5"/>
    <w:rsid w:val="00812529"/>
    <w:rsid w:val="008146E2"/>
    <w:rsid w:val="00816FCF"/>
    <w:rsid w:val="00822906"/>
    <w:rsid w:val="008233A5"/>
    <w:rsid w:val="0082356C"/>
    <w:rsid w:val="008270DD"/>
    <w:rsid w:val="00830308"/>
    <w:rsid w:val="00831409"/>
    <w:rsid w:val="00831D91"/>
    <w:rsid w:val="00832FDB"/>
    <w:rsid w:val="00833485"/>
    <w:rsid w:val="00835663"/>
    <w:rsid w:val="008356F0"/>
    <w:rsid w:val="00844DA1"/>
    <w:rsid w:val="008451C0"/>
    <w:rsid w:val="0084597C"/>
    <w:rsid w:val="00847200"/>
    <w:rsid w:val="008473DA"/>
    <w:rsid w:val="00850257"/>
    <w:rsid w:val="00853A94"/>
    <w:rsid w:val="0085565B"/>
    <w:rsid w:val="00855F6A"/>
    <w:rsid w:val="0086038A"/>
    <w:rsid w:val="00861B78"/>
    <w:rsid w:val="0086561F"/>
    <w:rsid w:val="00870DE5"/>
    <w:rsid w:val="00870F5F"/>
    <w:rsid w:val="008712C8"/>
    <w:rsid w:val="008715F0"/>
    <w:rsid w:val="008758D5"/>
    <w:rsid w:val="0087677E"/>
    <w:rsid w:val="008800C8"/>
    <w:rsid w:val="008819ED"/>
    <w:rsid w:val="008838C3"/>
    <w:rsid w:val="00884360"/>
    <w:rsid w:val="008876C0"/>
    <w:rsid w:val="00890C61"/>
    <w:rsid w:val="00892FD6"/>
    <w:rsid w:val="008942A0"/>
    <w:rsid w:val="00894CA0"/>
    <w:rsid w:val="0089683F"/>
    <w:rsid w:val="008A1277"/>
    <w:rsid w:val="008A1BCD"/>
    <w:rsid w:val="008A388E"/>
    <w:rsid w:val="008A6ADC"/>
    <w:rsid w:val="008B05B8"/>
    <w:rsid w:val="008B0B75"/>
    <w:rsid w:val="008B333A"/>
    <w:rsid w:val="008B4F12"/>
    <w:rsid w:val="008B5A08"/>
    <w:rsid w:val="008D6375"/>
    <w:rsid w:val="008E38F7"/>
    <w:rsid w:val="008E39C4"/>
    <w:rsid w:val="008F31E1"/>
    <w:rsid w:val="008F420B"/>
    <w:rsid w:val="008F453B"/>
    <w:rsid w:val="008F6779"/>
    <w:rsid w:val="008F6A9C"/>
    <w:rsid w:val="00901DFA"/>
    <w:rsid w:val="00903EBE"/>
    <w:rsid w:val="00906E42"/>
    <w:rsid w:val="00907A7F"/>
    <w:rsid w:val="00910E1F"/>
    <w:rsid w:val="009118DD"/>
    <w:rsid w:val="0091246C"/>
    <w:rsid w:val="00912639"/>
    <w:rsid w:val="0091295A"/>
    <w:rsid w:val="00916703"/>
    <w:rsid w:val="009210D6"/>
    <w:rsid w:val="0092116D"/>
    <w:rsid w:val="009217C2"/>
    <w:rsid w:val="00921FC3"/>
    <w:rsid w:val="00922932"/>
    <w:rsid w:val="00923E4B"/>
    <w:rsid w:val="00925F1B"/>
    <w:rsid w:val="0093612A"/>
    <w:rsid w:val="00936D1C"/>
    <w:rsid w:val="00937577"/>
    <w:rsid w:val="00940B04"/>
    <w:rsid w:val="00941057"/>
    <w:rsid w:val="0094171F"/>
    <w:rsid w:val="009452E0"/>
    <w:rsid w:val="0095053A"/>
    <w:rsid w:val="009550A8"/>
    <w:rsid w:val="00955769"/>
    <w:rsid w:val="009564A2"/>
    <w:rsid w:val="00956FF7"/>
    <w:rsid w:val="00965915"/>
    <w:rsid w:val="00965CBD"/>
    <w:rsid w:val="009721F9"/>
    <w:rsid w:val="009761B4"/>
    <w:rsid w:val="009804E6"/>
    <w:rsid w:val="009822C6"/>
    <w:rsid w:val="0098480E"/>
    <w:rsid w:val="00987042"/>
    <w:rsid w:val="00987779"/>
    <w:rsid w:val="0099458B"/>
    <w:rsid w:val="009957D3"/>
    <w:rsid w:val="009A0686"/>
    <w:rsid w:val="009B10C3"/>
    <w:rsid w:val="009B1DB2"/>
    <w:rsid w:val="009B1E74"/>
    <w:rsid w:val="009B351E"/>
    <w:rsid w:val="009B433D"/>
    <w:rsid w:val="009B49EF"/>
    <w:rsid w:val="009B4A01"/>
    <w:rsid w:val="009B5426"/>
    <w:rsid w:val="009B61EF"/>
    <w:rsid w:val="009C1828"/>
    <w:rsid w:val="009C295D"/>
    <w:rsid w:val="009C2DCE"/>
    <w:rsid w:val="009C352F"/>
    <w:rsid w:val="009C4C51"/>
    <w:rsid w:val="009D06FE"/>
    <w:rsid w:val="009D1D8D"/>
    <w:rsid w:val="009D3338"/>
    <w:rsid w:val="009D6F60"/>
    <w:rsid w:val="009D75D6"/>
    <w:rsid w:val="009D788C"/>
    <w:rsid w:val="009E024E"/>
    <w:rsid w:val="009E0538"/>
    <w:rsid w:val="009E2D12"/>
    <w:rsid w:val="009E381B"/>
    <w:rsid w:val="009E4C6A"/>
    <w:rsid w:val="009E4E24"/>
    <w:rsid w:val="009E5179"/>
    <w:rsid w:val="009E793D"/>
    <w:rsid w:val="009F13DA"/>
    <w:rsid w:val="009F1BD4"/>
    <w:rsid w:val="009F4A28"/>
    <w:rsid w:val="009F7D3C"/>
    <w:rsid w:val="00A0454A"/>
    <w:rsid w:val="00A1135B"/>
    <w:rsid w:val="00A12D7F"/>
    <w:rsid w:val="00A12DF7"/>
    <w:rsid w:val="00A12E67"/>
    <w:rsid w:val="00A141F0"/>
    <w:rsid w:val="00A16110"/>
    <w:rsid w:val="00A162E2"/>
    <w:rsid w:val="00A233B7"/>
    <w:rsid w:val="00A246C7"/>
    <w:rsid w:val="00A24F39"/>
    <w:rsid w:val="00A259B2"/>
    <w:rsid w:val="00A25C53"/>
    <w:rsid w:val="00A27E33"/>
    <w:rsid w:val="00A329E2"/>
    <w:rsid w:val="00A32AE4"/>
    <w:rsid w:val="00A33707"/>
    <w:rsid w:val="00A33A53"/>
    <w:rsid w:val="00A33CA4"/>
    <w:rsid w:val="00A367DA"/>
    <w:rsid w:val="00A40224"/>
    <w:rsid w:val="00A42A4C"/>
    <w:rsid w:val="00A43DEC"/>
    <w:rsid w:val="00A45AE2"/>
    <w:rsid w:val="00A45CB2"/>
    <w:rsid w:val="00A476BE"/>
    <w:rsid w:val="00A61E17"/>
    <w:rsid w:val="00A67459"/>
    <w:rsid w:val="00A713F6"/>
    <w:rsid w:val="00A7159B"/>
    <w:rsid w:val="00A71F2E"/>
    <w:rsid w:val="00A746C5"/>
    <w:rsid w:val="00A7646C"/>
    <w:rsid w:val="00A832DD"/>
    <w:rsid w:val="00A8687D"/>
    <w:rsid w:val="00A90D64"/>
    <w:rsid w:val="00A91F28"/>
    <w:rsid w:val="00A92660"/>
    <w:rsid w:val="00A92BE0"/>
    <w:rsid w:val="00A93B24"/>
    <w:rsid w:val="00A94CD5"/>
    <w:rsid w:val="00A95883"/>
    <w:rsid w:val="00AA1580"/>
    <w:rsid w:val="00AA242F"/>
    <w:rsid w:val="00AA54B6"/>
    <w:rsid w:val="00AA64EA"/>
    <w:rsid w:val="00AB0348"/>
    <w:rsid w:val="00AB070A"/>
    <w:rsid w:val="00AB11CA"/>
    <w:rsid w:val="00AB44BA"/>
    <w:rsid w:val="00AB5B59"/>
    <w:rsid w:val="00AB69C3"/>
    <w:rsid w:val="00AC01B1"/>
    <w:rsid w:val="00AC12D7"/>
    <w:rsid w:val="00AC3ACF"/>
    <w:rsid w:val="00AC3F33"/>
    <w:rsid w:val="00AC4533"/>
    <w:rsid w:val="00AC47F8"/>
    <w:rsid w:val="00AC578D"/>
    <w:rsid w:val="00AC6C43"/>
    <w:rsid w:val="00AC7336"/>
    <w:rsid w:val="00AD0F41"/>
    <w:rsid w:val="00AD28E6"/>
    <w:rsid w:val="00AD2D49"/>
    <w:rsid w:val="00AE01FD"/>
    <w:rsid w:val="00AE265A"/>
    <w:rsid w:val="00AE2C6A"/>
    <w:rsid w:val="00AE3C8A"/>
    <w:rsid w:val="00AF10B8"/>
    <w:rsid w:val="00AF3E89"/>
    <w:rsid w:val="00B0231A"/>
    <w:rsid w:val="00B03FA8"/>
    <w:rsid w:val="00B058AD"/>
    <w:rsid w:val="00B06AF9"/>
    <w:rsid w:val="00B07784"/>
    <w:rsid w:val="00B12C0A"/>
    <w:rsid w:val="00B14D6D"/>
    <w:rsid w:val="00B16597"/>
    <w:rsid w:val="00B16DA8"/>
    <w:rsid w:val="00B17881"/>
    <w:rsid w:val="00B255AD"/>
    <w:rsid w:val="00B257E8"/>
    <w:rsid w:val="00B365AD"/>
    <w:rsid w:val="00B36CDF"/>
    <w:rsid w:val="00B43E39"/>
    <w:rsid w:val="00B44BFB"/>
    <w:rsid w:val="00B51088"/>
    <w:rsid w:val="00B53EF3"/>
    <w:rsid w:val="00B548AD"/>
    <w:rsid w:val="00B554D4"/>
    <w:rsid w:val="00B555BD"/>
    <w:rsid w:val="00B55CF3"/>
    <w:rsid w:val="00B569B2"/>
    <w:rsid w:val="00B61A2F"/>
    <w:rsid w:val="00B61F72"/>
    <w:rsid w:val="00B63AB6"/>
    <w:rsid w:val="00B64D07"/>
    <w:rsid w:val="00B6539A"/>
    <w:rsid w:val="00B72C7E"/>
    <w:rsid w:val="00B75EB2"/>
    <w:rsid w:val="00B76959"/>
    <w:rsid w:val="00B808A8"/>
    <w:rsid w:val="00B86704"/>
    <w:rsid w:val="00B86D1F"/>
    <w:rsid w:val="00B93EE7"/>
    <w:rsid w:val="00B970C4"/>
    <w:rsid w:val="00B97609"/>
    <w:rsid w:val="00BA0CC3"/>
    <w:rsid w:val="00BA10E4"/>
    <w:rsid w:val="00BA1859"/>
    <w:rsid w:val="00BA3843"/>
    <w:rsid w:val="00BA61E0"/>
    <w:rsid w:val="00BA6975"/>
    <w:rsid w:val="00BA6ECC"/>
    <w:rsid w:val="00BA728E"/>
    <w:rsid w:val="00BB1F21"/>
    <w:rsid w:val="00BB2DF0"/>
    <w:rsid w:val="00BB3DF3"/>
    <w:rsid w:val="00BB4AF0"/>
    <w:rsid w:val="00BB7CE5"/>
    <w:rsid w:val="00BC173C"/>
    <w:rsid w:val="00BD0B5A"/>
    <w:rsid w:val="00BD46BC"/>
    <w:rsid w:val="00BE3D9C"/>
    <w:rsid w:val="00BE3FFB"/>
    <w:rsid w:val="00BE6A9A"/>
    <w:rsid w:val="00BE6EB5"/>
    <w:rsid w:val="00BF0698"/>
    <w:rsid w:val="00BF1482"/>
    <w:rsid w:val="00BF2CF3"/>
    <w:rsid w:val="00BF58EF"/>
    <w:rsid w:val="00C0667C"/>
    <w:rsid w:val="00C13610"/>
    <w:rsid w:val="00C14C47"/>
    <w:rsid w:val="00C20AB4"/>
    <w:rsid w:val="00C230D6"/>
    <w:rsid w:val="00C23D38"/>
    <w:rsid w:val="00C301D4"/>
    <w:rsid w:val="00C30A61"/>
    <w:rsid w:val="00C31397"/>
    <w:rsid w:val="00C32D0A"/>
    <w:rsid w:val="00C3329A"/>
    <w:rsid w:val="00C35936"/>
    <w:rsid w:val="00C37F39"/>
    <w:rsid w:val="00C403EC"/>
    <w:rsid w:val="00C40E51"/>
    <w:rsid w:val="00C41168"/>
    <w:rsid w:val="00C41524"/>
    <w:rsid w:val="00C42A33"/>
    <w:rsid w:val="00C4369E"/>
    <w:rsid w:val="00C50D3D"/>
    <w:rsid w:val="00C5251F"/>
    <w:rsid w:val="00C53BFF"/>
    <w:rsid w:val="00C54776"/>
    <w:rsid w:val="00C607FE"/>
    <w:rsid w:val="00C60F1D"/>
    <w:rsid w:val="00C6313A"/>
    <w:rsid w:val="00C63242"/>
    <w:rsid w:val="00C66AF0"/>
    <w:rsid w:val="00C66F5F"/>
    <w:rsid w:val="00C70CD0"/>
    <w:rsid w:val="00C71166"/>
    <w:rsid w:val="00C715B4"/>
    <w:rsid w:val="00C7396A"/>
    <w:rsid w:val="00C73DC3"/>
    <w:rsid w:val="00C74765"/>
    <w:rsid w:val="00C74B14"/>
    <w:rsid w:val="00C75221"/>
    <w:rsid w:val="00C76C2A"/>
    <w:rsid w:val="00C81BFB"/>
    <w:rsid w:val="00C83B93"/>
    <w:rsid w:val="00C84900"/>
    <w:rsid w:val="00C86B3C"/>
    <w:rsid w:val="00C87A9B"/>
    <w:rsid w:val="00C90379"/>
    <w:rsid w:val="00C96D04"/>
    <w:rsid w:val="00CA3DA0"/>
    <w:rsid w:val="00CB1161"/>
    <w:rsid w:val="00CB27A7"/>
    <w:rsid w:val="00CB3D38"/>
    <w:rsid w:val="00CB538A"/>
    <w:rsid w:val="00CB5C03"/>
    <w:rsid w:val="00CB6C21"/>
    <w:rsid w:val="00CC08D4"/>
    <w:rsid w:val="00CC28D5"/>
    <w:rsid w:val="00CC708E"/>
    <w:rsid w:val="00CD163D"/>
    <w:rsid w:val="00CD208D"/>
    <w:rsid w:val="00CD5227"/>
    <w:rsid w:val="00CE25E8"/>
    <w:rsid w:val="00CE28CE"/>
    <w:rsid w:val="00CE3465"/>
    <w:rsid w:val="00CE7251"/>
    <w:rsid w:val="00CF0451"/>
    <w:rsid w:val="00CF11D4"/>
    <w:rsid w:val="00CF323D"/>
    <w:rsid w:val="00CF4593"/>
    <w:rsid w:val="00D000A2"/>
    <w:rsid w:val="00D00230"/>
    <w:rsid w:val="00D058DB"/>
    <w:rsid w:val="00D05BB6"/>
    <w:rsid w:val="00D11AA2"/>
    <w:rsid w:val="00D146C9"/>
    <w:rsid w:val="00D231E7"/>
    <w:rsid w:val="00D26350"/>
    <w:rsid w:val="00D26D02"/>
    <w:rsid w:val="00D3064E"/>
    <w:rsid w:val="00D44584"/>
    <w:rsid w:val="00D46951"/>
    <w:rsid w:val="00D542A3"/>
    <w:rsid w:val="00D55933"/>
    <w:rsid w:val="00D601C5"/>
    <w:rsid w:val="00D60905"/>
    <w:rsid w:val="00D61EDB"/>
    <w:rsid w:val="00D6244E"/>
    <w:rsid w:val="00D63FA3"/>
    <w:rsid w:val="00D6495E"/>
    <w:rsid w:val="00D65B0D"/>
    <w:rsid w:val="00D667A9"/>
    <w:rsid w:val="00D66C38"/>
    <w:rsid w:val="00D709DA"/>
    <w:rsid w:val="00D762E3"/>
    <w:rsid w:val="00D76DAC"/>
    <w:rsid w:val="00D8230B"/>
    <w:rsid w:val="00D843FA"/>
    <w:rsid w:val="00D8494C"/>
    <w:rsid w:val="00D85E50"/>
    <w:rsid w:val="00D91AF3"/>
    <w:rsid w:val="00D950E9"/>
    <w:rsid w:val="00D957D9"/>
    <w:rsid w:val="00D96808"/>
    <w:rsid w:val="00D978CB"/>
    <w:rsid w:val="00DA00D7"/>
    <w:rsid w:val="00DA12DF"/>
    <w:rsid w:val="00DA352C"/>
    <w:rsid w:val="00DA4235"/>
    <w:rsid w:val="00DA71E9"/>
    <w:rsid w:val="00DB099D"/>
    <w:rsid w:val="00DB1B62"/>
    <w:rsid w:val="00DB2688"/>
    <w:rsid w:val="00DB2A85"/>
    <w:rsid w:val="00DC0952"/>
    <w:rsid w:val="00DC2736"/>
    <w:rsid w:val="00DC289B"/>
    <w:rsid w:val="00DC3839"/>
    <w:rsid w:val="00DC412A"/>
    <w:rsid w:val="00DC4330"/>
    <w:rsid w:val="00DC4E63"/>
    <w:rsid w:val="00DC72F2"/>
    <w:rsid w:val="00DC74F6"/>
    <w:rsid w:val="00DC7850"/>
    <w:rsid w:val="00DC7982"/>
    <w:rsid w:val="00DD1A27"/>
    <w:rsid w:val="00DD44F6"/>
    <w:rsid w:val="00DD667D"/>
    <w:rsid w:val="00DE1A2A"/>
    <w:rsid w:val="00DE4BC5"/>
    <w:rsid w:val="00DF0446"/>
    <w:rsid w:val="00DF34EC"/>
    <w:rsid w:val="00DF4347"/>
    <w:rsid w:val="00DF72F5"/>
    <w:rsid w:val="00E01249"/>
    <w:rsid w:val="00E0134C"/>
    <w:rsid w:val="00E036AC"/>
    <w:rsid w:val="00E0435C"/>
    <w:rsid w:val="00E0790C"/>
    <w:rsid w:val="00E07DC1"/>
    <w:rsid w:val="00E07E30"/>
    <w:rsid w:val="00E12F19"/>
    <w:rsid w:val="00E13764"/>
    <w:rsid w:val="00E13EA4"/>
    <w:rsid w:val="00E20109"/>
    <w:rsid w:val="00E25107"/>
    <w:rsid w:val="00E27ED1"/>
    <w:rsid w:val="00E31E91"/>
    <w:rsid w:val="00E35DEC"/>
    <w:rsid w:val="00E35E22"/>
    <w:rsid w:val="00E40B14"/>
    <w:rsid w:val="00E40B61"/>
    <w:rsid w:val="00E41B72"/>
    <w:rsid w:val="00E42A93"/>
    <w:rsid w:val="00E43D89"/>
    <w:rsid w:val="00E44D22"/>
    <w:rsid w:val="00E47AD0"/>
    <w:rsid w:val="00E533ED"/>
    <w:rsid w:val="00E55ED2"/>
    <w:rsid w:val="00E55EFF"/>
    <w:rsid w:val="00E603DA"/>
    <w:rsid w:val="00E60C28"/>
    <w:rsid w:val="00E623AE"/>
    <w:rsid w:val="00E64618"/>
    <w:rsid w:val="00E66651"/>
    <w:rsid w:val="00E6770B"/>
    <w:rsid w:val="00E74B90"/>
    <w:rsid w:val="00E76EF2"/>
    <w:rsid w:val="00E833BA"/>
    <w:rsid w:val="00E8373F"/>
    <w:rsid w:val="00E8394F"/>
    <w:rsid w:val="00E83F8D"/>
    <w:rsid w:val="00E86014"/>
    <w:rsid w:val="00E86532"/>
    <w:rsid w:val="00E87776"/>
    <w:rsid w:val="00E92411"/>
    <w:rsid w:val="00E9325B"/>
    <w:rsid w:val="00E9425E"/>
    <w:rsid w:val="00EA0984"/>
    <w:rsid w:val="00EA43FB"/>
    <w:rsid w:val="00EB2306"/>
    <w:rsid w:val="00EB2FF7"/>
    <w:rsid w:val="00EB4372"/>
    <w:rsid w:val="00EB6A05"/>
    <w:rsid w:val="00EB758C"/>
    <w:rsid w:val="00EC08CF"/>
    <w:rsid w:val="00EC2B09"/>
    <w:rsid w:val="00EC3913"/>
    <w:rsid w:val="00EC3D8F"/>
    <w:rsid w:val="00EC5346"/>
    <w:rsid w:val="00ED0C19"/>
    <w:rsid w:val="00ED4003"/>
    <w:rsid w:val="00ED5C3C"/>
    <w:rsid w:val="00EE2737"/>
    <w:rsid w:val="00EE2C32"/>
    <w:rsid w:val="00EE3057"/>
    <w:rsid w:val="00EE58F0"/>
    <w:rsid w:val="00EE6EF8"/>
    <w:rsid w:val="00EE760C"/>
    <w:rsid w:val="00EF1144"/>
    <w:rsid w:val="00EF12E6"/>
    <w:rsid w:val="00EF2146"/>
    <w:rsid w:val="00EF4D23"/>
    <w:rsid w:val="00EF6453"/>
    <w:rsid w:val="00EF73CB"/>
    <w:rsid w:val="00F031BF"/>
    <w:rsid w:val="00F050E7"/>
    <w:rsid w:val="00F10828"/>
    <w:rsid w:val="00F145CE"/>
    <w:rsid w:val="00F145EE"/>
    <w:rsid w:val="00F24478"/>
    <w:rsid w:val="00F25858"/>
    <w:rsid w:val="00F26C83"/>
    <w:rsid w:val="00F26E6C"/>
    <w:rsid w:val="00F27C53"/>
    <w:rsid w:val="00F3264A"/>
    <w:rsid w:val="00F36A9F"/>
    <w:rsid w:val="00F37155"/>
    <w:rsid w:val="00F37300"/>
    <w:rsid w:val="00F37DFC"/>
    <w:rsid w:val="00F40A15"/>
    <w:rsid w:val="00F42417"/>
    <w:rsid w:val="00F444B0"/>
    <w:rsid w:val="00F450BE"/>
    <w:rsid w:val="00F51A28"/>
    <w:rsid w:val="00F53AD7"/>
    <w:rsid w:val="00F56961"/>
    <w:rsid w:val="00F60C63"/>
    <w:rsid w:val="00F62E67"/>
    <w:rsid w:val="00F65617"/>
    <w:rsid w:val="00F65AAB"/>
    <w:rsid w:val="00F67C2E"/>
    <w:rsid w:val="00F67E1A"/>
    <w:rsid w:val="00F67F06"/>
    <w:rsid w:val="00F72FE0"/>
    <w:rsid w:val="00F733C0"/>
    <w:rsid w:val="00F74462"/>
    <w:rsid w:val="00F74EF4"/>
    <w:rsid w:val="00F750F7"/>
    <w:rsid w:val="00F76C88"/>
    <w:rsid w:val="00F778F5"/>
    <w:rsid w:val="00F829BE"/>
    <w:rsid w:val="00F836B2"/>
    <w:rsid w:val="00F83B96"/>
    <w:rsid w:val="00F869CF"/>
    <w:rsid w:val="00F87CFB"/>
    <w:rsid w:val="00F919F3"/>
    <w:rsid w:val="00F93198"/>
    <w:rsid w:val="00F949EE"/>
    <w:rsid w:val="00F95089"/>
    <w:rsid w:val="00F96910"/>
    <w:rsid w:val="00FA25CC"/>
    <w:rsid w:val="00FB0456"/>
    <w:rsid w:val="00FB12D5"/>
    <w:rsid w:val="00FB3BFB"/>
    <w:rsid w:val="00FC48C6"/>
    <w:rsid w:val="00FC73B9"/>
    <w:rsid w:val="00FD1600"/>
    <w:rsid w:val="00FD3068"/>
    <w:rsid w:val="00FD51DC"/>
    <w:rsid w:val="00FE07E5"/>
    <w:rsid w:val="00FE33A1"/>
    <w:rsid w:val="00FF002B"/>
    <w:rsid w:val="00FF0B2D"/>
    <w:rsid w:val="00FF2EF3"/>
    <w:rsid w:val="00FF6111"/>
    <w:rsid w:val="00FF69EA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1CA47C"/>
  <w15:docId w15:val="{C1480BF0-C602-4E66-A0E7-BD9161FC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51853"/>
    <w:rPr>
      <w:lang w:eastAsia="en-US"/>
    </w:rPr>
  </w:style>
  <w:style w:type="paragraph" w:styleId="Antrat1">
    <w:name w:val="heading 1"/>
    <w:basedOn w:val="prastasis"/>
    <w:next w:val="prastasis"/>
    <w:qFormat/>
    <w:rsid w:val="004C3ED8"/>
    <w:pPr>
      <w:keepNext/>
      <w:jc w:val="center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4C3ED8"/>
    <w:pPr>
      <w:keepNext/>
      <w:tabs>
        <w:tab w:val="left" w:pos="9070"/>
      </w:tabs>
      <w:ind w:right="-2"/>
      <w:jc w:val="center"/>
      <w:outlineLvl w:val="1"/>
    </w:pPr>
    <w:rPr>
      <w:b/>
      <w:caps/>
      <w:spacing w:val="40"/>
      <w:sz w:val="24"/>
    </w:rPr>
  </w:style>
  <w:style w:type="paragraph" w:styleId="Antrat3">
    <w:name w:val="heading 3"/>
    <w:basedOn w:val="prastasis"/>
    <w:next w:val="prastasis"/>
    <w:qFormat/>
    <w:rsid w:val="004C3ED8"/>
    <w:pPr>
      <w:keepNext/>
      <w:jc w:val="center"/>
      <w:outlineLvl w:val="2"/>
    </w:pPr>
    <w:rPr>
      <w:rFonts w:ascii="TimesLT" w:hAnsi="TimesLT"/>
      <w:b/>
    </w:rPr>
  </w:style>
  <w:style w:type="paragraph" w:styleId="Antrat4">
    <w:name w:val="heading 4"/>
    <w:basedOn w:val="prastasis"/>
    <w:next w:val="prastasis"/>
    <w:qFormat/>
    <w:rsid w:val="004C3ED8"/>
    <w:pPr>
      <w:keepNext/>
      <w:spacing w:line="360" w:lineRule="auto"/>
      <w:jc w:val="center"/>
      <w:outlineLvl w:val="3"/>
    </w:pPr>
    <w:rPr>
      <w:rFonts w:ascii="TimesLT" w:hAnsi="TimesLT"/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C3ED8"/>
    <w:pPr>
      <w:spacing w:line="480" w:lineRule="auto"/>
      <w:jc w:val="both"/>
    </w:pPr>
    <w:rPr>
      <w:sz w:val="24"/>
    </w:rPr>
  </w:style>
  <w:style w:type="paragraph" w:styleId="Tekstoblokas">
    <w:name w:val="Block Text"/>
    <w:basedOn w:val="prastasis"/>
    <w:rsid w:val="004C3ED8"/>
    <w:pPr>
      <w:widowControl w:val="0"/>
      <w:shd w:val="clear" w:color="auto" w:fill="FFFFFF"/>
      <w:spacing w:before="684" w:line="317" w:lineRule="exact"/>
      <w:ind w:left="922" w:right="7" w:hanging="360"/>
      <w:jc w:val="both"/>
    </w:pPr>
    <w:rPr>
      <w:rFonts w:ascii="TimesLT" w:hAnsi="TimesLT"/>
      <w:sz w:val="24"/>
    </w:rPr>
  </w:style>
  <w:style w:type="paragraph" w:styleId="Pavadinimas">
    <w:name w:val="Title"/>
    <w:basedOn w:val="prastasis"/>
    <w:qFormat/>
    <w:rsid w:val="004C3ED8"/>
    <w:pPr>
      <w:shd w:val="clear" w:color="auto" w:fill="FFFFFF"/>
      <w:spacing w:before="511"/>
      <w:ind w:left="526"/>
      <w:jc w:val="center"/>
    </w:pPr>
    <w:rPr>
      <w:rFonts w:ascii="TimesLT" w:hAnsi="TimesLT"/>
      <w:sz w:val="24"/>
    </w:rPr>
  </w:style>
  <w:style w:type="paragraph" w:styleId="Pagrindiniotekstotrauka">
    <w:name w:val="Body Text Indent"/>
    <w:basedOn w:val="prastasis"/>
    <w:rsid w:val="004C3ED8"/>
    <w:pPr>
      <w:shd w:val="clear" w:color="auto" w:fill="FFFFFF"/>
      <w:spacing w:line="360" w:lineRule="auto"/>
      <w:ind w:left="569"/>
      <w:jc w:val="both"/>
    </w:pPr>
    <w:rPr>
      <w:rFonts w:ascii="TimesLT" w:hAnsi="TimesLT"/>
      <w:sz w:val="24"/>
    </w:rPr>
  </w:style>
  <w:style w:type="paragraph" w:styleId="Pagrindinistekstas2">
    <w:name w:val="Body Text 2"/>
    <w:basedOn w:val="prastasis"/>
    <w:rsid w:val="004C3ED8"/>
    <w:pPr>
      <w:shd w:val="clear" w:color="auto" w:fill="FFFFFF"/>
      <w:jc w:val="both"/>
    </w:pPr>
    <w:rPr>
      <w:rFonts w:ascii="TimesLT" w:hAnsi="TimesLT"/>
      <w:sz w:val="24"/>
    </w:rPr>
  </w:style>
  <w:style w:type="paragraph" w:styleId="Debesliotekstas">
    <w:name w:val="Balloon Text"/>
    <w:basedOn w:val="prastasis"/>
    <w:semiHidden/>
    <w:rsid w:val="00C75221"/>
    <w:rPr>
      <w:rFonts w:ascii="Tahoma" w:hAnsi="Tahoma" w:cs="Tahoma"/>
      <w:sz w:val="16"/>
      <w:szCs w:val="16"/>
    </w:rPr>
  </w:style>
  <w:style w:type="character" w:styleId="Hipersaitas">
    <w:name w:val="Hyperlink"/>
    <w:rsid w:val="002F51C3"/>
    <w:rPr>
      <w:color w:val="000000"/>
      <w:u w:val="single"/>
    </w:rPr>
  </w:style>
  <w:style w:type="table" w:styleId="Lentelstinklelis">
    <w:name w:val="Table Grid"/>
    <w:basedOn w:val="prastojilentel"/>
    <w:rsid w:val="0044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Numatytasispastraiposriftas"/>
    <w:rsid w:val="009D6F60"/>
  </w:style>
  <w:style w:type="paragraph" w:styleId="Sraopastraipa">
    <w:name w:val="List Paragraph"/>
    <w:basedOn w:val="prastasis"/>
    <w:uiPriority w:val="34"/>
    <w:qFormat/>
    <w:rsid w:val="00466DBF"/>
    <w:pPr>
      <w:ind w:left="720"/>
      <w:contextualSpacing/>
    </w:pPr>
  </w:style>
  <w:style w:type="paragraph" w:styleId="Pataisymai">
    <w:name w:val="Revision"/>
    <w:hidden/>
    <w:uiPriority w:val="99"/>
    <w:semiHidden/>
    <w:rsid w:val="000135AB"/>
    <w:rPr>
      <w:lang w:eastAsia="en-US"/>
    </w:rPr>
  </w:style>
  <w:style w:type="paragraph" w:styleId="Antrats">
    <w:name w:val="header"/>
    <w:aliases w:val="Char,Header Char,Diagrama"/>
    <w:basedOn w:val="prastasis"/>
    <w:link w:val="AntratsDiagrama"/>
    <w:unhideWhenUsed/>
    <w:rsid w:val="00B61F7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B61F72"/>
    <w:rPr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61F7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61F72"/>
    <w:rPr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F258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F25858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F2585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258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25858"/>
    <w:rPr>
      <w:b/>
      <w:bCs/>
      <w:lang w:eastAsia="en-US"/>
    </w:rPr>
  </w:style>
  <w:style w:type="paragraph" w:styleId="Betarp">
    <w:name w:val="No Spacing"/>
    <w:uiPriority w:val="1"/>
    <w:qFormat/>
    <w:rsid w:val="00172496"/>
    <w:rPr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C352F"/>
    <w:rPr>
      <w:color w:val="605E5C"/>
      <w:shd w:val="clear" w:color="auto" w:fill="E1DFDD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5B72E5"/>
    <w:rPr>
      <w:color w:val="605E5C"/>
      <w:shd w:val="clear" w:color="auto" w:fill="E1DFDD"/>
    </w:rPr>
  </w:style>
  <w:style w:type="numbering" w:customStyle="1" w:styleId="Sraonra1">
    <w:name w:val="Sąrašo nėra1"/>
    <w:next w:val="Sraonra"/>
    <w:uiPriority w:val="99"/>
    <w:semiHidden/>
    <w:unhideWhenUsed/>
    <w:rsid w:val="00510DFC"/>
  </w:style>
  <w:style w:type="paragraph" w:customStyle="1" w:styleId="EmptyCellLayoutStyle">
    <w:name w:val="EmptyCellLayoutStyle"/>
    <w:rsid w:val="00510DFC"/>
    <w:pPr>
      <w:spacing w:after="160" w:line="259" w:lineRule="auto"/>
    </w:pPr>
    <w:rPr>
      <w:sz w:val="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87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7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4cd307a669ef4f79b562b522173e5b3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078F-A4C0-4C40-AFD3-6D57BC7F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4cd307a669ef4f79b562b522173e5b34</Template>
  <TotalTime>1</TotalTime>
  <Pages>3</Pages>
  <Words>2365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VILKAVIŠKIO RAJONO SAVIVALDYBĖS FAKTIŠKAI VALDOMO VALSTYBĖS TURTO PERĖMIMO SAVIVALDYBĖS NUOSAVYBĖN</vt:lpstr>
    </vt:vector>
  </TitlesOfParts>
  <Manager>2024-04-26</Manager>
  <Company>Hewlett-Packard Company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VILKAVIŠKIO RAJONO SAVIVALDYBĖS FAKTIŠKAI VALDOMO VALSTYBĖS TURTO PERĖMIMO SAVIVALDYBĖS NUOSAVYBĖN</dc:title>
  <dc:subject>B-TS-393</dc:subject>
  <dc:creator>VILKAVIŠKIO RAJONO SAVIVALDYBĖS TARYBA</dc:creator>
  <cp:lastModifiedBy>Vilma Skilandienė</cp:lastModifiedBy>
  <cp:revision>2</cp:revision>
  <cp:lastPrinted>2024-10-08T12:32:00Z</cp:lastPrinted>
  <dcterms:created xsi:type="dcterms:W3CDTF">2026-05-28T06:10:00Z</dcterms:created>
  <dcterms:modified xsi:type="dcterms:W3CDTF">2026-05-28T06:10:00Z</dcterms:modified>
  <cp:category>SPRENDIMAS</cp:category>
</cp:coreProperties>
</file>