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A936B" w14:textId="7440A172" w:rsidR="00274C39" w:rsidRPr="007E351B" w:rsidRDefault="00274C39" w:rsidP="00274C39">
      <w:pPr>
        <w:tabs>
          <w:tab w:val="center" w:pos="4680"/>
          <w:tab w:val="right" w:pos="9360"/>
        </w:tabs>
        <w:jc w:val="right"/>
        <w:rPr>
          <w:b/>
          <w:bCs/>
          <w:szCs w:val="24"/>
          <w:lang w:eastAsia="lt-LT"/>
        </w:rPr>
      </w:pPr>
      <w:r w:rsidRPr="007E351B">
        <w:rPr>
          <w:b/>
          <w:bCs/>
          <w:szCs w:val="24"/>
          <w:lang w:eastAsia="lt-LT"/>
        </w:rPr>
        <w:t>Projektas</w:t>
      </w:r>
      <w:r w:rsidR="00241EB1">
        <w:rPr>
          <w:b/>
          <w:bCs/>
          <w:szCs w:val="24"/>
          <w:lang w:eastAsia="lt-LT"/>
        </w:rPr>
        <w:t xml:space="preserve"> Nr. TSP-75</w:t>
      </w:r>
    </w:p>
    <w:p w14:paraId="7DC644C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3A48E55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bookmarkStart w:id="0" w:name="_Hlk215818988"/>
      <w:r>
        <w:rPr>
          <w:b/>
          <w:bCs/>
          <w:color w:val="000000"/>
          <w:szCs w:val="24"/>
          <w:shd w:val="clear" w:color="auto" w:fill="FFFFFF"/>
        </w:rPr>
        <w:t xml:space="preserve">KALVARIJOS </w:t>
      </w:r>
      <w:r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0CF8B1D" w14:textId="1426D6C9" w:rsidR="007F1BB8" w:rsidRDefault="007F1BB8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07843" w14:textId="77777777" w:rsidR="00743AA0" w:rsidRDefault="00AE1F0D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bookmarkStart w:id="1" w:name="_Hlk179982020"/>
      <w:r w:rsidRPr="00510553">
        <w:rPr>
          <w:b/>
          <w:bCs/>
          <w:color w:val="000000"/>
          <w:szCs w:val="24"/>
          <w:shd w:val="clear" w:color="auto" w:fill="FFFFFF"/>
        </w:rPr>
        <w:t>SPRENDIMAS</w:t>
      </w:r>
    </w:p>
    <w:p w14:paraId="2016A12A" w14:textId="3A7884D4" w:rsidR="00D25E2C" w:rsidRDefault="00D25E2C" w:rsidP="00885986">
      <w:pPr>
        <w:pStyle w:val="Antrats"/>
        <w:jc w:val="center"/>
        <w:rPr>
          <w:b/>
        </w:rPr>
      </w:pPr>
      <w:r w:rsidRPr="00D25E2C">
        <w:rPr>
          <w:b/>
        </w:rPr>
        <w:t>DĖL</w:t>
      </w:r>
      <w:r w:rsidR="00875E99">
        <w:rPr>
          <w:b/>
        </w:rPr>
        <w:t xml:space="preserve"> </w:t>
      </w:r>
      <w:bookmarkEnd w:id="1"/>
      <w:r w:rsidR="009C7834">
        <w:rPr>
          <w:b/>
        </w:rPr>
        <w:t xml:space="preserve">KALVARIJOS SAVIVALDYBĖS </w:t>
      </w:r>
      <w:bookmarkStart w:id="2" w:name="_Hlk133492723"/>
      <w:r w:rsidR="00C7472A">
        <w:rPr>
          <w:b/>
        </w:rPr>
        <w:t>JAUNIMO PROJEKTŲ FINANSAVIMO TVARKOS APRAŠO PATVIRTINIMO</w:t>
      </w:r>
      <w:bookmarkEnd w:id="2"/>
    </w:p>
    <w:p w14:paraId="499A077F" w14:textId="77777777" w:rsidR="00DC57D5" w:rsidRPr="00510553" w:rsidRDefault="00DC57D5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5C4FB84F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C7472A">
        <w:rPr>
          <w:color w:val="000000"/>
          <w:szCs w:val="24"/>
          <w:shd w:val="clear" w:color="auto" w:fill="FFFFFF"/>
        </w:rPr>
        <w:t>6</w:t>
      </w:r>
      <w:r w:rsidRPr="00510553">
        <w:rPr>
          <w:color w:val="000000"/>
          <w:szCs w:val="24"/>
          <w:shd w:val="clear" w:color="auto" w:fill="FFFFFF"/>
        </w:rPr>
        <w:t xml:space="preserve"> m.</w:t>
      </w:r>
      <w:r w:rsidR="00C7472A">
        <w:rPr>
          <w:color w:val="000000"/>
          <w:szCs w:val="24"/>
          <w:shd w:val="clear" w:color="auto" w:fill="FFFFFF"/>
        </w:rPr>
        <w:t xml:space="preserve">               </w:t>
      </w:r>
      <w:r w:rsidR="00707B69">
        <w:rPr>
          <w:color w:val="000000"/>
          <w:szCs w:val="24"/>
          <w:shd w:val="clear" w:color="auto" w:fill="FFFFFF"/>
        </w:rPr>
        <w:t xml:space="preserve">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2F69F86F" w14:textId="77777777" w:rsidR="00AE1F0D" w:rsidRPr="00510553" w:rsidRDefault="00AE1F0D" w:rsidP="0056743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0B07EC30" w14:textId="57728665" w:rsidR="00AA035B" w:rsidRDefault="00AA035B" w:rsidP="00F272D3">
      <w:pPr>
        <w:tabs>
          <w:tab w:val="right" w:pos="9638"/>
        </w:tabs>
        <w:spacing w:line="360" w:lineRule="auto"/>
        <w:ind w:firstLine="709"/>
        <w:jc w:val="both"/>
      </w:pPr>
      <w:r>
        <w:t>Vadovaudamasi Lietuvos Respublikos vietos savivaldos įstatymo 15 straipsnio 4 dalimi, 16 straipsnio 1 dalimi, Kalvarijos savivaldybės taryba n</w:t>
      </w:r>
      <w:r w:rsidR="00BD5DF8">
        <w:t xml:space="preserve"> </w:t>
      </w:r>
      <w:r>
        <w:t>u</w:t>
      </w:r>
      <w:r w:rsidR="00BD5DF8">
        <w:t xml:space="preserve"> </w:t>
      </w:r>
      <w:r>
        <w:t>s</w:t>
      </w:r>
      <w:r w:rsidR="00BD5DF8">
        <w:t xml:space="preserve"> </w:t>
      </w:r>
      <w:r>
        <w:t>p</w:t>
      </w:r>
      <w:r w:rsidR="00BD5DF8">
        <w:t xml:space="preserve"> </w:t>
      </w:r>
      <w:r>
        <w:t>r</w:t>
      </w:r>
      <w:r w:rsidR="00BD5DF8">
        <w:t xml:space="preserve"> </w:t>
      </w:r>
      <w:r>
        <w:t>e</w:t>
      </w:r>
      <w:r w:rsidR="00BD5DF8">
        <w:t xml:space="preserve"> </w:t>
      </w:r>
      <w:r>
        <w:t>n</w:t>
      </w:r>
      <w:r w:rsidR="00BD5DF8">
        <w:t xml:space="preserve"> </w:t>
      </w:r>
      <w:r>
        <w:t>d</w:t>
      </w:r>
      <w:r w:rsidR="00BD5DF8">
        <w:t xml:space="preserve"> </w:t>
      </w:r>
      <w:r>
        <w:t>ž</w:t>
      </w:r>
      <w:r w:rsidR="00BD5DF8">
        <w:t xml:space="preserve"> </w:t>
      </w:r>
      <w:r>
        <w:t>i</w:t>
      </w:r>
      <w:r w:rsidR="00BD5DF8">
        <w:t xml:space="preserve"> </w:t>
      </w:r>
      <w:r>
        <w:t>a:</w:t>
      </w:r>
    </w:p>
    <w:p w14:paraId="49FC984C" w14:textId="77777777" w:rsidR="00AA035B" w:rsidRDefault="00AA035B" w:rsidP="00BD5DF8">
      <w:pPr>
        <w:tabs>
          <w:tab w:val="right" w:pos="9638"/>
        </w:tabs>
        <w:spacing w:line="360" w:lineRule="auto"/>
        <w:ind w:firstLine="709"/>
        <w:jc w:val="both"/>
      </w:pPr>
      <w:r>
        <w:t xml:space="preserve">1. Patvirtinti Kalvarijos savivaldybės jaunimo projektų finansavimo tvarkos aprašą (pridedama). </w:t>
      </w:r>
    </w:p>
    <w:p w14:paraId="25B17B43" w14:textId="77777777" w:rsidR="00AA035B" w:rsidRDefault="00AA035B" w:rsidP="00AA035B">
      <w:pPr>
        <w:tabs>
          <w:tab w:val="right" w:pos="9638"/>
        </w:tabs>
        <w:spacing w:line="360" w:lineRule="auto"/>
        <w:ind w:firstLine="709"/>
        <w:jc w:val="both"/>
      </w:pPr>
      <w:r>
        <w:t xml:space="preserve">2. Pripažinti netekusiu galios Kalvarijos savivaldybės tarybos 2025 m. kovo 14 d. sprendimo Nr. T-43 „Dėl Kalvarijos savivaldybės jaunimo projektų finansavimo tvarkos aprašo patvirtinimo“ 1 punktą. </w:t>
      </w:r>
    </w:p>
    <w:p w14:paraId="26215100" w14:textId="1DAD8AC5" w:rsidR="007965F1" w:rsidRDefault="0086044D" w:rsidP="00AA035B">
      <w:pPr>
        <w:tabs>
          <w:tab w:val="right" w:pos="9638"/>
        </w:tabs>
        <w:spacing w:line="360" w:lineRule="auto"/>
        <w:ind w:firstLine="709"/>
        <w:jc w:val="both"/>
      </w:pPr>
      <w:r w:rsidRPr="0086044D">
        <w:t>Šis sprendimas 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tvarka, arba Regionų administracinio teismo Kauno rūmams (adresu: A. Mickevičiaus g. 8A, 44312 Kaunas) Lietuvos Respublikos administracinių bylų teisenos įstatymo nustatyta tvarka.</w:t>
      </w:r>
    </w:p>
    <w:p w14:paraId="47F2886A" w14:textId="77777777" w:rsidR="00813707" w:rsidRDefault="00813707" w:rsidP="00A97725">
      <w:pPr>
        <w:tabs>
          <w:tab w:val="right" w:pos="9638"/>
        </w:tabs>
      </w:pPr>
    </w:p>
    <w:p w14:paraId="5995F59E" w14:textId="77777777" w:rsidR="002E2A94" w:rsidRDefault="002E2A94" w:rsidP="00A97725">
      <w:pPr>
        <w:tabs>
          <w:tab w:val="right" w:pos="9638"/>
        </w:tabs>
      </w:pPr>
    </w:p>
    <w:p w14:paraId="4B3AD576" w14:textId="18C70541" w:rsidR="00A97725" w:rsidRDefault="003F5427" w:rsidP="00A97725">
      <w:pPr>
        <w:tabs>
          <w:tab w:val="right" w:pos="9638"/>
        </w:tabs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1BB18789" w14:textId="77777777" w:rsidR="00514CDF" w:rsidRDefault="00514CDF" w:rsidP="00A97725">
      <w:pPr>
        <w:tabs>
          <w:tab w:val="right" w:pos="9638"/>
        </w:tabs>
      </w:pPr>
    </w:p>
    <w:p w14:paraId="3BF3DFC1" w14:textId="77777777" w:rsidR="00813707" w:rsidRDefault="00813707" w:rsidP="00A97725">
      <w:pPr>
        <w:tabs>
          <w:tab w:val="right" w:pos="9638"/>
        </w:tabs>
      </w:pPr>
    </w:p>
    <w:p w14:paraId="3E32CC89" w14:textId="77777777" w:rsidR="0017159D" w:rsidRDefault="0017159D" w:rsidP="00A97725">
      <w:pPr>
        <w:tabs>
          <w:tab w:val="right" w:pos="9638"/>
        </w:tabs>
      </w:pPr>
    </w:p>
    <w:p w14:paraId="766D6CBA" w14:textId="77777777" w:rsidR="0017159D" w:rsidRDefault="0017159D" w:rsidP="00A97725">
      <w:pPr>
        <w:tabs>
          <w:tab w:val="right" w:pos="9638"/>
        </w:tabs>
      </w:pPr>
    </w:p>
    <w:p w14:paraId="61E5F6B5" w14:textId="77777777" w:rsidR="0017159D" w:rsidRDefault="0017159D" w:rsidP="00A97725">
      <w:pPr>
        <w:tabs>
          <w:tab w:val="right" w:pos="9638"/>
        </w:tabs>
      </w:pPr>
    </w:p>
    <w:p w14:paraId="19602AA3" w14:textId="77777777" w:rsidR="0017159D" w:rsidRDefault="0017159D" w:rsidP="00A97725">
      <w:pPr>
        <w:tabs>
          <w:tab w:val="right" w:pos="9638"/>
        </w:tabs>
      </w:pPr>
    </w:p>
    <w:p w14:paraId="048CFA09" w14:textId="77777777" w:rsidR="00241EB1" w:rsidRDefault="00241EB1" w:rsidP="00A97725">
      <w:pPr>
        <w:tabs>
          <w:tab w:val="right" w:pos="9638"/>
        </w:tabs>
      </w:pPr>
    </w:p>
    <w:p w14:paraId="310665CE" w14:textId="77777777" w:rsidR="00241EB1" w:rsidRDefault="00241EB1" w:rsidP="00A97725">
      <w:pPr>
        <w:tabs>
          <w:tab w:val="right" w:pos="9638"/>
        </w:tabs>
      </w:pPr>
    </w:p>
    <w:p w14:paraId="04881638" w14:textId="77777777" w:rsidR="00241EB1" w:rsidRDefault="00241EB1" w:rsidP="00A97725">
      <w:pPr>
        <w:tabs>
          <w:tab w:val="right" w:pos="9638"/>
        </w:tabs>
      </w:pPr>
    </w:p>
    <w:p w14:paraId="400BA240" w14:textId="77777777" w:rsidR="0017159D" w:rsidRDefault="0017159D" w:rsidP="00A97725">
      <w:pPr>
        <w:tabs>
          <w:tab w:val="right" w:pos="9638"/>
        </w:tabs>
      </w:pPr>
    </w:p>
    <w:p w14:paraId="395E2121" w14:textId="2B1BE044" w:rsidR="003F5427" w:rsidRDefault="003F5427" w:rsidP="00813707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06BAFFBE" w14:textId="60216280" w:rsidR="00C7472A" w:rsidRDefault="00C7472A" w:rsidP="0081370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Jaunimo reikalų koordinatorė</w:t>
      </w:r>
    </w:p>
    <w:p w14:paraId="7BCCA136" w14:textId="3064A9AB" w:rsidR="00C7472A" w:rsidRDefault="00C7472A" w:rsidP="0081370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(vyriausioji specialistė)</w:t>
      </w:r>
    </w:p>
    <w:p w14:paraId="7EDD435B" w14:textId="4670A88A" w:rsidR="007965F1" w:rsidRDefault="00C7472A" w:rsidP="0081370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Viktorija </w:t>
      </w:r>
      <w:proofErr w:type="spellStart"/>
      <w:r>
        <w:rPr>
          <w:szCs w:val="24"/>
          <w:lang w:eastAsia="lt-LT"/>
        </w:rPr>
        <w:t>Rimavičienė</w:t>
      </w:r>
      <w:proofErr w:type="spellEnd"/>
    </w:p>
    <w:p w14:paraId="11D50908" w14:textId="40F5133A" w:rsidR="00AE1F0D" w:rsidRPr="007F1BB8" w:rsidRDefault="00C7472A" w:rsidP="00813707">
      <w:pPr>
        <w:jc w:val="both"/>
        <w:rPr>
          <w:color w:val="000000"/>
          <w:szCs w:val="24"/>
        </w:rPr>
      </w:pPr>
      <w:r>
        <w:rPr>
          <w:szCs w:val="24"/>
          <w:lang w:eastAsia="lt-LT"/>
        </w:rPr>
        <w:t>2026</w:t>
      </w:r>
      <w:r w:rsidR="00894EFF">
        <w:rPr>
          <w:szCs w:val="24"/>
          <w:lang w:eastAsia="lt-LT"/>
        </w:rPr>
        <w:t>-</w:t>
      </w:r>
      <w:r>
        <w:rPr>
          <w:szCs w:val="24"/>
          <w:lang w:eastAsia="lt-LT"/>
        </w:rPr>
        <w:t>05</w:t>
      </w:r>
      <w:r w:rsidR="00894EFF">
        <w:rPr>
          <w:szCs w:val="24"/>
          <w:lang w:eastAsia="lt-LT"/>
        </w:rPr>
        <w:t>-</w:t>
      </w:r>
      <w:bookmarkEnd w:id="0"/>
      <w:r w:rsidR="00AB3A8F">
        <w:rPr>
          <w:szCs w:val="24"/>
          <w:lang w:eastAsia="lt-LT"/>
        </w:rPr>
        <w:t>22</w:t>
      </w:r>
    </w:p>
    <w:sectPr w:rsidR="00AE1F0D" w:rsidRPr="007F1BB8" w:rsidSect="007965F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8903A" w14:textId="77777777" w:rsidR="00FF3AA1" w:rsidRDefault="00FF3AA1">
      <w:r>
        <w:separator/>
      </w:r>
    </w:p>
  </w:endnote>
  <w:endnote w:type="continuationSeparator" w:id="0">
    <w:p w14:paraId="6578F17A" w14:textId="77777777" w:rsidR="00FF3AA1" w:rsidRDefault="00FF3AA1">
      <w:r>
        <w:continuationSeparator/>
      </w:r>
    </w:p>
  </w:endnote>
  <w:endnote w:type="continuationNotice" w:id="1">
    <w:p w14:paraId="5984473D" w14:textId="77777777" w:rsidR="00FF3AA1" w:rsidRDefault="00FF3A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2C7AE" w14:textId="77777777" w:rsidR="00FF3AA1" w:rsidRDefault="00FF3AA1">
      <w:r>
        <w:separator/>
      </w:r>
    </w:p>
  </w:footnote>
  <w:footnote w:type="continuationSeparator" w:id="0">
    <w:p w14:paraId="218FE68A" w14:textId="77777777" w:rsidR="00FF3AA1" w:rsidRDefault="00FF3AA1">
      <w:r>
        <w:continuationSeparator/>
      </w:r>
    </w:p>
  </w:footnote>
  <w:footnote w:type="continuationNotice" w:id="1">
    <w:p w14:paraId="203F6E20" w14:textId="77777777" w:rsidR="00FF3AA1" w:rsidRDefault="00FF3A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  <w:lang w:eastAsia="lt-LT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85BC2"/>
    <w:multiLevelType w:val="hybridMultilevel"/>
    <w:tmpl w:val="15782094"/>
    <w:lvl w:ilvl="0" w:tplc="5D261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3F261B"/>
    <w:multiLevelType w:val="hybridMultilevel"/>
    <w:tmpl w:val="B93CDFA2"/>
    <w:lvl w:ilvl="0" w:tplc="788025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5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6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7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8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1561019190">
    <w:abstractNumId w:val="8"/>
  </w:num>
  <w:num w:numId="2" w16cid:durableId="1146820120">
    <w:abstractNumId w:val="5"/>
  </w:num>
  <w:num w:numId="3" w16cid:durableId="1735547058">
    <w:abstractNumId w:val="6"/>
  </w:num>
  <w:num w:numId="4" w16cid:durableId="450898625">
    <w:abstractNumId w:val="7"/>
  </w:num>
  <w:num w:numId="5" w16cid:durableId="415903114">
    <w:abstractNumId w:val="2"/>
  </w:num>
  <w:num w:numId="6" w16cid:durableId="620571877">
    <w:abstractNumId w:val="3"/>
  </w:num>
  <w:num w:numId="7" w16cid:durableId="738870559">
    <w:abstractNumId w:val="4"/>
  </w:num>
  <w:num w:numId="8" w16cid:durableId="1711954742">
    <w:abstractNumId w:val="0"/>
  </w:num>
  <w:num w:numId="9" w16cid:durableId="2133016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4E5"/>
    <w:rsid w:val="000009EF"/>
    <w:rsid w:val="000018CC"/>
    <w:rsid w:val="0000374A"/>
    <w:rsid w:val="00013BBD"/>
    <w:rsid w:val="00013E47"/>
    <w:rsid w:val="00013E86"/>
    <w:rsid w:val="00014395"/>
    <w:rsid w:val="00021BB1"/>
    <w:rsid w:val="00026067"/>
    <w:rsid w:val="00026F13"/>
    <w:rsid w:val="000304FD"/>
    <w:rsid w:val="00030A3C"/>
    <w:rsid w:val="00034061"/>
    <w:rsid w:val="00036E4E"/>
    <w:rsid w:val="000450A1"/>
    <w:rsid w:val="00053188"/>
    <w:rsid w:val="00053520"/>
    <w:rsid w:val="00053931"/>
    <w:rsid w:val="0005403E"/>
    <w:rsid w:val="00055D5B"/>
    <w:rsid w:val="00057137"/>
    <w:rsid w:val="00062EE4"/>
    <w:rsid w:val="00064438"/>
    <w:rsid w:val="00064E2F"/>
    <w:rsid w:val="00073F03"/>
    <w:rsid w:val="0008191B"/>
    <w:rsid w:val="00081CA1"/>
    <w:rsid w:val="00086DD2"/>
    <w:rsid w:val="00092611"/>
    <w:rsid w:val="00096A29"/>
    <w:rsid w:val="000A075B"/>
    <w:rsid w:val="000A1779"/>
    <w:rsid w:val="000A22ED"/>
    <w:rsid w:val="000B205F"/>
    <w:rsid w:val="000B2704"/>
    <w:rsid w:val="000B5A0D"/>
    <w:rsid w:val="000C1553"/>
    <w:rsid w:val="000C44FE"/>
    <w:rsid w:val="000C5E02"/>
    <w:rsid w:val="000D3BA1"/>
    <w:rsid w:val="000D4E35"/>
    <w:rsid w:val="000E0AC8"/>
    <w:rsid w:val="000E0F34"/>
    <w:rsid w:val="000E1C1D"/>
    <w:rsid w:val="000E29F8"/>
    <w:rsid w:val="000E3E72"/>
    <w:rsid w:val="000E41DB"/>
    <w:rsid w:val="000E452D"/>
    <w:rsid w:val="000F23B4"/>
    <w:rsid w:val="000F3225"/>
    <w:rsid w:val="000F600A"/>
    <w:rsid w:val="000F73BA"/>
    <w:rsid w:val="00100680"/>
    <w:rsid w:val="00100850"/>
    <w:rsid w:val="001010B2"/>
    <w:rsid w:val="0010139A"/>
    <w:rsid w:val="00104ECA"/>
    <w:rsid w:val="0010790E"/>
    <w:rsid w:val="0011150D"/>
    <w:rsid w:val="001115EF"/>
    <w:rsid w:val="00111EFE"/>
    <w:rsid w:val="00121830"/>
    <w:rsid w:val="00125AE9"/>
    <w:rsid w:val="0012645B"/>
    <w:rsid w:val="00136167"/>
    <w:rsid w:val="00137325"/>
    <w:rsid w:val="001400D3"/>
    <w:rsid w:val="00143B87"/>
    <w:rsid w:val="001445E8"/>
    <w:rsid w:val="0014652E"/>
    <w:rsid w:val="001522D6"/>
    <w:rsid w:val="001546A0"/>
    <w:rsid w:val="0017159D"/>
    <w:rsid w:val="00172061"/>
    <w:rsid w:val="00176449"/>
    <w:rsid w:val="00180F35"/>
    <w:rsid w:val="00182043"/>
    <w:rsid w:val="00183C4C"/>
    <w:rsid w:val="0018544E"/>
    <w:rsid w:val="00186091"/>
    <w:rsid w:val="001871BD"/>
    <w:rsid w:val="00187CA5"/>
    <w:rsid w:val="00192D14"/>
    <w:rsid w:val="00194772"/>
    <w:rsid w:val="00194C0F"/>
    <w:rsid w:val="001A0EE5"/>
    <w:rsid w:val="001A228D"/>
    <w:rsid w:val="001B0F30"/>
    <w:rsid w:val="001B26DB"/>
    <w:rsid w:val="001B2934"/>
    <w:rsid w:val="001B2A4F"/>
    <w:rsid w:val="001C249A"/>
    <w:rsid w:val="001C34C9"/>
    <w:rsid w:val="001C55DE"/>
    <w:rsid w:val="001D1E3D"/>
    <w:rsid w:val="001D2E70"/>
    <w:rsid w:val="001D2EA8"/>
    <w:rsid w:val="001D3F44"/>
    <w:rsid w:val="001D5A4F"/>
    <w:rsid w:val="001E4BAC"/>
    <w:rsid w:val="001E76FC"/>
    <w:rsid w:val="001F6536"/>
    <w:rsid w:val="00200E3A"/>
    <w:rsid w:val="00203908"/>
    <w:rsid w:val="00203D2B"/>
    <w:rsid w:val="00205352"/>
    <w:rsid w:val="002124D8"/>
    <w:rsid w:val="002125D4"/>
    <w:rsid w:val="00223202"/>
    <w:rsid w:val="00224E37"/>
    <w:rsid w:val="00225360"/>
    <w:rsid w:val="0023319E"/>
    <w:rsid w:val="00233D6F"/>
    <w:rsid w:val="00234EBC"/>
    <w:rsid w:val="002368E3"/>
    <w:rsid w:val="00236DB1"/>
    <w:rsid w:val="00240223"/>
    <w:rsid w:val="00241EB1"/>
    <w:rsid w:val="00242BE7"/>
    <w:rsid w:val="00243D2F"/>
    <w:rsid w:val="00244427"/>
    <w:rsid w:val="00245CB8"/>
    <w:rsid w:val="00254331"/>
    <w:rsid w:val="002570CB"/>
    <w:rsid w:val="002602F0"/>
    <w:rsid w:val="002616D5"/>
    <w:rsid w:val="002677EE"/>
    <w:rsid w:val="00270FC0"/>
    <w:rsid w:val="00271135"/>
    <w:rsid w:val="00271FA9"/>
    <w:rsid w:val="00274C39"/>
    <w:rsid w:val="0028335F"/>
    <w:rsid w:val="002837A4"/>
    <w:rsid w:val="00284769"/>
    <w:rsid w:val="002867F3"/>
    <w:rsid w:val="00296DBE"/>
    <w:rsid w:val="002A6A7E"/>
    <w:rsid w:val="002A7E8C"/>
    <w:rsid w:val="002B30EA"/>
    <w:rsid w:val="002B40F5"/>
    <w:rsid w:val="002B61BD"/>
    <w:rsid w:val="002C02C9"/>
    <w:rsid w:val="002C0651"/>
    <w:rsid w:val="002C3AF7"/>
    <w:rsid w:val="002C443A"/>
    <w:rsid w:val="002C4C79"/>
    <w:rsid w:val="002C574C"/>
    <w:rsid w:val="002C6345"/>
    <w:rsid w:val="002C64DD"/>
    <w:rsid w:val="002C6988"/>
    <w:rsid w:val="002E2A94"/>
    <w:rsid w:val="002E332E"/>
    <w:rsid w:val="002E52CD"/>
    <w:rsid w:val="002F0A02"/>
    <w:rsid w:val="002F1A74"/>
    <w:rsid w:val="002F6395"/>
    <w:rsid w:val="002F7E68"/>
    <w:rsid w:val="00300403"/>
    <w:rsid w:val="0030614D"/>
    <w:rsid w:val="00306227"/>
    <w:rsid w:val="0031380D"/>
    <w:rsid w:val="00314CEE"/>
    <w:rsid w:val="00316174"/>
    <w:rsid w:val="00316E29"/>
    <w:rsid w:val="00330148"/>
    <w:rsid w:val="00330E14"/>
    <w:rsid w:val="0033174C"/>
    <w:rsid w:val="00335041"/>
    <w:rsid w:val="00342EAD"/>
    <w:rsid w:val="00344B07"/>
    <w:rsid w:val="00345923"/>
    <w:rsid w:val="00346065"/>
    <w:rsid w:val="00346BD0"/>
    <w:rsid w:val="0035405F"/>
    <w:rsid w:val="003606EA"/>
    <w:rsid w:val="00363046"/>
    <w:rsid w:val="00364879"/>
    <w:rsid w:val="0036666D"/>
    <w:rsid w:val="00367C8A"/>
    <w:rsid w:val="00370E40"/>
    <w:rsid w:val="00371DBF"/>
    <w:rsid w:val="0037631A"/>
    <w:rsid w:val="00380D1B"/>
    <w:rsid w:val="00381408"/>
    <w:rsid w:val="00381B43"/>
    <w:rsid w:val="00392A9B"/>
    <w:rsid w:val="003930BF"/>
    <w:rsid w:val="00396DBF"/>
    <w:rsid w:val="003A2C38"/>
    <w:rsid w:val="003B0679"/>
    <w:rsid w:val="003B13B4"/>
    <w:rsid w:val="003B307E"/>
    <w:rsid w:val="003B4717"/>
    <w:rsid w:val="003C0B45"/>
    <w:rsid w:val="003C3EFF"/>
    <w:rsid w:val="003D3E0B"/>
    <w:rsid w:val="003D4563"/>
    <w:rsid w:val="003D5291"/>
    <w:rsid w:val="003D6CA8"/>
    <w:rsid w:val="003D7DDA"/>
    <w:rsid w:val="003E017C"/>
    <w:rsid w:val="003E54CF"/>
    <w:rsid w:val="003E56E6"/>
    <w:rsid w:val="003E76B2"/>
    <w:rsid w:val="003F1E59"/>
    <w:rsid w:val="003F2030"/>
    <w:rsid w:val="003F2E81"/>
    <w:rsid w:val="003F334E"/>
    <w:rsid w:val="003F4C56"/>
    <w:rsid w:val="003F5427"/>
    <w:rsid w:val="003F6730"/>
    <w:rsid w:val="00400530"/>
    <w:rsid w:val="00403613"/>
    <w:rsid w:val="00410FEE"/>
    <w:rsid w:val="00412E7F"/>
    <w:rsid w:val="00413F31"/>
    <w:rsid w:val="0041414E"/>
    <w:rsid w:val="0041495E"/>
    <w:rsid w:val="004150E1"/>
    <w:rsid w:val="004166B5"/>
    <w:rsid w:val="004223CA"/>
    <w:rsid w:val="004223CC"/>
    <w:rsid w:val="0042535B"/>
    <w:rsid w:val="00425ACD"/>
    <w:rsid w:val="00434E8F"/>
    <w:rsid w:val="00435823"/>
    <w:rsid w:val="00441B08"/>
    <w:rsid w:val="00441F5D"/>
    <w:rsid w:val="004466D4"/>
    <w:rsid w:val="004476BF"/>
    <w:rsid w:val="004518F9"/>
    <w:rsid w:val="004532EC"/>
    <w:rsid w:val="00454FF3"/>
    <w:rsid w:val="00455C4F"/>
    <w:rsid w:val="0045748C"/>
    <w:rsid w:val="0046271F"/>
    <w:rsid w:val="004656FE"/>
    <w:rsid w:val="00465B80"/>
    <w:rsid w:val="00467B4E"/>
    <w:rsid w:val="00471300"/>
    <w:rsid w:val="00472BD8"/>
    <w:rsid w:val="0047434B"/>
    <w:rsid w:val="004760AA"/>
    <w:rsid w:val="0047662A"/>
    <w:rsid w:val="004802F8"/>
    <w:rsid w:val="00480E3A"/>
    <w:rsid w:val="00483FF4"/>
    <w:rsid w:val="004879A4"/>
    <w:rsid w:val="004933C2"/>
    <w:rsid w:val="00494BEA"/>
    <w:rsid w:val="00494DFE"/>
    <w:rsid w:val="00496967"/>
    <w:rsid w:val="00496A6F"/>
    <w:rsid w:val="004A24F6"/>
    <w:rsid w:val="004A547E"/>
    <w:rsid w:val="004A7B65"/>
    <w:rsid w:val="004B0FD8"/>
    <w:rsid w:val="004D1FDC"/>
    <w:rsid w:val="004D2E45"/>
    <w:rsid w:val="004E28E4"/>
    <w:rsid w:val="004E44FA"/>
    <w:rsid w:val="004E562F"/>
    <w:rsid w:val="004E6230"/>
    <w:rsid w:val="004F7CC1"/>
    <w:rsid w:val="005002FB"/>
    <w:rsid w:val="00501729"/>
    <w:rsid w:val="00501CD5"/>
    <w:rsid w:val="00510553"/>
    <w:rsid w:val="00511CD4"/>
    <w:rsid w:val="0051277A"/>
    <w:rsid w:val="00514CDF"/>
    <w:rsid w:val="0051547C"/>
    <w:rsid w:val="0051679E"/>
    <w:rsid w:val="005201EF"/>
    <w:rsid w:val="00523C45"/>
    <w:rsid w:val="00534F33"/>
    <w:rsid w:val="00535123"/>
    <w:rsid w:val="00535988"/>
    <w:rsid w:val="005363E1"/>
    <w:rsid w:val="00536BE4"/>
    <w:rsid w:val="00536DDF"/>
    <w:rsid w:val="0054054C"/>
    <w:rsid w:val="00540936"/>
    <w:rsid w:val="005425F7"/>
    <w:rsid w:val="00543F32"/>
    <w:rsid w:val="00545925"/>
    <w:rsid w:val="00545FF0"/>
    <w:rsid w:val="00547B1C"/>
    <w:rsid w:val="0055045B"/>
    <w:rsid w:val="005542F2"/>
    <w:rsid w:val="00555471"/>
    <w:rsid w:val="005554EB"/>
    <w:rsid w:val="00555D0C"/>
    <w:rsid w:val="00560203"/>
    <w:rsid w:val="005615E5"/>
    <w:rsid w:val="005618C0"/>
    <w:rsid w:val="00562937"/>
    <w:rsid w:val="00567430"/>
    <w:rsid w:val="005712EA"/>
    <w:rsid w:val="00571EBC"/>
    <w:rsid w:val="005764C2"/>
    <w:rsid w:val="00577D91"/>
    <w:rsid w:val="00580B09"/>
    <w:rsid w:val="00583803"/>
    <w:rsid w:val="005848E8"/>
    <w:rsid w:val="005A3241"/>
    <w:rsid w:val="005B59D6"/>
    <w:rsid w:val="005C14E5"/>
    <w:rsid w:val="005C1BE5"/>
    <w:rsid w:val="005C20E8"/>
    <w:rsid w:val="005C2472"/>
    <w:rsid w:val="005C3E2D"/>
    <w:rsid w:val="005C5383"/>
    <w:rsid w:val="005C5905"/>
    <w:rsid w:val="005D3AD0"/>
    <w:rsid w:val="005D73A9"/>
    <w:rsid w:val="005D799C"/>
    <w:rsid w:val="005E0A2C"/>
    <w:rsid w:val="005E1943"/>
    <w:rsid w:val="005E29F0"/>
    <w:rsid w:val="005F26F9"/>
    <w:rsid w:val="005F3F7B"/>
    <w:rsid w:val="00601D93"/>
    <w:rsid w:val="00603202"/>
    <w:rsid w:val="00605CA4"/>
    <w:rsid w:val="00606475"/>
    <w:rsid w:val="00610341"/>
    <w:rsid w:val="00612783"/>
    <w:rsid w:val="0061464E"/>
    <w:rsid w:val="00615F1E"/>
    <w:rsid w:val="00616831"/>
    <w:rsid w:val="00617347"/>
    <w:rsid w:val="00623480"/>
    <w:rsid w:val="00623D47"/>
    <w:rsid w:val="0062611A"/>
    <w:rsid w:val="00630A31"/>
    <w:rsid w:val="00631AD4"/>
    <w:rsid w:val="00636947"/>
    <w:rsid w:val="0064085F"/>
    <w:rsid w:val="0064102A"/>
    <w:rsid w:val="0064330F"/>
    <w:rsid w:val="0064670D"/>
    <w:rsid w:val="00650226"/>
    <w:rsid w:val="00650980"/>
    <w:rsid w:val="00651C32"/>
    <w:rsid w:val="006541D9"/>
    <w:rsid w:val="00656AE8"/>
    <w:rsid w:val="00660138"/>
    <w:rsid w:val="00660803"/>
    <w:rsid w:val="00661498"/>
    <w:rsid w:val="0066459A"/>
    <w:rsid w:val="006666C1"/>
    <w:rsid w:val="00673609"/>
    <w:rsid w:val="00685C82"/>
    <w:rsid w:val="00690F26"/>
    <w:rsid w:val="00691201"/>
    <w:rsid w:val="00694912"/>
    <w:rsid w:val="006A1B93"/>
    <w:rsid w:val="006B0BE1"/>
    <w:rsid w:val="006B1474"/>
    <w:rsid w:val="006B20BC"/>
    <w:rsid w:val="006B4712"/>
    <w:rsid w:val="006B7BDA"/>
    <w:rsid w:val="006E10B3"/>
    <w:rsid w:val="006E20C4"/>
    <w:rsid w:val="006E241B"/>
    <w:rsid w:val="006E2679"/>
    <w:rsid w:val="006E2996"/>
    <w:rsid w:val="00705A13"/>
    <w:rsid w:val="00707197"/>
    <w:rsid w:val="00707B69"/>
    <w:rsid w:val="0071000B"/>
    <w:rsid w:val="00713AAA"/>
    <w:rsid w:val="0071475B"/>
    <w:rsid w:val="00715954"/>
    <w:rsid w:val="00720C5B"/>
    <w:rsid w:val="00721AB9"/>
    <w:rsid w:val="007241AD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1289"/>
    <w:rsid w:val="00752287"/>
    <w:rsid w:val="00752C07"/>
    <w:rsid w:val="00760932"/>
    <w:rsid w:val="007619E9"/>
    <w:rsid w:val="00763418"/>
    <w:rsid w:val="00763D8D"/>
    <w:rsid w:val="007644F2"/>
    <w:rsid w:val="00766405"/>
    <w:rsid w:val="00767E62"/>
    <w:rsid w:val="007732A1"/>
    <w:rsid w:val="0077577B"/>
    <w:rsid w:val="007768F0"/>
    <w:rsid w:val="0078392B"/>
    <w:rsid w:val="00787705"/>
    <w:rsid w:val="00787BE4"/>
    <w:rsid w:val="00792C7B"/>
    <w:rsid w:val="0079447E"/>
    <w:rsid w:val="00795308"/>
    <w:rsid w:val="00795633"/>
    <w:rsid w:val="007965F1"/>
    <w:rsid w:val="00796829"/>
    <w:rsid w:val="007A0D21"/>
    <w:rsid w:val="007A0DE2"/>
    <w:rsid w:val="007A54CD"/>
    <w:rsid w:val="007A5ED0"/>
    <w:rsid w:val="007B1A45"/>
    <w:rsid w:val="007B6ABF"/>
    <w:rsid w:val="007C03AF"/>
    <w:rsid w:val="007C099E"/>
    <w:rsid w:val="007C09A9"/>
    <w:rsid w:val="007C0AC4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6175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100CB"/>
    <w:rsid w:val="0081310B"/>
    <w:rsid w:val="00813707"/>
    <w:rsid w:val="008144DB"/>
    <w:rsid w:val="0081540F"/>
    <w:rsid w:val="008233EA"/>
    <w:rsid w:val="00825158"/>
    <w:rsid w:val="00827318"/>
    <w:rsid w:val="00832208"/>
    <w:rsid w:val="00835392"/>
    <w:rsid w:val="00845CCB"/>
    <w:rsid w:val="00846250"/>
    <w:rsid w:val="00846E90"/>
    <w:rsid w:val="00853ADE"/>
    <w:rsid w:val="00854789"/>
    <w:rsid w:val="008571E1"/>
    <w:rsid w:val="0086044D"/>
    <w:rsid w:val="00862FCC"/>
    <w:rsid w:val="00864D25"/>
    <w:rsid w:val="00875E99"/>
    <w:rsid w:val="00880F11"/>
    <w:rsid w:val="00881ABC"/>
    <w:rsid w:val="00883F6E"/>
    <w:rsid w:val="00884A62"/>
    <w:rsid w:val="00885793"/>
    <w:rsid w:val="00885986"/>
    <w:rsid w:val="00887625"/>
    <w:rsid w:val="00892D86"/>
    <w:rsid w:val="00893961"/>
    <w:rsid w:val="00894084"/>
    <w:rsid w:val="00894EFF"/>
    <w:rsid w:val="008955C8"/>
    <w:rsid w:val="008A2F0C"/>
    <w:rsid w:val="008A564E"/>
    <w:rsid w:val="008A7029"/>
    <w:rsid w:val="008B0B85"/>
    <w:rsid w:val="008B6B3B"/>
    <w:rsid w:val="008C08F2"/>
    <w:rsid w:val="008C339E"/>
    <w:rsid w:val="008C6A05"/>
    <w:rsid w:val="008C7C6E"/>
    <w:rsid w:val="008D0250"/>
    <w:rsid w:val="008D3656"/>
    <w:rsid w:val="008D405C"/>
    <w:rsid w:val="008D471F"/>
    <w:rsid w:val="008E37D2"/>
    <w:rsid w:val="008E39AC"/>
    <w:rsid w:val="008E51BD"/>
    <w:rsid w:val="008E715A"/>
    <w:rsid w:val="008F05F4"/>
    <w:rsid w:val="008F1AF9"/>
    <w:rsid w:val="008F31EC"/>
    <w:rsid w:val="008F65DD"/>
    <w:rsid w:val="00901BC2"/>
    <w:rsid w:val="009040F1"/>
    <w:rsid w:val="00905068"/>
    <w:rsid w:val="00911743"/>
    <w:rsid w:val="00913D71"/>
    <w:rsid w:val="00916DB9"/>
    <w:rsid w:val="0091730D"/>
    <w:rsid w:val="00924836"/>
    <w:rsid w:val="00925A04"/>
    <w:rsid w:val="00926D8A"/>
    <w:rsid w:val="00932BE1"/>
    <w:rsid w:val="0093439B"/>
    <w:rsid w:val="00936929"/>
    <w:rsid w:val="00937097"/>
    <w:rsid w:val="00937C41"/>
    <w:rsid w:val="00945ABF"/>
    <w:rsid w:val="009470A6"/>
    <w:rsid w:val="009477A5"/>
    <w:rsid w:val="009505CD"/>
    <w:rsid w:val="0095278B"/>
    <w:rsid w:val="00954786"/>
    <w:rsid w:val="00957394"/>
    <w:rsid w:val="009679FE"/>
    <w:rsid w:val="009716ED"/>
    <w:rsid w:val="009769EB"/>
    <w:rsid w:val="0098027B"/>
    <w:rsid w:val="00980328"/>
    <w:rsid w:val="009828C3"/>
    <w:rsid w:val="009833C4"/>
    <w:rsid w:val="00984430"/>
    <w:rsid w:val="00986D04"/>
    <w:rsid w:val="00987754"/>
    <w:rsid w:val="00991ADF"/>
    <w:rsid w:val="009930F0"/>
    <w:rsid w:val="009955B4"/>
    <w:rsid w:val="00996A45"/>
    <w:rsid w:val="009A0703"/>
    <w:rsid w:val="009A1DCE"/>
    <w:rsid w:val="009A373D"/>
    <w:rsid w:val="009A7D65"/>
    <w:rsid w:val="009B765E"/>
    <w:rsid w:val="009C0F05"/>
    <w:rsid w:val="009C4B28"/>
    <w:rsid w:val="009C50CB"/>
    <w:rsid w:val="009C7834"/>
    <w:rsid w:val="009D033B"/>
    <w:rsid w:val="009D0481"/>
    <w:rsid w:val="009E37FD"/>
    <w:rsid w:val="009E698D"/>
    <w:rsid w:val="009E7BA7"/>
    <w:rsid w:val="009F0A5A"/>
    <w:rsid w:val="009F16E9"/>
    <w:rsid w:val="009F1DD5"/>
    <w:rsid w:val="009F394B"/>
    <w:rsid w:val="009F502E"/>
    <w:rsid w:val="009F5AD6"/>
    <w:rsid w:val="009F6DC3"/>
    <w:rsid w:val="00A0238A"/>
    <w:rsid w:val="00A11800"/>
    <w:rsid w:val="00A13AA3"/>
    <w:rsid w:val="00A14A88"/>
    <w:rsid w:val="00A2192C"/>
    <w:rsid w:val="00A24CBB"/>
    <w:rsid w:val="00A313C0"/>
    <w:rsid w:val="00A34887"/>
    <w:rsid w:val="00A34CDF"/>
    <w:rsid w:val="00A4043B"/>
    <w:rsid w:val="00A446B9"/>
    <w:rsid w:val="00A55F9B"/>
    <w:rsid w:val="00A562EF"/>
    <w:rsid w:val="00A56DE3"/>
    <w:rsid w:val="00A57623"/>
    <w:rsid w:val="00A57838"/>
    <w:rsid w:val="00A6177F"/>
    <w:rsid w:val="00A61D7B"/>
    <w:rsid w:val="00A65CD1"/>
    <w:rsid w:val="00A7313A"/>
    <w:rsid w:val="00A741AF"/>
    <w:rsid w:val="00A75BB0"/>
    <w:rsid w:val="00A77EB0"/>
    <w:rsid w:val="00A80708"/>
    <w:rsid w:val="00A818E1"/>
    <w:rsid w:val="00A82A6C"/>
    <w:rsid w:val="00A85957"/>
    <w:rsid w:val="00A87B8F"/>
    <w:rsid w:val="00A90832"/>
    <w:rsid w:val="00A90C0D"/>
    <w:rsid w:val="00A9281E"/>
    <w:rsid w:val="00A92B10"/>
    <w:rsid w:val="00A9337C"/>
    <w:rsid w:val="00A9667D"/>
    <w:rsid w:val="00A97725"/>
    <w:rsid w:val="00AA035B"/>
    <w:rsid w:val="00AA6435"/>
    <w:rsid w:val="00AA7A31"/>
    <w:rsid w:val="00AB22C0"/>
    <w:rsid w:val="00AB3A8F"/>
    <w:rsid w:val="00AB4B48"/>
    <w:rsid w:val="00AC4A44"/>
    <w:rsid w:val="00AC5572"/>
    <w:rsid w:val="00AD4F51"/>
    <w:rsid w:val="00AE1F0D"/>
    <w:rsid w:val="00AE3487"/>
    <w:rsid w:val="00AE41AF"/>
    <w:rsid w:val="00AE58D7"/>
    <w:rsid w:val="00AF9DDF"/>
    <w:rsid w:val="00B01292"/>
    <w:rsid w:val="00B0697E"/>
    <w:rsid w:val="00B1005B"/>
    <w:rsid w:val="00B12990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32F8"/>
    <w:rsid w:val="00B505CC"/>
    <w:rsid w:val="00B52D20"/>
    <w:rsid w:val="00B56A3B"/>
    <w:rsid w:val="00B605B0"/>
    <w:rsid w:val="00B6345E"/>
    <w:rsid w:val="00B65B9B"/>
    <w:rsid w:val="00B73518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96080"/>
    <w:rsid w:val="00BA0969"/>
    <w:rsid w:val="00BA0B47"/>
    <w:rsid w:val="00BA40FF"/>
    <w:rsid w:val="00BA5260"/>
    <w:rsid w:val="00BA6A68"/>
    <w:rsid w:val="00BB3439"/>
    <w:rsid w:val="00BB3794"/>
    <w:rsid w:val="00BB4152"/>
    <w:rsid w:val="00BB5FE3"/>
    <w:rsid w:val="00BC0C1D"/>
    <w:rsid w:val="00BC17F7"/>
    <w:rsid w:val="00BC1B82"/>
    <w:rsid w:val="00BC5200"/>
    <w:rsid w:val="00BD41ED"/>
    <w:rsid w:val="00BD49C8"/>
    <w:rsid w:val="00BD5DF8"/>
    <w:rsid w:val="00BD682E"/>
    <w:rsid w:val="00BE1608"/>
    <w:rsid w:val="00BE2330"/>
    <w:rsid w:val="00BE2494"/>
    <w:rsid w:val="00BE4290"/>
    <w:rsid w:val="00BE4FA8"/>
    <w:rsid w:val="00BE5D0E"/>
    <w:rsid w:val="00BE6F8C"/>
    <w:rsid w:val="00BF5B51"/>
    <w:rsid w:val="00BF7C4B"/>
    <w:rsid w:val="00C02F08"/>
    <w:rsid w:val="00C03F6D"/>
    <w:rsid w:val="00C06E5B"/>
    <w:rsid w:val="00C07988"/>
    <w:rsid w:val="00C10016"/>
    <w:rsid w:val="00C11245"/>
    <w:rsid w:val="00C1184F"/>
    <w:rsid w:val="00C136A6"/>
    <w:rsid w:val="00C22822"/>
    <w:rsid w:val="00C233FE"/>
    <w:rsid w:val="00C2533F"/>
    <w:rsid w:val="00C26BD0"/>
    <w:rsid w:val="00C27907"/>
    <w:rsid w:val="00C34F10"/>
    <w:rsid w:val="00C3544B"/>
    <w:rsid w:val="00C355C3"/>
    <w:rsid w:val="00C3561C"/>
    <w:rsid w:val="00C3620C"/>
    <w:rsid w:val="00C37BDD"/>
    <w:rsid w:val="00C408B8"/>
    <w:rsid w:val="00C40D76"/>
    <w:rsid w:val="00C43347"/>
    <w:rsid w:val="00C4683F"/>
    <w:rsid w:val="00C47957"/>
    <w:rsid w:val="00C54140"/>
    <w:rsid w:val="00C5502C"/>
    <w:rsid w:val="00C56C1B"/>
    <w:rsid w:val="00C5773C"/>
    <w:rsid w:val="00C57F2E"/>
    <w:rsid w:val="00C63C8E"/>
    <w:rsid w:val="00C66797"/>
    <w:rsid w:val="00C67164"/>
    <w:rsid w:val="00C6730D"/>
    <w:rsid w:val="00C720D3"/>
    <w:rsid w:val="00C73C4E"/>
    <w:rsid w:val="00C7472A"/>
    <w:rsid w:val="00C75365"/>
    <w:rsid w:val="00C80979"/>
    <w:rsid w:val="00C83AA8"/>
    <w:rsid w:val="00C90C63"/>
    <w:rsid w:val="00C91E23"/>
    <w:rsid w:val="00C9578F"/>
    <w:rsid w:val="00CA0511"/>
    <w:rsid w:val="00CA6EAB"/>
    <w:rsid w:val="00CB1C3E"/>
    <w:rsid w:val="00CB2F7D"/>
    <w:rsid w:val="00CB3AC0"/>
    <w:rsid w:val="00CC0E03"/>
    <w:rsid w:val="00CC1B95"/>
    <w:rsid w:val="00CC2BBA"/>
    <w:rsid w:val="00CD24CE"/>
    <w:rsid w:val="00CD2CAD"/>
    <w:rsid w:val="00CD39C8"/>
    <w:rsid w:val="00CD7524"/>
    <w:rsid w:val="00CE5EE4"/>
    <w:rsid w:val="00CE737E"/>
    <w:rsid w:val="00CE788D"/>
    <w:rsid w:val="00CF219C"/>
    <w:rsid w:val="00CF52C2"/>
    <w:rsid w:val="00CF5AE5"/>
    <w:rsid w:val="00CF5C8B"/>
    <w:rsid w:val="00CF63B2"/>
    <w:rsid w:val="00CF7316"/>
    <w:rsid w:val="00CF7B74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21E63"/>
    <w:rsid w:val="00D250A4"/>
    <w:rsid w:val="00D25E2C"/>
    <w:rsid w:val="00D27284"/>
    <w:rsid w:val="00D27DF0"/>
    <w:rsid w:val="00D31A82"/>
    <w:rsid w:val="00D3309D"/>
    <w:rsid w:val="00D41B58"/>
    <w:rsid w:val="00D42DD1"/>
    <w:rsid w:val="00D469C9"/>
    <w:rsid w:val="00D51F51"/>
    <w:rsid w:val="00D51FA9"/>
    <w:rsid w:val="00D52F30"/>
    <w:rsid w:val="00D530B6"/>
    <w:rsid w:val="00D54184"/>
    <w:rsid w:val="00D5664C"/>
    <w:rsid w:val="00D626D7"/>
    <w:rsid w:val="00D62C4A"/>
    <w:rsid w:val="00D7222E"/>
    <w:rsid w:val="00D72A56"/>
    <w:rsid w:val="00D7601B"/>
    <w:rsid w:val="00D7745F"/>
    <w:rsid w:val="00D77920"/>
    <w:rsid w:val="00D83602"/>
    <w:rsid w:val="00D903E6"/>
    <w:rsid w:val="00D90946"/>
    <w:rsid w:val="00D97E42"/>
    <w:rsid w:val="00DA0F6C"/>
    <w:rsid w:val="00DA1630"/>
    <w:rsid w:val="00DA5990"/>
    <w:rsid w:val="00DA5FB8"/>
    <w:rsid w:val="00DA69A4"/>
    <w:rsid w:val="00DA737F"/>
    <w:rsid w:val="00DA79CE"/>
    <w:rsid w:val="00DB60C3"/>
    <w:rsid w:val="00DB68CB"/>
    <w:rsid w:val="00DB6E13"/>
    <w:rsid w:val="00DC124B"/>
    <w:rsid w:val="00DC21E3"/>
    <w:rsid w:val="00DC57D5"/>
    <w:rsid w:val="00DC7159"/>
    <w:rsid w:val="00DD07E7"/>
    <w:rsid w:val="00DD4B5E"/>
    <w:rsid w:val="00DD738E"/>
    <w:rsid w:val="00DD78FE"/>
    <w:rsid w:val="00DE4061"/>
    <w:rsid w:val="00DE4A98"/>
    <w:rsid w:val="00DE54B2"/>
    <w:rsid w:val="00DF238B"/>
    <w:rsid w:val="00DF3165"/>
    <w:rsid w:val="00DF61D9"/>
    <w:rsid w:val="00E05F8A"/>
    <w:rsid w:val="00E07C84"/>
    <w:rsid w:val="00E11279"/>
    <w:rsid w:val="00E119FD"/>
    <w:rsid w:val="00E17A16"/>
    <w:rsid w:val="00E22BAA"/>
    <w:rsid w:val="00E27ED2"/>
    <w:rsid w:val="00E310A1"/>
    <w:rsid w:val="00E42C6B"/>
    <w:rsid w:val="00E43965"/>
    <w:rsid w:val="00E53BF6"/>
    <w:rsid w:val="00E540CF"/>
    <w:rsid w:val="00E54524"/>
    <w:rsid w:val="00E54F6E"/>
    <w:rsid w:val="00E621D7"/>
    <w:rsid w:val="00E743D6"/>
    <w:rsid w:val="00E74A74"/>
    <w:rsid w:val="00E801CE"/>
    <w:rsid w:val="00E856E8"/>
    <w:rsid w:val="00E90D18"/>
    <w:rsid w:val="00E95E25"/>
    <w:rsid w:val="00E963FB"/>
    <w:rsid w:val="00E977C6"/>
    <w:rsid w:val="00E97C03"/>
    <w:rsid w:val="00EA055B"/>
    <w:rsid w:val="00EA5FB9"/>
    <w:rsid w:val="00EB2088"/>
    <w:rsid w:val="00EC0968"/>
    <w:rsid w:val="00EC1350"/>
    <w:rsid w:val="00EC4532"/>
    <w:rsid w:val="00EC5054"/>
    <w:rsid w:val="00EC717D"/>
    <w:rsid w:val="00ED46B7"/>
    <w:rsid w:val="00ED5238"/>
    <w:rsid w:val="00ED7BD4"/>
    <w:rsid w:val="00EE0CEE"/>
    <w:rsid w:val="00EE3D54"/>
    <w:rsid w:val="00EE6593"/>
    <w:rsid w:val="00EF16A8"/>
    <w:rsid w:val="00EF2B57"/>
    <w:rsid w:val="00EF4BAD"/>
    <w:rsid w:val="00EF6EA5"/>
    <w:rsid w:val="00EF7E62"/>
    <w:rsid w:val="00F026BC"/>
    <w:rsid w:val="00F0288E"/>
    <w:rsid w:val="00F10868"/>
    <w:rsid w:val="00F14D70"/>
    <w:rsid w:val="00F22734"/>
    <w:rsid w:val="00F2578F"/>
    <w:rsid w:val="00F25AF4"/>
    <w:rsid w:val="00F272D3"/>
    <w:rsid w:val="00F27C2A"/>
    <w:rsid w:val="00F32865"/>
    <w:rsid w:val="00F328F8"/>
    <w:rsid w:val="00F32BA3"/>
    <w:rsid w:val="00F46F0A"/>
    <w:rsid w:val="00F50809"/>
    <w:rsid w:val="00F5420B"/>
    <w:rsid w:val="00F56176"/>
    <w:rsid w:val="00F65F73"/>
    <w:rsid w:val="00F718A6"/>
    <w:rsid w:val="00F95362"/>
    <w:rsid w:val="00FA6B91"/>
    <w:rsid w:val="00FB0309"/>
    <w:rsid w:val="00FB3CCA"/>
    <w:rsid w:val="00FB5421"/>
    <w:rsid w:val="00FB74C9"/>
    <w:rsid w:val="00FC007E"/>
    <w:rsid w:val="00FC09B9"/>
    <w:rsid w:val="00FC62EA"/>
    <w:rsid w:val="00FD4D56"/>
    <w:rsid w:val="00FE3C8F"/>
    <w:rsid w:val="00FE4514"/>
    <w:rsid w:val="00FE6800"/>
    <w:rsid w:val="00FE68F0"/>
    <w:rsid w:val="00FF267B"/>
    <w:rsid w:val="00FF3769"/>
    <w:rsid w:val="00FF3AA1"/>
    <w:rsid w:val="00FF5B0E"/>
    <w:rsid w:val="00FF6812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customStyle="1" w:styleId="Neapdorotaspaminjimas2">
    <w:name w:val="Neapdorotas paminėjimas2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21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06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19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90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761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202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2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874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483853">
                                                  <w:marLeft w:val="1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4940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1140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018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8380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0062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4641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1430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9334924">
                                                                                  <w:marLeft w:val="12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31448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30992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26568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86689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457656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60612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3303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335228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288045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261627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13181479">
                                                                                                                              <w:marLeft w:val="30"/>
                                                                                                                              <w:marRight w:val="30"/>
                                                                                                                              <w:marTop w:val="30"/>
                                                                                                                              <w:marBottom w:val="3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871231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37506597">
                                                                                                                                      <w:marLeft w:val="780"/>
                                                                                                                                      <w:marRight w:val="240"/>
                                                                                                                                      <w:marTop w:val="18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388029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9545769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1344056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06000973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72016660">
                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90001890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89630902">
                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43752942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8666276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6184957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4408880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8299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52956648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434C42-F463-418F-82A8-A25A1C886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0</TotalTime>
  <Pages>1</Pages>
  <Words>800</Words>
  <Characters>457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1255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KALVARIJOS SAVIVALDYBĖS ADMINISTRACIJA</dc:creator>
  <cp:keywords/>
  <cp:lastModifiedBy>Vilma Skilandienė</cp:lastModifiedBy>
  <cp:revision>2</cp:revision>
  <cp:lastPrinted>2025-12-04T09:19:00Z</cp:lastPrinted>
  <dcterms:created xsi:type="dcterms:W3CDTF">2026-06-01T06:55:00Z</dcterms:created>
  <dcterms:modified xsi:type="dcterms:W3CDTF">2026-06-01T06:55:00Z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