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0E8A66BD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CD5C10">
        <w:rPr>
          <w:b/>
          <w:bCs/>
          <w:szCs w:val="24"/>
          <w:lang w:eastAsia="lt-LT"/>
        </w:rPr>
        <w:t xml:space="preserve"> Nr. TSP-82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215818988"/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1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2902638D" w:rsidR="00D25E2C" w:rsidRDefault="00D25E2C" w:rsidP="0088598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1"/>
      <w:r w:rsidR="009C7834">
        <w:rPr>
          <w:b/>
        </w:rPr>
        <w:t>KALVARIJOS SAVIVALDYBĖS TARYBOS 202</w:t>
      </w:r>
      <w:r w:rsidR="00C7472A">
        <w:rPr>
          <w:b/>
        </w:rPr>
        <w:t>5</w:t>
      </w:r>
      <w:r w:rsidR="009C7834">
        <w:rPr>
          <w:b/>
        </w:rPr>
        <w:t xml:space="preserve"> M. </w:t>
      </w:r>
      <w:r w:rsidR="004B49F9">
        <w:rPr>
          <w:b/>
        </w:rPr>
        <w:t xml:space="preserve">BALANDŽIO </w:t>
      </w:r>
      <w:r w:rsidR="00885986">
        <w:rPr>
          <w:b/>
        </w:rPr>
        <w:t>1</w:t>
      </w:r>
      <w:r w:rsidR="004B49F9">
        <w:rPr>
          <w:b/>
        </w:rPr>
        <w:t>8</w:t>
      </w:r>
      <w:r w:rsidR="00885986">
        <w:rPr>
          <w:b/>
        </w:rPr>
        <w:t xml:space="preserve"> </w:t>
      </w:r>
      <w:r w:rsidR="009C7834">
        <w:rPr>
          <w:b/>
        </w:rPr>
        <w:t>D. SPRENDIMO NR. T-</w:t>
      </w:r>
      <w:r w:rsidR="004B49F9">
        <w:rPr>
          <w:b/>
        </w:rPr>
        <w:t>67</w:t>
      </w:r>
      <w:r w:rsidR="00C7472A">
        <w:rPr>
          <w:b/>
        </w:rPr>
        <w:t xml:space="preserve"> </w:t>
      </w:r>
      <w:r w:rsidR="009C7834">
        <w:rPr>
          <w:b/>
        </w:rPr>
        <w:t>,,</w:t>
      </w:r>
      <w:bookmarkStart w:id="2" w:name="_Hlk133492723"/>
      <w:r w:rsidR="00885986" w:rsidRPr="00885986">
        <w:rPr>
          <w:b/>
        </w:rPr>
        <w:t xml:space="preserve">DĖL </w:t>
      </w:r>
      <w:r w:rsidR="00C7472A">
        <w:rPr>
          <w:b/>
        </w:rPr>
        <w:t>KALVARIJOS SAVIVALDYBĖS</w:t>
      </w:r>
      <w:r w:rsidR="004B49F9">
        <w:rPr>
          <w:b/>
        </w:rPr>
        <w:t xml:space="preserve"> </w:t>
      </w:r>
      <w:r w:rsidR="004B49F9" w:rsidRPr="004B49F9">
        <w:rPr>
          <w:b/>
        </w:rPr>
        <w:t>JAUNIMO VASAROS UŽIMTUMO IR INT</w:t>
      </w:r>
      <w:r w:rsidR="004B49F9">
        <w:rPr>
          <w:b/>
        </w:rPr>
        <w:t>EGRACIJOS Į DARBO RINKĄ PROGRAMOS PATVIRTINIMO</w:t>
      </w:r>
      <w:r w:rsidR="00C7472A">
        <w:rPr>
          <w:b/>
        </w:rPr>
        <w:t>“</w:t>
      </w:r>
      <w:bookmarkEnd w:id="2"/>
      <w:r w:rsidR="009C7834">
        <w:rPr>
          <w:b/>
        </w:rPr>
        <w:t xml:space="preserve">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5C4FB84F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C7472A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C7472A">
        <w:rPr>
          <w:color w:val="000000"/>
          <w:szCs w:val="24"/>
          <w:shd w:val="clear" w:color="auto" w:fill="FFFFFF"/>
        </w:rPr>
        <w:t xml:space="preserve">              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E50A4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E50A43"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AA58E01" w14:textId="77777777" w:rsidR="003914F5" w:rsidRPr="00E50A43" w:rsidRDefault="003914F5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7E31FA7B" w:rsidR="007C0AC4" w:rsidRPr="00555471" w:rsidRDefault="00D3309D" w:rsidP="0055547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 w:themeColor="text1"/>
          <w:szCs w:val="24"/>
        </w:rPr>
      </w:pPr>
      <w:r w:rsidRPr="00E50A43">
        <w:rPr>
          <w:color w:val="000000"/>
          <w:szCs w:val="24"/>
        </w:rPr>
        <w:t>Vadovaudamasi Lietuvos Respublikos</w:t>
      </w:r>
      <w:r w:rsidR="00576B55">
        <w:rPr>
          <w:color w:val="000000"/>
          <w:szCs w:val="24"/>
        </w:rPr>
        <w:t xml:space="preserve"> jaunimo politikos pagrindų įstatymo </w:t>
      </w:r>
      <w:r w:rsidR="00576B55">
        <w:rPr>
          <w:color w:val="000000" w:themeColor="text1"/>
          <w:szCs w:val="24"/>
        </w:rPr>
        <w:t>3 straipsnio 3 dalies 3 punktu</w:t>
      </w:r>
      <w:r w:rsidR="00BE4FA8" w:rsidRPr="00E50A43">
        <w:rPr>
          <w:color w:val="000000" w:themeColor="text1"/>
          <w:szCs w:val="24"/>
        </w:rPr>
        <w:t>,</w:t>
      </w:r>
      <w:r w:rsidR="00BF7C4B" w:rsidRPr="00E50A43">
        <w:rPr>
          <w:color w:val="000000" w:themeColor="text1"/>
          <w:szCs w:val="24"/>
        </w:rPr>
        <w:t xml:space="preserve"> </w:t>
      </w:r>
      <w:r w:rsidR="00121830" w:rsidRPr="00E50A43">
        <w:rPr>
          <w:color w:val="000000" w:themeColor="text1"/>
          <w:szCs w:val="24"/>
        </w:rPr>
        <w:t xml:space="preserve"> </w:t>
      </w:r>
      <w:r w:rsidR="00B65B9B" w:rsidRPr="00E50A43">
        <w:rPr>
          <w:color w:val="000000"/>
          <w:szCs w:val="24"/>
        </w:rPr>
        <w:t xml:space="preserve">Kalvarijos </w:t>
      </w:r>
      <w:r w:rsidRPr="00E50A43">
        <w:rPr>
          <w:color w:val="000000"/>
          <w:szCs w:val="24"/>
        </w:rPr>
        <w:t>savivaldybės</w:t>
      </w:r>
      <w:r w:rsidR="00B65B9B" w:rsidRPr="00E50A43">
        <w:rPr>
          <w:color w:val="000000"/>
          <w:szCs w:val="24"/>
        </w:rPr>
        <w:t xml:space="preserve"> </w:t>
      </w:r>
      <w:r w:rsidRPr="00E50A43">
        <w:rPr>
          <w:color w:val="000000"/>
          <w:szCs w:val="24"/>
        </w:rPr>
        <w:t>taryba</w:t>
      </w:r>
      <w:r w:rsidR="00B65B9B" w:rsidRPr="00E50A43">
        <w:rPr>
          <w:color w:val="000000"/>
          <w:szCs w:val="24"/>
        </w:rPr>
        <w:t xml:space="preserve"> </w:t>
      </w:r>
      <w:r w:rsidR="007C0AC4" w:rsidRPr="00E50A43">
        <w:rPr>
          <w:color w:val="000000"/>
          <w:szCs w:val="24"/>
        </w:rPr>
        <w:t>n u s p r e n d ž i a:</w:t>
      </w:r>
    </w:p>
    <w:p w14:paraId="150AF7BF" w14:textId="76460550" w:rsidR="009930F0" w:rsidRDefault="009C7834" w:rsidP="009930F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Pakeisti Kalv</w:t>
      </w:r>
      <w:r w:rsidR="00C7472A">
        <w:rPr>
          <w:color w:val="000000"/>
          <w:szCs w:val="24"/>
        </w:rPr>
        <w:t>arijos savivaldybės tarybos 2025</w:t>
      </w:r>
      <w:r>
        <w:rPr>
          <w:color w:val="000000"/>
          <w:szCs w:val="24"/>
        </w:rPr>
        <w:t xml:space="preserve"> m. </w:t>
      </w:r>
      <w:r w:rsidR="004B49F9">
        <w:rPr>
          <w:color w:val="000000"/>
          <w:szCs w:val="24"/>
        </w:rPr>
        <w:t>balandžio 18</w:t>
      </w:r>
      <w:r>
        <w:rPr>
          <w:color w:val="000000"/>
          <w:szCs w:val="24"/>
        </w:rPr>
        <w:t xml:space="preserve"> d. sprendim</w:t>
      </w:r>
      <w:r w:rsidR="002E2A94">
        <w:rPr>
          <w:color w:val="000000"/>
          <w:szCs w:val="24"/>
        </w:rPr>
        <w:t>ą</w:t>
      </w:r>
      <w:r>
        <w:rPr>
          <w:color w:val="000000"/>
          <w:szCs w:val="24"/>
        </w:rPr>
        <w:t xml:space="preserve"> Nr. T-</w:t>
      </w:r>
      <w:r w:rsidR="004B49F9">
        <w:rPr>
          <w:color w:val="000000"/>
          <w:szCs w:val="24"/>
        </w:rPr>
        <w:t>67</w:t>
      </w:r>
      <w:r w:rsidR="00C7472A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,,</w:t>
      </w:r>
      <w:r w:rsidR="00885986">
        <w:rPr>
          <w:color w:val="000000"/>
          <w:szCs w:val="24"/>
        </w:rPr>
        <w:t>D</w:t>
      </w:r>
      <w:r w:rsidR="00885986" w:rsidRPr="00885986">
        <w:rPr>
          <w:bCs/>
        </w:rPr>
        <w:t xml:space="preserve">ėl </w:t>
      </w:r>
      <w:r w:rsidR="00C7472A">
        <w:rPr>
          <w:bCs/>
        </w:rPr>
        <w:t xml:space="preserve">Kalvarijos savivaldybės jaunimo </w:t>
      </w:r>
      <w:r w:rsidR="004B49F9">
        <w:rPr>
          <w:bCs/>
        </w:rPr>
        <w:t>vasaros užimtumo ir integracijos į darbo rinką programos</w:t>
      </w:r>
      <w:r w:rsidR="00C7472A">
        <w:rPr>
          <w:bCs/>
        </w:rPr>
        <w:t xml:space="preserve"> patvirtinimo“</w:t>
      </w:r>
      <w:r>
        <w:rPr>
          <w:color w:val="000000"/>
          <w:szCs w:val="24"/>
        </w:rPr>
        <w:t>:</w:t>
      </w:r>
    </w:p>
    <w:p w14:paraId="0838C41C" w14:textId="71AEC085" w:rsidR="009930F0" w:rsidRPr="009930F0" w:rsidRDefault="009930F0" w:rsidP="009930F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9930F0">
        <w:rPr>
          <w:color w:val="000000"/>
          <w:szCs w:val="24"/>
        </w:rPr>
        <w:t>1.</w:t>
      </w:r>
      <w:r>
        <w:rPr>
          <w:color w:val="000000"/>
          <w:szCs w:val="24"/>
        </w:rPr>
        <w:t xml:space="preserve"> </w:t>
      </w:r>
      <w:r w:rsidRPr="009930F0">
        <w:rPr>
          <w:color w:val="000000"/>
          <w:szCs w:val="24"/>
        </w:rPr>
        <w:t>Pakeisti 1</w:t>
      </w:r>
      <w:r w:rsidR="004B49F9">
        <w:rPr>
          <w:color w:val="000000"/>
          <w:szCs w:val="24"/>
        </w:rPr>
        <w:t>1</w:t>
      </w:r>
      <w:r w:rsidRPr="009930F0">
        <w:rPr>
          <w:color w:val="000000"/>
          <w:szCs w:val="24"/>
        </w:rPr>
        <w:t xml:space="preserve"> punktą ir jį išdėstyti taip</w:t>
      </w:r>
      <w:r>
        <w:t>:</w:t>
      </w:r>
    </w:p>
    <w:p w14:paraId="0AEDC3DB" w14:textId="77777777" w:rsidR="004B49F9" w:rsidRDefault="00A75BB0" w:rsidP="00516AE4">
      <w:pPr>
        <w:spacing w:line="360" w:lineRule="auto"/>
        <w:ind w:firstLine="709"/>
        <w:jc w:val="both"/>
      </w:pPr>
      <w:r>
        <w:t>„</w:t>
      </w:r>
      <w:r w:rsidR="004B49F9">
        <w:t xml:space="preserve">11. </w:t>
      </w:r>
      <w:r w:rsidR="004B49F9">
        <w:rPr>
          <w:rFonts w:eastAsia="SimSun"/>
          <w:szCs w:val="24"/>
        </w:rPr>
        <w:t>Darbdavių ir jaunimo įsitraukimas į Programą bei vertinimas vyksta tokia tvarka:</w:t>
      </w:r>
    </w:p>
    <w:p w14:paraId="5E7F5870" w14:textId="3F1F7658" w:rsidR="004B49F9" w:rsidRDefault="004B49F9" w:rsidP="00516AE4">
      <w:pPr>
        <w:spacing w:line="360" w:lineRule="auto"/>
        <w:ind w:firstLine="709"/>
        <w:jc w:val="both"/>
        <w:rPr>
          <w:rFonts w:eastAsia="SimSun"/>
          <w:szCs w:val="24"/>
          <w:highlight w:val="yellow"/>
        </w:rPr>
      </w:pPr>
      <w:r>
        <w:t xml:space="preserve">11.1. </w:t>
      </w:r>
      <w:r>
        <w:rPr>
          <w:rFonts w:eastAsia="SimSun"/>
          <w:szCs w:val="24"/>
        </w:rPr>
        <w:t>Programos III skyriuje nurodyti dalyviai (jauni žmonės), susiradę būsimą darbdavį ir su juo suderinę dalyvavimą Programoje, arba darbdaviai turi registruotis pas Kalvarijos savivaldybės administracijos jaunimo r</w:t>
      </w:r>
      <w:r w:rsidR="00EC0D63">
        <w:rPr>
          <w:rFonts w:eastAsia="SimSun"/>
          <w:szCs w:val="24"/>
        </w:rPr>
        <w:t>eikalų koordinatorių</w:t>
      </w:r>
      <w:r w:rsidR="00000C7E">
        <w:rPr>
          <w:rFonts w:eastAsia="SimSun"/>
          <w:szCs w:val="24"/>
        </w:rPr>
        <w:t>,</w:t>
      </w:r>
      <w:r w:rsidR="00857394">
        <w:rPr>
          <w:rFonts w:eastAsia="SimSun"/>
          <w:szCs w:val="24"/>
        </w:rPr>
        <w:t xml:space="preserve"> bendruoju</w:t>
      </w:r>
      <w:r w:rsidR="00EC0D63">
        <w:rPr>
          <w:rFonts w:eastAsia="SimSun"/>
          <w:szCs w:val="24"/>
        </w:rPr>
        <w:t xml:space="preserve"> el. p</w:t>
      </w:r>
      <w:r w:rsidR="008E7430">
        <w:rPr>
          <w:rFonts w:eastAsia="SimSun"/>
          <w:szCs w:val="24"/>
        </w:rPr>
        <w:t>.</w:t>
      </w:r>
      <w:r w:rsidR="00EC0D63">
        <w:rPr>
          <w:rFonts w:eastAsia="SimSun"/>
          <w:szCs w:val="24"/>
        </w:rPr>
        <w:t xml:space="preserve"> </w:t>
      </w:r>
      <w:proofErr w:type="spellStart"/>
      <w:r w:rsidR="00857394">
        <w:rPr>
          <w:rFonts w:eastAsia="SimSun"/>
          <w:szCs w:val="24"/>
        </w:rPr>
        <w:t>priimamasis</w:t>
      </w:r>
      <w:r>
        <w:rPr>
          <w:rFonts w:eastAsia="SimSun"/>
          <w:szCs w:val="24"/>
        </w:rPr>
        <w:t>@kalvarija.lt</w:t>
      </w:r>
      <w:proofErr w:type="spellEnd"/>
      <w:r>
        <w:rPr>
          <w:rFonts w:eastAsia="SimSun"/>
          <w:szCs w:val="24"/>
        </w:rPr>
        <w:t>, užpildydami nustatytą</w:t>
      </w:r>
      <w:r w:rsidR="00EC0D63">
        <w:rPr>
          <w:rFonts w:eastAsia="SimSun"/>
          <w:szCs w:val="24"/>
        </w:rPr>
        <w:t xml:space="preserve"> registracijos</w:t>
      </w:r>
      <w:r>
        <w:rPr>
          <w:rFonts w:eastAsia="SimSun"/>
          <w:szCs w:val="24"/>
        </w:rPr>
        <w:t xml:space="preserve"> formą (1 priedas),</w:t>
      </w:r>
      <w:r w:rsidR="00EC0D63">
        <w:rPr>
          <w:rFonts w:eastAsia="SimSun"/>
          <w:szCs w:val="24"/>
        </w:rPr>
        <w:t xml:space="preserve"> paraišką laikino pobūdžio paslaugoms vykdyti (2 priedas) ir </w:t>
      </w:r>
      <w:r>
        <w:rPr>
          <w:rFonts w:eastAsia="SimSun"/>
          <w:szCs w:val="24"/>
        </w:rPr>
        <w:t xml:space="preserve">sutikimą dėl </w:t>
      </w:r>
      <w:r w:rsidR="00EC0D63">
        <w:rPr>
          <w:rFonts w:eastAsia="SimSun"/>
          <w:szCs w:val="24"/>
        </w:rPr>
        <w:t xml:space="preserve">duomenų tvarkymo (5 priedas). </w:t>
      </w:r>
      <w:r>
        <w:rPr>
          <w:rFonts w:eastAsia="SimSun"/>
          <w:szCs w:val="24"/>
        </w:rPr>
        <w:t>Registracijos forma,</w:t>
      </w:r>
      <w:r w:rsidR="00EC0D63">
        <w:rPr>
          <w:rFonts w:eastAsia="SimSun"/>
          <w:szCs w:val="24"/>
        </w:rPr>
        <w:t xml:space="preserve"> paraiška ir</w:t>
      </w:r>
      <w:r>
        <w:rPr>
          <w:rFonts w:eastAsia="SimSun"/>
          <w:szCs w:val="24"/>
        </w:rPr>
        <w:t xml:space="preserve"> sutikimas dėl asmens duomenų tvarkymo turi būti pateikiami </w:t>
      </w:r>
      <w:r w:rsidR="00EC0D63">
        <w:rPr>
          <w:rFonts w:eastAsia="SimSun"/>
          <w:szCs w:val="24"/>
        </w:rPr>
        <w:t>programos kvietimo laikotarpiu</w:t>
      </w:r>
      <w:r>
        <w:rPr>
          <w:rFonts w:eastAsia="SimSun"/>
          <w:szCs w:val="24"/>
        </w:rPr>
        <w:t>;</w:t>
      </w:r>
    </w:p>
    <w:p w14:paraId="56709D26" w14:textId="77777777" w:rsidR="004B49F9" w:rsidRDefault="004B49F9" w:rsidP="001C6098">
      <w:pPr>
        <w:spacing w:line="360" w:lineRule="auto"/>
        <w:ind w:firstLine="709"/>
        <w:jc w:val="both"/>
      </w:pPr>
      <w:r>
        <w:t xml:space="preserve">11.2. Programos dalyvių atitiktį Programai vertina Kalvarijos savivaldybės administracijos direktoriaus įsakymu sudaryta komisija (toliau – komisija), sudaroma iš ne mažiau nei 5 asmenų einamųjų metų laikotarpiui. Komisijos sudėtyje turi būti Jaunimo reikalų tarybos deleguotas atstovas ir Kalvarijos savivaldybės administracijos Buhalterinės apskaitos skyriaus specialistas. Komisijos darbo reglamentas tvirtinamas Kalvarijos savivaldybės administracijos direktoriaus įsakymu; </w:t>
      </w:r>
    </w:p>
    <w:p w14:paraId="39499A30" w14:textId="77777777" w:rsidR="004B49F9" w:rsidRDefault="004B49F9" w:rsidP="001C6098">
      <w:pPr>
        <w:spacing w:line="360" w:lineRule="auto"/>
        <w:ind w:firstLine="709"/>
        <w:jc w:val="both"/>
      </w:pPr>
      <w:r>
        <w:t>11.3. komisija, patikrinusi informaciją apie dalyvių atitiktį Programai, teikia tvirtinti atrinktų ir rezerve esančių dalyvių sąrašus Kalvarijos savivaldybės administracijos direktoriui;</w:t>
      </w:r>
    </w:p>
    <w:p w14:paraId="57AD060B" w14:textId="0EDE91FE" w:rsidR="004B49F9" w:rsidRDefault="00BB560A" w:rsidP="001C6098">
      <w:pPr>
        <w:spacing w:line="360" w:lineRule="auto"/>
        <w:ind w:firstLine="709"/>
        <w:jc w:val="both"/>
      </w:pPr>
      <w:r>
        <w:t xml:space="preserve">11.4. </w:t>
      </w:r>
      <w:r w:rsidRPr="00BB560A">
        <w:t>jeigu norinčių dalyvauti Programoje yra daugiau nei Programai skirta lėšų, dalyviai atrenkami atsižvelgiant į paraiškų vertinimo metu surinktą balų skaičių. Esant vienodam balų skaičiui, pirmenybė teikiama tiems dalyviams, kurie registracijos formas ir kitus dokumentus pateikė anksčiau pa</w:t>
      </w:r>
      <w:r>
        <w:t>gal registracijos datą ir laiką</w:t>
      </w:r>
      <w:r w:rsidR="004B49F9">
        <w:t>;</w:t>
      </w:r>
    </w:p>
    <w:p w14:paraId="23CDAF56" w14:textId="77777777" w:rsidR="004B49F9" w:rsidRDefault="004B49F9" w:rsidP="001C6098">
      <w:pPr>
        <w:spacing w:line="360" w:lineRule="auto"/>
        <w:ind w:firstLine="709"/>
        <w:jc w:val="both"/>
      </w:pPr>
      <w:r>
        <w:t xml:space="preserve">11.5. atrinkti dalyviai apie atitiktį Programai informuojami per 3 darbo dienas nuo Kalvarijos savivaldybės administracijos direktoriaus sprendimo dėl Programos atrinktų ir rezerve esančių </w:t>
      </w:r>
      <w:r>
        <w:lastRenderedPageBreak/>
        <w:t>dalyvių sąrašų patvirtinimo (toliau – sprendimas). Atrinkti dalyviai apie sutikimą dalyvauti Programoje patvirtina per 3 darbo dienas nuo pranešimo apie sprendimą gavimo;</w:t>
      </w:r>
    </w:p>
    <w:p w14:paraId="4555623E" w14:textId="3DF3E53C" w:rsidR="00C7472A" w:rsidRDefault="004B49F9" w:rsidP="001C6098">
      <w:pPr>
        <w:spacing w:line="360" w:lineRule="auto"/>
        <w:ind w:firstLine="709"/>
        <w:jc w:val="both"/>
      </w:pPr>
      <w:r>
        <w:t>11.6. su atrinktais Programos dalyviais pasirašoma Kalvarijos savivaldybės administracijos direktoriaus įsakymu arba Jaunimo reikalų departamento prie Socialinės apsaugos ir darbo ministerijos patvirtintos formos trišalė sutartis (toliau – Sutartis) tarp Kalvarijos savivaldybės administracijos, darbdavio ir įdarbinamojo. Sutartis gali būti pasirašoma Programos vykdymo laikotarpiu, t. y. liepos–rugpjūčio mėnesiais. Pasirašytos Sutartys registruojamos ir vykdomos teisės aktų nustatyta tvarka.“</w:t>
      </w:r>
    </w:p>
    <w:p w14:paraId="7ECBE9C3" w14:textId="6C10468D" w:rsidR="009930F0" w:rsidRDefault="0086044D" w:rsidP="00C7472A">
      <w:pPr>
        <w:pStyle w:val="Antrats"/>
        <w:spacing w:line="360" w:lineRule="auto"/>
        <w:ind w:firstLine="709"/>
        <w:jc w:val="both"/>
      </w:pPr>
      <w:r>
        <w:t>2.</w:t>
      </w:r>
      <w:r w:rsidR="009930F0">
        <w:t xml:space="preserve"> Pakeisti </w:t>
      </w:r>
      <w:r w:rsidR="00E50A43">
        <w:t>5 priedo 5 punktą ir jį išdėstyti taip</w:t>
      </w:r>
      <w:r w:rsidR="009930F0">
        <w:t>:</w:t>
      </w:r>
    </w:p>
    <w:p w14:paraId="73F577DB" w14:textId="0952E3CE" w:rsidR="00555471" w:rsidRDefault="009930F0" w:rsidP="00E50A43">
      <w:pPr>
        <w:pStyle w:val="Antrats"/>
        <w:spacing w:line="360" w:lineRule="auto"/>
        <w:jc w:val="both"/>
      </w:pPr>
      <w:r>
        <w:t xml:space="preserve">           </w:t>
      </w:r>
      <w:r w:rsidR="00C7472A">
        <w:t>„</w:t>
      </w:r>
      <w:r w:rsidR="00000C7E">
        <w:t xml:space="preserve">5. </w:t>
      </w:r>
      <w:r w:rsidR="00E50A43" w:rsidRPr="00E50A43">
        <w:t>Visais klausimais, susijusiais su asmens duomenų tvarkymu, asmens duomenų apsaugos užtikrinimu ar asmens duomenų saugumo pažeidimais</w:t>
      </w:r>
      <w:r w:rsidR="00000C7E">
        <w:t>,</w:t>
      </w:r>
      <w:r w:rsidR="00E50A43" w:rsidRPr="00E50A43">
        <w:t xml:space="preserve"> galite kreiptis į Kalvarijos savivaldybės administracijos vyriausiąj</w:t>
      </w:r>
      <w:r w:rsidR="00000C7E">
        <w:t>į</w:t>
      </w:r>
      <w:r w:rsidR="00E50A43" w:rsidRPr="00E50A43">
        <w:t xml:space="preserve"> specialist</w:t>
      </w:r>
      <w:r w:rsidR="00000C7E">
        <w:t>ą</w:t>
      </w:r>
      <w:r w:rsidR="00BE02D4">
        <w:t xml:space="preserve">, atsakingą už asmens duomenų apsaugą, </w:t>
      </w:r>
      <w:r w:rsidR="00E50A43" w:rsidRPr="00E50A43">
        <w:t>šiais kontaktais: tel.</w:t>
      </w:r>
      <w:r w:rsidR="00857394">
        <w:t xml:space="preserve"> </w:t>
      </w:r>
      <w:r w:rsidR="001C6098">
        <w:t>+</w:t>
      </w:r>
      <w:r w:rsidR="00857394" w:rsidRPr="00857394">
        <w:t>370 648 09 009</w:t>
      </w:r>
      <w:r w:rsidR="00E50A43" w:rsidRPr="00E50A43">
        <w:t>, el. p</w:t>
      </w:r>
      <w:r w:rsidR="008E7430">
        <w:t>.</w:t>
      </w:r>
      <w:r w:rsidR="00E50A43" w:rsidRPr="00E50A43">
        <w:t xml:space="preserve"> </w:t>
      </w:r>
      <w:proofErr w:type="spellStart"/>
      <w:r w:rsidR="00857394">
        <w:t>priimamasis@kalvarija.lt</w:t>
      </w:r>
      <w:proofErr w:type="spellEnd"/>
      <w:r w:rsidR="00E50A43" w:rsidRPr="00E50A43">
        <w:t>, adresu: Laisvės g. 2, 69214 Kalvarija.</w:t>
      </w:r>
      <w:r w:rsidR="00C7472A">
        <w:t>“</w:t>
      </w:r>
    </w:p>
    <w:p w14:paraId="47F2886A" w14:textId="77777777" w:rsidR="00813707" w:rsidRDefault="00813707" w:rsidP="00A97725">
      <w:pPr>
        <w:tabs>
          <w:tab w:val="right" w:pos="9638"/>
        </w:tabs>
      </w:pPr>
    </w:p>
    <w:p w14:paraId="5995F59E" w14:textId="77777777" w:rsidR="002E2A94" w:rsidRDefault="002E2A94" w:rsidP="00A97725">
      <w:pPr>
        <w:tabs>
          <w:tab w:val="right" w:pos="9638"/>
        </w:tabs>
      </w:pPr>
    </w:p>
    <w:p w14:paraId="4B3AD576" w14:textId="18C70541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3BF3DFC1" w14:textId="77777777" w:rsidR="00813707" w:rsidRDefault="00813707" w:rsidP="00A97725">
      <w:pPr>
        <w:tabs>
          <w:tab w:val="right" w:pos="9638"/>
        </w:tabs>
      </w:pPr>
    </w:p>
    <w:p w14:paraId="5BAD29D7" w14:textId="77777777" w:rsidR="007A2BC7" w:rsidRDefault="007A2BC7" w:rsidP="00A97725">
      <w:pPr>
        <w:tabs>
          <w:tab w:val="right" w:pos="9638"/>
        </w:tabs>
      </w:pPr>
    </w:p>
    <w:p w14:paraId="16335DDD" w14:textId="77777777" w:rsidR="007A2BC7" w:rsidRDefault="007A2BC7" w:rsidP="00A97725">
      <w:pPr>
        <w:tabs>
          <w:tab w:val="right" w:pos="9638"/>
        </w:tabs>
      </w:pPr>
    </w:p>
    <w:p w14:paraId="047BC065" w14:textId="77777777" w:rsidR="007A2BC7" w:rsidRDefault="007A2BC7" w:rsidP="00A97725">
      <w:pPr>
        <w:tabs>
          <w:tab w:val="right" w:pos="9638"/>
        </w:tabs>
      </w:pPr>
    </w:p>
    <w:p w14:paraId="39143354" w14:textId="77777777" w:rsidR="007A2BC7" w:rsidRDefault="007A2BC7" w:rsidP="00A97725">
      <w:pPr>
        <w:tabs>
          <w:tab w:val="right" w:pos="9638"/>
        </w:tabs>
      </w:pPr>
    </w:p>
    <w:p w14:paraId="7DF49856" w14:textId="77777777" w:rsidR="007A2BC7" w:rsidRDefault="007A2BC7" w:rsidP="00A97725">
      <w:pPr>
        <w:tabs>
          <w:tab w:val="right" w:pos="9638"/>
        </w:tabs>
      </w:pPr>
    </w:p>
    <w:p w14:paraId="2ADCC8C9" w14:textId="77777777" w:rsidR="007A2BC7" w:rsidRDefault="007A2BC7" w:rsidP="00A97725">
      <w:pPr>
        <w:tabs>
          <w:tab w:val="right" w:pos="9638"/>
        </w:tabs>
      </w:pPr>
    </w:p>
    <w:p w14:paraId="37872185" w14:textId="77777777" w:rsidR="007A2BC7" w:rsidRDefault="007A2BC7" w:rsidP="00A97725">
      <w:pPr>
        <w:tabs>
          <w:tab w:val="right" w:pos="9638"/>
        </w:tabs>
      </w:pPr>
    </w:p>
    <w:p w14:paraId="4E582A41" w14:textId="77777777" w:rsidR="007A2BC7" w:rsidRDefault="007A2BC7" w:rsidP="00A97725">
      <w:pPr>
        <w:tabs>
          <w:tab w:val="right" w:pos="9638"/>
        </w:tabs>
      </w:pPr>
    </w:p>
    <w:p w14:paraId="3FE36730" w14:textId="77777777" w:rsidR="007A2BC7" w:rsidRDefault="007A2BC7" w:rsidP="00A97725">
      <w:pPr>
        <w:tabs>
          <w:tab w:val="right" w:pos="9638"/>
        </w:tabs>
      </w:pPr>
    </w:p>
    <w:p w14:paraId="50EE8F96" w14:textId="77777777" w:rsidR="007A2BC7" w:rsidRDefault="007A2BC7" w:rsidP="00A97725">
      <w:pPr>
        <w:tabs>
          <w:tab w:val="right" w:pos="9638"/>
        </w:tabs>
      </w:pPr>
    </w:p>
    <w:p w14:paraId="0FEF6913" w14:textId="77777777" w:rsidR="007A2BC7" w:rsidRDefault="007A2BC7" w:rsidP="00A97725">
      <w:pPr>
        <w:tabs>
          <w:tab w:val="right" w:pos="9638"/>
        </w:tabs>
      </w:pPr>
    </w:p>
    <w:p w14:paraId="2B3A534B" w14:textId="77777777" w:rsidR="001C6098" w:rsidRDefault="001C6098" w:rsidP="00A97725">
      <w:pPr>
        <w:tabs>
          <w:tab w:val="right" w:pos="9638"/>
        </w:tabs>
      </w:pPr>
    </w:p>
    <w:p w14:paraId="71CE54DD" w14:textId="77777777" w:rsidR="001C6098" w:rsidRDefault="001C6098" w:rsidP="00A97725">
      <w:pPr>
        <w:tabs>
          <w:tab w:val="right" w:pos="9638"/>
        </w:tabs>
      </w:pPr>
    </w:p>
    <w:p w14:paraId="2A30D702" w14:textId="77777777" w:rsidR="001C6098" w:rsidRDefault="001C6098" w:rsidP="00A97725">
      <w:pPr>
        <w:tabs>
          <w:tab w:val="right" w:pos="9638"/>
        </w:tabs>
      </w:pPr>
    </w:p>
    <w:p w14:paraId="7A258EE8" w14:textId="77777777" w:rsidR="001C6098" w:rsidRDefault="001C6098" w:rsidP="00A97725">
      <w:pPr>
        <w:tabs>
          <w:tab w:val="right" w:pos="9638"/>
        </w:tabs>
      </w:pPr>
    </w:p>
    <w:p w14:paraId="23A252DD" w14:textId="77777777" w:rsidR="001C6098" w:rsidRDefault="001C6098" w:rsidP="00A97725">
      <w:pPr>
        <w:tabs>
          <w:tab w:val="right" w:pos="9638"/>
        </w:tabs>
      </w:pPr>
    </w:p>
    <w:p w14:paraId="395E2121" w14:textId="2B1BE044" w:rsidR="003F5427" w:rsidRDefault="003F5427" w:rsidP="00813707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06BAFFBE" w14:textId="60216280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Jaunimo reikalų koordinatorė</w:t>
      </w:r>
    </w:p>
    <w:p w14:paraId="7BCCA136" w14:textId="3064A9AB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(vyriausioji specialistė)</w:t>
      </w:r>
    </w:p>
    <w:p w14:paraId="7EDD435B" w14:textId="4670A88A" w:rsidR="007965F1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Viktorija </w:t>
      </w:r>
      <w:proofErr w:type="spellStart"/>
      <w:r>
        <w:rPr>
          <w:szCs w:val="24"/>
          <w:lang w:eastAsia="lt-LT"/>
        </w:rPr>
        <w:t>Rimavičienė</w:t>
      </w:r>
      <w:proofErr w:type="spellEnd"/>
    </w:p>
    <w:p w14:paraId="11D50908" w14:textId="30C08A99" w:rsidR="00AE1F0D" w:rsidRPr="007F1BB8" w:rsidRDefault="00C7472A" w:rsidP="00813707">
      <w:pPr>
        <w:jc w:val="both"/>
        <w:rPr>
          <w:color w:val="000000"/>
          <w:szCs w:val="24"/>
        </w:rPr>
      </w:pPr>
      <w:r>
        <w:rPr>
          <w:szCs w:val="24"/>
          <w:lang w:eastAsia="lt-LT"/>
        </w:rPr>
        <w:t>2026</w:t>
      </w:r>
      <w:r w:rsidR="00894EFF">
        <w:rPr>
          <w:szCs w:val="24"/>
          <w:lang w:eastAsia="lt-LT"/>
        </w:rPr>
        <w:t>-</w:t>
      </w:r>
      <w:r>
        <w:rPr>
          <w:szCs w:val="24"/>
          <w:lang w:eastAsia="lt-LT"/>
        </w:rPr>
        <w:t>05</w:t>
      </w:r>
      <w:r w:rsidR="00894EFF">
        <w:rPr>
          <w:szCs w:val="24"/>
          <w:lang w:eastAsia="lt-LT"/>
        </w:rPr>
        <w:t>-</w:t>
      </w:r>
      <w:bookmarkEnd w:id="0"/>
      <w:r w:rsidR="00685DD3">
        <w:rPr>
          <w:szCs w:val="24"/>
          <w:lang w:eastAsia="lt-LT"/>
        </w:rPr>
        <w:t>22</w:t>
      </w:r>
    </w:p>
    <w:sectPr w:rsidR="00AE1F0D" w:rsidRPr="007F1BB8" w:rsidSect="007965F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715F" w14:textId="77777777" w:rsidR="00C27D59" w:rsidRDefault="00C27D59">
      <w:r>
        <w:separator/>
      </w:r>
    </w:p>
  </w:endnote>
  <w:endnote w:type="continuationSeparator" w:id="0">
    <w:p w14:paraId="23FE2995" w14:textId="77777777" w:rsidR="00C27D59" w:rsidRDefault="00C27D59">
      <w:r>
        <w:continuationSeparator/>
      </w:r>
    </w:p>
  </w:endnote>
  <w:endnote w:type="continuationNotice" w:id="1">
    <w:p w14:paraId="281C8396" w14:textId="77777777" w:rsidR="00C27D59" w:rsidRDefault="00C27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CAEA" w14:textId="77777777" w:rsidR="00C27D59" w:rsidRDefault="00C27D59">
      <w:r>
        <w:separator/>
      </w:r>
    </w:p>
  </w:footnote>
  <w:footnote w:type="continuationSeparator" w:id="0">
    <w:p w14:paraId="40A6F15B" w14:textId="77777777" w:rsidR="00C27D59" w:rsidRDefault="00C27D59">
      <w:r>
        <w:continuationSeparator/>
      </w:r>
    </w:p>
  </w:footnote>
  <w:footnote w:type="continuationNotice" w:id="1">
    <w:p w14:paraId="3556014B" w14:textId="77777777" w:rsidR="00C27D59" w:rsidRDefault="00C27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85BC2"/>
    <w:multiLevelType w:val="hybridMultilevel"/>
    <w:tmpl w:val="15782094"/>
    <w:lvl w:ilvl="0" w:tplc="5D261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3F261B"/>
    <w:multiLevelType w:val="hybridMultilevel"/>
    <w:tmpl w:val="B93CDFA2"/>
    <w:lvl w:ilvl="0" w:tplc="78802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6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7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8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1902405645">
    <w:abstractNumId w:val="8"/>
  </w:num>
  <w:num w:numId="2" w16cid:durableId="18895973">
    <w:abstractNumId w:val="5"/>
  </w:num>
  <w:num w:numId="3" w16cid:durableId="448429743">
    <w:abstractNumId w:val="6"/>
  </w:num>
  <w:num w:numId="4" w16cid:durableId="1651518714">
    <w:abstractNumId w:val="7"/>
  </w:num>
  <w:num w:numId="5" w16cid:durableId="1661812448">
    <w:abstractNumId w:val="2"/>
  </w:num>
  <w:num w:numId="6" w16cid:durableId="334259759">
    <w:abstractNumId w:val="3"/>
  </w:num>
  <w:num w:numId="7" w16cid:durableId="1134443043">
    <w:abstractNumId w:val="4"/>
  </w:num>
  <w:num w:numId="8" w16cid:durableId="864051366">
    <w:abstractNumId w:val="0"/>
  </w:num>
  <w:num w:numId="9" w16cid:durableId="877161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009EF"/>
    <w:rsid w:val="00000C7E"/>
    <w:rsid w:val="000018CC"/>
    <w:rsid w:val="0000374A"/>
    <w:rsid w:val="00013BBD"/>
    <w:rsid w:val="00013E47"/>
    <w:rsid w:val="00013E86"/>
    <w:rsid w:val="00014395"/>
    <w:rsid w:val="00021BB1"/>
    <w:rsid w:val="00026067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438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0C03"/>
    <w:rsid w:val="000D3BA1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0B2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3C4C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C6098"/>
    <w:rsid w:val="001D1E3D"/>
    <w:rsid w:val="001D2E70"/>
    <w:rsid w:val="001D2EA8"/>
    <w:rsid w:val="001D3F44"/>
    <w:rsid w:val="001D5A4F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08D5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2A94"/>
    <w:rsid w:val="002E332E"/>
    <w:rsid w:val="002E52CD"/>
    <w:rsid w:val="002F0A02"/>
    <w:rsid w:val="002F1A74"/>
    <w:rsid w:val="002F6395"/>
    <w:rsid w:val="002F7E68"/>
    <w:rsid w:val="00300403"/>
    <w:rsid w:val="0030249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14F5"/>
    <w:rsid w:val="00392A9B"/>
    <w:rsid w:val="003930BF"/>
    <w:rsid w:val="00396DBF"/>
    <w:rsid w:val="003A2C38"/>
    <w:rsid w:val="003A6F57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166B5"/>
    <w:rsid w:val="004223CA"/>
    <w:rsid w:val="004223CC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67F7"/>
    <w:rsid w:val="00467B4E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B49F9"/>
    <w:rsid w:val="004D1FDC"/>
    <w:rsid w:val="004D2E45"/>
    <w:rsid w:val="004E28E4"/>
    <w:rsid w:val="004E44FA"/>
    <w:rsid w:val="004E562F"/>
    <w:rsid w:val="004E6230"/>
    <w:rsid w:val="004F7CC1"/>
    <w:rsid w:val="005002FB"/>
    <w:rsid w:val="00501729"/>
    <w:rsid w:val="00501CD5"/>
    <w:rsid w:val="00510553"/>
    <w:rsid w:val="00511CD4"/>
    <w:rsid w:val="0051277A"/>
    <w:rsid w:val="00514869"/>
    <w:rsid w:val="00514CDF"/>
    <w:rsid w:val="0051547C"/>
    <w:rsid w:val="0051679E"/>
    <w:rsid w:val="00516AE4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045B"/>
    <w:rsid w:val="005542F2"/>
    <w:rsid w:val="00555471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6B55"/>
    <w:rsid w:val="00577D91"/>
    <w:rsid w:val="00580B09"/>
    <w:rsid w:val="00583803"/>
    <w:rsid w:val="005848E8"/>
    <w:rsid w:val="005A3241"/>
    <w:rsid w:val="005B0CEB"/>
    <w:rsid w:val="005B59D6"/>
    <w:rsid w:val="005C14E5"/>
    <w:rsid w:val="005C1BE5"/>
    <w:rsid w:val="005C20E8"/>
    <w:rsid w:val="005C2472"/>
    <w:rsid w:val="005C3E2D"/>
    <w:rsid w:val="005C5383"/>
    <w:rsid w:val="005C5905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85DD3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6E4E2D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5F1"/>
    <w:rsid w:val="00796829"/>
    <w:rsid w:val="007A0D21"/>
    <w:rsid w:val="007A0DE2"/>
    <w:rsid w:val="007A2BC7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3707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57394"/>
    <w:rsid w:val="0086044D"/>
    <w:rsid w:val="00862FCC"/>
    <w:rsid w:val="00864D25"/>
    <w:rsid w:val="00875E99"/>
    <w:rsid w:val="00880F11"/>
    <w:rsid w:val="00881ABC"/>
    <w:rsid w:val="00883F6E"/>
    <w:rsid w:val="00884A62"/>
    <w:rsid w:val="00885793"/>
    <w:rsid w:val="00885986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D471F"/>
    <w:rsid w:val="008E37D2"/>
    <w:rsid w:val="008E39AC"/>
    <w:rsid w:val="008E51BD"/>
    <w:rsid w:val="008E715A"/>
    <w:rsid w:val="008E7430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2BE1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30F0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C7834"/>
    <w:rsid w:val="009D033B"/>
    <w:rsid w:val="009D0481"/>
    <w:rsid w:val="009E37FD"/>
    <w:rsid w:val="009E698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2066"/>
    <w:rsid w:val="00A13AA3"/>
    <w:rsid w:val="00A14A88"/>
    <w:rsid w:val="00A2192C"/>
    <w:rsid w:val="00A24CBB"/>
    <w:rsid w:val="00A313C0"/>
    <w:rsid w:val="00A34887"/>
    <w:rsid w:val="00A34CDF"/>
    <w:rsid w:val="00A4043B"/>
    <w:rsid w:val="00A42C7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5BB0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C5572"/>
    <w:rsid w:val="00AC74A8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882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60A"/>
    <w:rsid w:val="00BB5FE3"/>
    <w:rsid w:val="00BC0C1D"/>
    <w:rsid w:val="00BC17F7"/>
    <w:rsid w:val="00BC1B82"/>
    <w:rsid w:val="00BC5200"/>
    <w:rsid w:val="00BD41ED"/>
    <w:rsid w:val="00BD49C8"/>
    <w:rsid w:val="00BD682E"/>
    <w:rsid w:val="00BE02D4"/>
    <w:rsid w:val="00BE1608"/>
    <w:rsid w:val="00BE2330"/>
    <w:rsid w:val="00BE2494"/>
    <w:rsid w:val="00BE4290"/>
    <w:rsid w:val="00BE4FA8"/>
    <w:rsid w:val="00BE5D0E"/>
    <w:rsid w:val="00BE6F8C"/>
    <w:rsid w:val="00BF5B51"/>
    <w:rsid w:val="00BF7C4B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6BD0"/>
    <w:rsid w:val="00C27907"/>
    <w:rsid w:val="00C27D59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4140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7472A"/>
    <w:rsid w:val="00C75365"/>
    <w:rsid w:val="00C7691C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5C10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27DF0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DBC"/>
    <w:rsid w:val="00DB6E13"/>
    <w:rsid w:val="00DC124B"/>
    <w:rsid w:val="00DC21E3"/>
    <w:rsid w:val="00DC57D5"/>
    <w:rsid w:val="00DC7159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0A43"/>
    <w:rsid w:val="00E53BF6"/>
    <w:rsid w:val="00E540CF"/>
    <w:rsid w:val="00E54524"/>
    <w:rsid w:val="00E54F6E"/>
    <w:rsid w:val="00E621D7"/>
    <w:rsid w:val="00E743D6"/>
    <w:rsid w:val="00E74A74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0D63"/>
    <w:rsid w:val="00EC1350"/>
    <w:rsid w:val="00EC230E"/>
    <w:rsid w:val="00EC4532"/>
    <w:rsid w:val="00EC5054"/>
    <w:rsid w:val="00EC717D"/>
    <w:rsid w:val="00ED46B7"/>
    <w:rsid w:val="00ED5238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473FA"/>
    <w:rsid w:val="00F50809"/>
    <w:rsid w:val="00F5420B"/>
    <w:rsid w:val="00F56176"/>
    <w:rsid w:val="00F65F73"/>
    <w:rsid w:val="00F718A6"/>
    <w:rsid w:val="00F9339C"/>
    <w:rsid w:val="00F948F2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A481FC70-80FB-4F76-94A1-7C006FED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customStyle="1" w:styleId="Neapdorotaspaminjimas2">
    <w:name w:val="Neapdorotas paminėjimas2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9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20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2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874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483853">
                                                  <w:marLeft w:val="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940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140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18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838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0062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641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430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9334924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3144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3099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2656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8668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5765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0612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3303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35228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88045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261627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13181479">
                                                                                                                              <w:marLeft w:val="30"/>
                                                                                                                              <w:marRight w:val="30"/>
                                                                                                                              <w:marTop w:val="30"/>
                                                                                                                              <w:marBottom w:val="3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7123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37506597">
                                                                                                                                      <w:marLeft w:val="780"/>
                                                                                                                                      <w:marRight w:val="240"/>
                                                                                                                                      <w:marTop w:val="18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38802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954576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134405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0600097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1829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6184957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440888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72016660">
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0001890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866627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89630902">
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375294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295664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523F9-2939-4F06-A11C-BC9ADED94A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2</Pages>
  <Words>2408</Words>
  <Characters>1374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3775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dc:description/>
  <cp:lastModifiedBy>Vilma Skilandienė</cp:lastModifiedBy>
  <cp:revision>2</cp:revision>
  <cp:lastPrinted>2025-12-04T09:19:00Z</cp:lastPrinted>
  <dcterms:created xsi:type="dcterms:W3CDTF">2026-06-04T05:27:00Z</dcterms:created>
  <dcterms:modified xsi:type="dcterms:W3CDTF">2026-06-04T05:27:00Z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