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BDED" w14:textId="4562DE98" w:rsidR="00E17612" w:rsidRDefault="00704CFC" w:rsidP="00B33168">
      <w:pPr>
        <w:jc w:val="right"/>
        <w:rPr>
          <w:lang w:val="lt-LT"/>
        </w:rPr>
      </w:pPr>
      <w:r w:rsidRPr="00704CFC">
        <w:rPr>
          <w:b/>
          <w:sz w:val="24"/>
          <w:lang w:val="lt-LT"/>
        </w:rPr>
        <w:t>Projektas</w:t>
      </w:r>
      <w:r w:rsidR="008A646E">
        <w:rPr>
          <w:b/>
          <w:sz w:val="24"/>
          <w:lang w:val="lt-LT"/>
        </w:rPr>
        <w:t xml:space="preserve"> Nr. TSP-90</w:t>
      </w:r>
    </w:p>
    <w:p w14:paraId="66A489F9" w14:textId="5178853E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945865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36EA7C62" w14:textId="77777777" w:rsidR="003E42BB" w:rsidRPr="00101EA4" w:rsidRDefault="003E42BB">
      <w:pPr>
        <w:rPr>
          <w:sz w:val="22"/>
          <w:lang w:val="lt-LT"/>
        </w:rPr>
        <w:sectPr w:rsidR="003E42BB" w:rsidRPr="00101EA4" w:rsidSect="00D16E51">
          <w:headerReference w:type="first" r:id="rId8"/>
          <w:footerReference w:type="first" r:id="rId9"/>
          <w:type w:val="continuous"/>
          <w:pgSz w:w="11906" w:h="16838" w:code="9"/>
          <w:pgMar w:top="1276" w:right="567" w:bottom="1134" w:left="1701" w:header="624" w:footer="624" w:gutter="0"/>
          <w:cols w:space="1296"/>
        </w:sect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6D89A5B1" w14:textId="77777777" w:rsidTr="00335C97">
        <w:trPr>
          <w:trHeight w:val="609"/>
          <w:jc w:val="center"/>
        </w:trPr>
        <w:tc>
          <w:tcPr>
            <w:tcW w:w="9854" w:type="dxa"/>
          </w:tcPr>
          <w:p w14:paraId="5CB2997C" w14:textId="77777777" w:rsidR="00333316" w:rsidRDefault="00333316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</w:p>
          <w:p w14:paraId="4AB71ABD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101EA4" w14:paraId="5DD5274E" w14:textId="77777777" w:rsidTr="00CC22B4">
        <w:trPr>
          <w:trHeight w:val="627"/>
          <w:jc w:val="center"/>
        </w:trPr>
        <w:tc>
          <w:tcPr>
            <w:tcW w:w="9854" w:type="dxa"/>
          </w:tcPr>
          <w:p w14:paraId="54A659C1" w14:textId="3CF5F5F7" w:rsidR="00101EA4" w:rsidRPr="00101EA4" w:rsidRDefault="00D77A66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>
              <w:rPr>
                <w:b/>
                <w:szCs w:val="20"/>
                <w:lang w:val="lt-LT"/>
              </w:rPr>
              <w:t>DĖL KALVARIJOS SAVIVALDYBĖS 20</w:t>
            </w:r>
            <w:r w:rsidR="00AE0CDE">
              <w:rPr>
                <w:b/>
                <w:szCs w:val="20"/>
                <w:lang w:val="lt-LT"/>
              </w:rPr>
              <w:t>2</w:t>
            </w:r>
            <w:r w:rsidR="00D218EB">
              <w:rPr>
                <w:b/>
                <w:szCs w:val="20"/>
                <w:lang w:val="lt-LT"/>
              </w:rPr>
              <w:t>6</w:t>
            </w:r>
            <w:r>
              <w:rPr>
                <w:b/>
                <w:szCs w:val="20"/>
                <w:lang w:val="lt-LT"/>
              </w:rPr>
              <w:t xml:space="preserve"> METŲ BIUDŽETO </w:t>
            </w:r>
            <w:r w:rsidR="00BE277C">
              <w:rPr>
                <w:b/>
                <w:szCs w:val="20"/>
                <w:lang w:val="lt-LT"/>
              </w:rPr>
              <w:t>TIKSLINIMO</w:t>
            </w:r>
          </w:p>
          <w:p w14:paraId="0CCE3508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</w:p>
        </w:tc>
      </w:tr>
    </w:tbl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101EA4" w14:paraId="44D10C56" w14:textId="77777777">
        <w:tc>
          <w:tcPr>
            <w:tcW w:w="4822" w:type="dxa"/>
          </w:tcPr>
          <w:p w14:paraId="5551CC67" w14:textId="4F9FE209" w:rsidR="008B3173" w:rsidRPr="00101EA4" w:rsidRDefault="00DA45CD" w:rsidP="0030206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AE0CDE">
              <w:rPr>
                <w:lang w:val="lt-LT"/>
              </w:rPr>
              <w:t>2</w:t>
            </w:r>
            <w:r w:rsidR="00D218EB">
              <w:rPr>
                <w:lang w:val="lt-LT"/>
              </w:rPr>
              <w:t>6</w:t>
            </w:r>
            <w:r w:rsidR="00D77A66">
              <w:rPr>
                <w:lang w:val="lt-LT"/>
              </w:rPr>
              <w:t xml:space="preserve"> m.</w:t>
            </w:r>
            <w:r w:rsidR="00084A81">
              <w:rPr>
                <w:lang w:val="lt-LT"/>
              </w:rPr>
              <w:t xml:space="preserve"> </w:t>
            </w:r>
            <w:r w:rsidR="005577E9">
              <w:rPr>
                <w:lang w:val="lt-LT"/>
              </w:rPr>
              <w:t>birželio</w:t>
            </w:r>
            <w:r w:rsidR="00A52F40">
              <w:rPr>
                <w:lang w:val="lt-LT"/>
              </w:rPr>
              <w:t xml:space="preserve"> </w:t>
            </w:r>
            <w:r w:rsidR="00D77A66">
              <w:rPr>
                <w:lang w:val="lt-LT"/>
              </w:rPr>
              <w:t xml:space="preserve"> d.</w:t>
            </w:r>
          </w:p>
        </w:tc>
        <w:tc>
          <w:tcPr>
            <w:tcW w:w="540" w:type="dxa"/>
          </w:tcPr>
          <w:p w14:paraId="3E1B68EE" w14:textId="77777777" w:rsidR="008B3173" w:rsidRPr="00101EA4" w:rsidRDefault="008B3173" w:rsidP="0030206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01EA4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3C954050" w14:textId="77777777" w:rsidR="008B3173" w:rsidRPr="00101EA4" w:rsidRDefault="00D77A66" w:rsidP="0030206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  <w:r w:rsidR="00EC6932">
              <w:rPr>
                <w:lang w:val="lt-LT"/>
              </w:rPr>
              <w:t xml:space="preserve"> </w:t>
            </w:r>
          </w:p>
        </w:tc>
      </w:tr>
      <w:tr w:rsidR="008B3173" w:rsidRPr="00101EA4" w14:paraId="1878C0AA" w14:textId="77777777">
        <w:trPr>
          <w:cantSplit/>
        </w:trPr>
        <w:tc>
          <w:tcPr>
            <w:tcW w:w="9923" w:type="dxa"/>
            <w:gridSpan w:val="3"/>
          </w:tcPr>
          <w:p w14:paraId="22D31FD4" w14:textId="77777777" w:rsidR="008B3173" w:rsidRPr="00101EA4" w:rsidRDefault="008B3173" w:rsidP="0030206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6B83F985" w14:textId="77777777" w:rsidR="00FA0E37" w:rsidRDefault="00FA0E37" w:rsidP="00DE2B5A">
      <w:pPr>
        <w:pStyle w:val="Antrats"/>
        <w:ind w:firstLine="709"/>
        <w:jc w:val="both"/>
        <w:rPr>
          <w:lang w:val="lt-LT"/>
        </w:rPr>
      </w:pPr>
    </w:p>
    <w:p w14:paraId="41085342" w14:textId="77777777" w:rsidR="00D77A66" w:rsidRDefault="00D77A66" w:rsidP="00CC32E8">
      <w:pPr>
        <w:pStyle w:val="Antrats"/>
        <w:spacing w:line="360" w:lineRule="auto"/>
        <w:ind w:firstLine="709"/>
        <w:jc w:val="both"/>
        <w:rPr>
          <w:lang w:val="lt-LT"/>
        </w:rPr>
      </w:pPr>
      <w:r>
        <w:rPr>
          <w:lang w:val="lt-LT"/>
        </w:rPr>
        <w:t>Vadovaudamasi Lietuvos Respublikos vietos savivaldos įstatymo 1</w:t>
      </w:r>
      <w:r w:rsidR="008C6503">
        <w:rPr>
          <w:lang w:val="lt-LT"/>
        </w:rPr>
        <w:t>5</w:t>
      </w:r>
      <w:r>
        <w:rPr>
          <w:lang w:val="lt-LT"/>
        </w:rPr>
        <w:t xml:space="preserve"> straipsnio 2 dalies 1</w:t>
      </w:r>
      <w:r w:rsidR="008C6503">
        <w:rPr>
          <w:lang w:val="lt-LT"/>
        </w:rPr>
        <w:t>2</w:t>
      </w:r>
      <w:r>
        <w:rPr>
          <w:lang w:val="lt-LT"/>
        </w:rPr>
        <w:t xml:space="preserve"> punktu, </w:t>
      </w:r>
      <w:r w:rsidR="008C6503">
        <w:rPr>
          <w:lang w:val="lt-LT"/>
        </w:rPr>
        <w:t>66</w:t>
      </w:r>
      <w:r w:rsidR="003F3E3E">
        <w:rPr>
          <w:lang w:val="lt-LT"/>
        </w:rPr>
        <w:t xml:space="preserve"> straipsnio 2</w:t>
      </w:r>
      <w:r w:rsidR="00F23EBB">
        <w:rPr>
          <w:lang w:val="lt-LT"/>
        </w:rPr>
        <w:t xml:space="preserve"> dalimi</w:t>
      </w:r>
      <w:r w:rsidR="00A9789E">
        <w:rPr>
          <w:lang w:val="lt-LT"/>
        </w:rPr>
        <w:t xml:space="preserve"> ir</w:t>
      </w:r>
      <w:r w:rsidR="002839BA">
        <w:rPr>
          <w:lang w:val="lt-LT"/>
        </w:rPr>
        <w:t xml:space="preserve"> atsižvelgdama į</w:t>
      </w:r>
      <w:r w:rsidR="00B64EE4">
        <w:rPr>
          <w:lang w:val="lt-LT"/>
        </w:rPr>
        <w:t xml:space="preserve"> </w:t>
      </w:r>
      <w:r w:rsidR="00621C72">
        <w:rPr>
          <w:lang w:val="lt-LT"/>
        </w:rPr>
        <w:t>asignavimų valdytojų prašymus</w:t>
      </w:r>
      <w:r w:rsidR="00196DDB">
        <w:rPr>
          <w:lang w:val="lt-LT"/>
        </w:rPr>
        <w:t>,</w:t>
      </w:r>
      <w:r w:rsidR="004D52BF">
        <w:rPr>
          <w:lang w:val="lt-LT"/>
        </w:rPr>
        <w:t xml:space="preserve"> </w:t>
      </w:r>
      <w:r w:rsidR="008D6A8F">
        <w:rPr>
          <w:lang w:val="lt-LT"/>
        </w:rPr>
        <w:t>Kalvarijos savivaldybės taryba</w:t>
      </w:r>
      <w:r w:rsidR="00F76120">
        <w:rPr>
          <w:lang w:val="lt-LT"/>
        </w:rPr>
        <w:t xml:space="preserve"> </w:t>
      </w:r>
      <w:r w:rsidR="004312BC">
        <w:rPr>
          <w:lang w:val="lt-LT"/>
        </w:rPr>
        <w:t xml:space="preserve"> </w:t>
      </w:r>
      <w:r w:rsidR="008D6A8F">
        <w:rPr>
          <w:lang w:val="lt-LT"/>
        </w:rPr>
        <w:t>n</w:t>
      </w:r>
      <w:r>
        <w:rPr>
          <w:lang w:val="lt-LT"/>
        </w:rPr>
        <w:t xml:space="preserve"> u s p r e n d ž i a:</w:t>
      </w:r>
    </w:p>
    <w:p w14:paraId="7674DEC4" w14:textId="77FAAD41" w:rsidR="00867498" w:rsidRDefault="00973F83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</w:t>
      </w:r>
      <w:r w:rsidR="00CA0254">
        <w:rPr>
          <w:sz w:val="24"/>
          <w:szCs w:val="24"/>
          <w:lang w:val="lt-LT"/>
        </w:rPr>
        <w:t xml:space="preserve">. </w:t>
      </w:r>
      <w:r w:rsidR="00867498">
        <w:rPr>
          <w:sz w:val="24"/>
          <w:szCs w:val="24"/>
          <w:lang w:val="lt-LT"/>
        </w:rPr>
        <w:t>Pa</w:t>
      </w:r>
      <w:r w:rsidR="00196DDB">
        <w:rPr>
          <w:sz w:val="24"/>
          <w:szCs w:val="24"/>
          <w:lang w:val="lt-LT"/>
        </w:rPr>
        <w:t>tikslinti</w:t>
      </w:r>
      <w:r w:rsidR="00867498">
        <w:rPr>
          <w:sz w:val="24"/>
          <w:szCs w:val="24"/>
          <w:lang w:val="lt-LT"/>
        </w:rPr>
        <w:t xml:space="preserve"> Kalvarijos savivaldybės 20</w:t>
      </w:r>
      <w:r w:rsidR="00AE0CDE">
        <w:rPr>
          <w:sz w:val="24"/>
          <w:szCs w:val="24"/>
          <w:lang w:val="lt-LT"/>
        </w:rPr>
        <w:t>2</w:t>
      </w:r>
      <w:r w:rsidR="00D218EB">
        <w:rPr>
          <w:sz w:val="24"/>
          <w:szCs w:val="24"/>
          <w:lang w:val="lt-LT"/>
        </w:rPr>
        <w:t>6</w:t>
      </w:r>
      <w:r w:rsidR="00867498">
        <w:rPr>
          <w:sz w:val="24"/>
          <w:szCs w:val="24"/>
          <w:lang w:val="lt-LT"/>
        </w:rPr>
        <w:t xml:space="preserve"> metų biudžet</w:t>
      </w:r>
      <w:r w:rsidR="00196DDB">
        <w:rPr>
          <w:sz w:val="24"/>
          <w:szCs w:val="24"/>
          <w:lang w:val="lt-LT"/>
        </w:rPr>
        <w:t>ą,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atliekant tokius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veiksmus</w:t>
      </w:r>
      <w:r w:rsidR="00867498">
        <w:rPr>
          <w:sz w:val="24"/>
          <w:szCs w:val="24"/>
          <w:lang w:val="lt-LT"/>
        </w:rPr>
        <w:t>:</w:t>
      </w:r>
    </w:p>
    <w:p w14:paraId="7C92ED20" w14:textId="53925566" w:rsidR="00A74144" w:rsidRDefault="00FB7CD1" w:rsidP="00CC32E8">
      <w:pPr>
        <w:spacing w:line="360" w:lineRule="auto"/>
        <w:ind w:left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 </w:t>
      </w:r>
      <w:r w:rsidR="00A74144">
        <w:rPr>
          <w:sz w:val="24"/>
          <w:szCs w:val="24"/>
          <w:lang w:val="lt-LT"/>
        </w:rPr>
        <w:t>Pajamų dalyje</w:t>
      </w:r>
      <w:r w:rsidR="00012B12">
        <w:rPr>
          <w:sz w:val="24"/>
          <w:szCs w:val="24"/>
          <w:lang w:val="lt-LT"/>
        </w:rPr>
        <w:t xml:space="preserve"> padidinti</w:t>
      </w:r>
      <w:r w:rsidR="00362F05">
        <w:rPr>
          <w:sz w:val="24"/>
          <w:szCs w:val="24"/>
          <w:lang w:val="lt-LT"/>
        </w:rPr>
        <w:t>:</w:t>
      </w:r>
    </w:p>
    <w:p w14:paraId="2FBE6EE7" w14:textId="2FE30325" w:rsidR="003E6988" w:rsidRDefault="00296106" w:rsidP="00066100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F3FF8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FC73A3">
        <w:rPr>
          <w:sz w:val="24"/>
          <w:szCs w:val="24"/>
          <w:lang w:val="lt-LT"/>
        </w:rPr>
        <w:t xml:space="preserve"> </w:t>
      </w:r>
      <w:r w:rsidR="003E6988" w:rsidRPr="00BF4462">
        <w:rPr>
          <w:sz w:val="24"/>
          <w:szCs w:val="24"/>
          <w:lang w:val="lt-LT"/>
        </w:rPr>
        <w:t>valstybės</w:t>
      </w:r>
      <w:r w:rsidR="003E6988">
        <w:rPr>
          <w:sz w:val="24"/>
          <w:szCs w:val="24"/>
          <w:lang w:val="lt-LT"/>
        </w:rPr>
        <w:t xml:space="preserve"> biudžeto lėš</w:t>
      </w:r>
      <w:r w:rsidR="000703F0">
        <w:rPr>
          <w:sz w:val="24"/>
          <w:szCs w:val="24"/>
          <w:lang w:val="lt-LT"/>
        </w:rPr>
        <w:t>a</w:t>
      </w:r>
      <w:r w:rsidR="00DB68B3">
        <w:rPr>
          <w:sz w:val="24"/>
          <w:szCs w:val="24"/>
          <w:lang w:val="lt-LT"/>
        </w:rPr>
        <w:t>s</w:t>
      </w:r>
      <w:r w:rsidR="003E6988">
        <w:rPr>
          <w:sz w:val="24"/>
          <w:szCs w:val="24"/>
          <w:lang w:val="lt-LT"/>
        </w:rPr>
        <w:t>, gaut</w:t>
      </w:r>
      <w:r w:rsidR="00D338D4">
        <w:rPr>
          <w:sz w:val="24"/>
          <w:szCs w:val="24"/>
          <w:lang w:val="lt-LT"/>
        </w:rPr>
        <w:t>as</w:t>
      </w:r>
      <w:r w:rsidR="003E6988">
        <w:rPr>
          <w:sz w:val="24"/>
          <w:szCs w:val="24"/>
          <w:lang w:val="lt-LT"/>
        </w:rPr>
        <w:t xml:space="preserve"> iš kitų valdymo lygių:</w:t>
      </w:r>
    </w:p>
    <w:p w14:paraId="2A8AB725" w14:textId="144F8099" w:rsidR="00743969" w:rsidRPr="00CC3E8B" w:rsidRDefault="00743969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BB41DE" w:rsidRPr="00BF4462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 xml:space="preserve"> </w:t>
      </w:r>
      <w:r w:rsidR="00B33168">
        <w:rPr>
          <w:sz w:val="24"/>
          <w:szCs w:val="24"/>
          <w:lang w:val="lt-LT"/>
        </w:rPr>
        <w:t xml:space="preserve">vietinės reikšmės kelių priežiūrai </w:t>
      </w:r>
      <w:r w:rsidR="00012B12">
        <w:rPr>
          <w:sz w:val="24"/>
          <w:szCs w:val="24"/>
          <w:lang w:val="lt-LT"/>
        </w:rPr>
        <w:t>915,9 tūkst. Eur;</w:t>
      </w:r>
    </w:p>
    <w:p w14:paraId="77C73664" w14:textId="36131E0D" w:rsidR="0004032C" w:rsidRDefault="0004032C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="00FC73A3">
        <w:rPr>
          <w:sz w:val="24"/>
          <w:szCs w:val="24"/>
          <w:lang w:val="lt-LT"/>
        </w:rPr>
        <w:t>.2</w:t>
      </w:r>
      <w:r>
        <w:rPr>
          <w:sz w:val="24"/>
          <w:szCs w:val="24"/>
          <w:lang w:val="lt-LT"/>
        </w:rPr>
        <w:t>.</w:t>
      </w:r>
      <w:r w:rsidR="00012B12">
        <w:rPr>
          <w:sz w:val="24"/>
          <w:szCs w:val="24"/>
          <w:lang w:val="lt-LT"/>
        </w:rPr>
        <w:t xml:space="preserve"> paramai mokiniams (Ukrainos gyventojams, nukentėjusiems nuo karo veiksmų) 0,9 tūkst. Eur;</w:t>
      </w:r>
    </w:p>
    <w:p w14:paraId="0249231A" w14:textId="166D2463" w:rsidR="00012B12" w:rsidRDefault="0004032C" w:rsidP="00012B12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="00FC73A3">
        <w:rPr>
          <w:sz w:val="24"/>
          <w:szCs w:val="24"/>
          <w:lang w:val="lt-LT"/>
        </w:rPr>
        <w:t>.3</w:t>
      </w:r>
      <w:r w:rsidR="006C1060">
        <w:rPr>
          <w:sz w:val="24"/>
          <w:szCs w:val="24"/>
          <w:lang w:val="lt-LT"/>
        </w:rPr>
        <w:t>.</w:t>
      </w:r>
      <w:r w:rsidR="00942A58">
        <w:rPr>
          <w:sz w:val="24"/>
          <w:szCs w:val="24"/>
          <w:lang w:val="lt-LT"/>
        </w:rPr>
        <w:t xml:space="preserve"> </w:t>
      </w:r>
      <w:r w:rsidR="00012B12">
        <w:rPr>
          <w:sz w:val="24"/>
          <w:szCs w:val="24"/>
          <w:lang w:val="lt-LT"/>
        </w:rPr>
        <w:t>piniginei socialinei paramai nepasiturintiems gyventojams (Ukrainos gyventojams, nukentėjusiems nuo karo veiksmų) 5,5 tūkst. Eur;</w:t>
      </w:r>
    </w:p>
    <w:p w14:paraId="5F979489" w14:textId="0A5DAB92" w:rsidR="00853516" w:rsidRDefault="005C3B89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.4.</w:t>
      </w:r>
      <w:r w:rsidR="007A0706">
        <w:rPr>
          <w:sz w:val="24"/>
          <w:szCs w:val="24"/>
          <w:lang w:val="lt-LT"/>
        </w:rPr>
        <w:t xml:space="preserve"> </w:t>
      </w:r>
      <w:r w:rsidR="00012B12">
        <w:rPr>
          <w:sz w:val="24"/>
          <w:szCs w:val="24"/>
          <w:lang w:val="lt-LT"/>
        </w:rPr>
        <w:t>akredituotai vaikų dienos socialinei priežiūrai (Ukrainos gyventojams, nukentėjusiems nuo karo veiksmų) 0,4 tūkst. Eur;</w:t>
      </w:r>
    </w:p>
    <w:p w14:paraId="7A24AD18" w14:textId="0D736F24" w:rsidR="00012B12" w:rsidRDefault="00012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96470A">
        <w:rPr>
          <w:sz w:val="24"/>
          <w:szCs w:val="24"/>
          <w:lang w:val="lt-LT"/>
        </w:rPr>
        <w:t>1.</w:t>
      </w:r>
      <w:r>
        <w:rPr>
          <w:sz w:val="24"/>
          <w:szCs w:val="24"/>
          <w:lang w:val="lt-LT"/>
        </w:rPr>
        <w:t>5. mokytojų personalo optimizavimui 2,6 tūkst. Eur;</w:t>
      </w:r>
    </w:p>
    <w:p w14:paraId="0BA209D0" w14:textId="392D8005" w:rsidR="00012B12" w:rsidRDefault="00012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96470A">
        <w:rPr>
          <w:sz w:val="24"/>
          <w:szCs w:val="24"/>
          <w:lang w:val="lt-LT"/>
        </w:rPr>
        <w:t>1.</w:t>
      </w:r>
      <w:r>
        <w:rPr>
          <w:sz w:val="24"/>
          <w:szCs w:val="24"/>
          <w:lang w:val="lt-LT"/>
        </w:rPr>
        <w:t>6. moksleivių dainų šventės transporto išlaidoms kompensuoti 6,8 tūkst. Eur;</w:t>
      </w:r>
    </w:p>
    <w:p w14:paraId="799D558B" w14:textId="6CC47935" w:rsidR="00012B12" w:rsidRDefault="00012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96470A">
        <w:rPr>
          <w:sz w:val="24"/>
          <w:szCs w:val="24"/>
          <w:lang w:val="lt-LT"/>
        </w:rPr>
        <w:t>1.</w:t>
      </w:r>
      <w:r>
        <w:rPr>
          <w:sz w:val="24"/>
          <w:szCs w:val="24"/>
          <w:lang w:val="lt-LT"/>
        </w:rPr>
        <w:t>7. bendruomeninei veiklai stiprinti 27,4 tūkst. Eur;</w:t>
      </w:r>
    </w:p>
    <w:p w14:paraId="2A658E2D" w14:textId="517EF27E" w:rsidR="00E871F8" w:rsidRDefault="00E871F8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1.1.2. ES finansinės paramos lėšas projektams </w:t>
      </w:r>
      <w:r w:rsidR="00012B12">
        <w:rPr>
          <w:sz w:val="24"/>
          <w:szCs w:val="24"/>
          <w:lang w:val="lt-LT"/>
        </w:rPr>
        <w:t>(grąžintas) 73,7 tūkst. Eur;</w:t>
      </w:r>
    </w:p>
    <w:p w14:paraId="55B08E61" w14:textId="52883E16" w:rsidR="00357A3C" w:rsidRDefault="00357A3C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1.1.3.</w:t>
      </w:r>
      <w:r w:rsidR="00012B12">
        <w:rPr>
          <w:sz w:val="24"/>
          <w:szCs w:val="24"/>
          <w:lang w:val="lt-LT"/>
        </w:rPr>
        <w:t xml:space="preserve"> valstybės deleguotos</w:t>
      </w:r>
      <w:r w:rsidR="008765E2">
        <w:rPr>
          <w:sz w:val="24"/>
          <w:szCs w:val="24"/>
          <w:lang w:val="lt-LT"/>
        </w:rPr>
        <w:t xml:space="preserve"> (perduotos savivaldybėms)</w:t>
      </w:r>
      <w:r w:rsidR="00012B12">
        <w:rPr>
          <w:sz w:val="24"/>
          <w:szCs w:val="24"/>
          <w:lang w:val="lt-LT"/>
        </w:rPr>
        <w:t xml:space="preserve"> funkcijos – priešgaisrinių tarnybų darbo organizavimui – 9,0 tūkst. Eur;</w:t>
      </w:r>
    </w:p>
    <w:p w14:paraId="10EFF066" w14:textId="5F187631" w:rsidR="00012B12" w:rsidRDefault="00012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1.1.4. parduoto turto pajamas:</w:t>
      </w:r>
    </w:p>
    <w:p w14:paraId="5386BCA3" w14:textId="4A028617" w:rsidR="00012B12" w:rsidRDefault="00012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1.1.4.1. už valstybinius žemės sklypus 70,0 tūkst. Eur;</w:t>
      </w:r>
    </w:p>
    <w:p w14:paraId="1DB35BA6" w14:textId="33BDC14A" w:rsidR="00012B12" w:rsidRDefault="00012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1.1.4.2. už negyvenamuosius pastatus </w:t>
      </w:r>
      <w:r w:rsidR="00F024EF">
        <w:rPr>
          <w:sz w:val="24"/>
          <w:szCs w:val="24"/>
          <w:lang w:val="lt-LT"/>
        </w:rPr>
        <w:t>152,0 tūkst. Eur;</w:t>
      </w:r>
    </w:p>
    <w:p w14:paraId="35D1F0F1" w14:textId="79AABFC5" w:rsidR="00F024EF" w:rsidRDefault="00F024EF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1.1.5. specialiųjų programų lėšas – pajamas už valstybinius gamtos išteklius – 39,7 tūkst. Eur.</w:t>
      </w:r>
    </w:p>
    <w:p w14:paraId="3380BF13" w14:textId="38738AF0" w:rsidR="003E6988" w:rsidRDefault="00904BA4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</w:t>
      </w:r>
      <w:r w:rsidR="00D93E5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</w:t>
      </w:r>
      <w:r w:rsidR="00540984">
        <w:rPr>
          <w:sz w:val="24"/>
          <w:szCs w:val="24"/>
          <w:lang w:val="lt-LT"/>
        </w:rPr>
        <w:t>Asignavimų dalyje</w:t>
      </w:r>
      <w:r w:rsidR="000E2BB5">
        <w:rPr>
          <w:sz w:val="24"/>
          <w:szCs w:val="24"/>
          <w:lang w:val="lt-LT"/>
        </w:rPr>
        <w:t xml:space="preserve"> tikslinti</w:t>
      </w:r>
      <w:r w:rsidR="003E6988">
        <w:rPr>
          <w:sz w:val="24"/>
          <w:szCs w:val="24"/>
          <w:lang w:val="lt-LT"/>
        </w:rPr>
        <w:t>:</w:t>
      </w:r>
    </w:p>
    <w:p w14:paraId="36A22C3F" w14:textId="2DBCA6F0" w:rsidR="003D4C7A" w:rsidRDefault="0062529B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A24B81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 xml:space="preserve">. </w:t>
      </w:r>
      <w:r w:rsidR="003D4C7A">
        <w:rPr>
          <w:sz w:val="24"/>
          <w:szCs w:val="24"/>
          <w:lang w:val="lt-LT"/>
        </w:rPr>
        <w:t>valstybės biudžeto lėšų, gautų iš kitų valdymo lygių, sąmatose:</w:t>
      </w:r>
    </w:p>
    <w:p w14:paraId="68B52335" w14:textId="77777777" w:rsidR="00853516" w:rsidRDefault="00E73AF1" w:rsidP="00853516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A24B81">
        <w:rPr>
          <w:sz w:val="24"/>
          <w:szCs w:val="24"/>
          <w:lang w:val="lt-LT"/>
        </w:rPr>
        <w:t>1.1.</w:t>
      </w:r>
      <w:r w:rsidR="00853516">
        <w:rPr>
          <w:sz w:val="24"/>
          <w:szCs w:val="24"/>
          <w:lang w:val="lt-LT"/>
        </w:rPr>
        <w:t xml:space="preserve"> 1 programa „Švietimo kokybės ir ugdymo(</w:t>
      </w:r>
      <w:proofErr w:type="spellStart"/>
      <w:r w:rsidR="00853516">
        <w:rPr>
          <w:sz w:val="24"/>
          <w:szCs w:val="24"/>
          <w:lang w:val="lt-LT"/>
        </w:rPr>
        <w:t>si</w:t>
      </w:r>
      <w:proofErr w:type="spellEnd"/>
      <w:r w:rsidR="00853516"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853516" w:rsidRPr="004070D4" w14:paraId="19EFD81B" w14:textId="77777777" w:rsidTr="003F508A">
        <w:trPr>
          <w:trHeight w:val="1157"/>
        </w:trPr>
        <w:tc>
          <w:tcPr>
            <w:tcW w:w="5648" w:type="dxa"/>
          </w:tcPr>
          <w:p w14:paraId="0814968D" w14:textId="77777777" w:rsidR="00853516" w:rsidRPr="004070D4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lastRenderedPageBreak/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8E06116" w14:textId="77777777" w:rsidR="00853516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2F955DE" w14:textId="77777777" w:rsidR="00853516" w:rsidRPr="004070D4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62600D6C" w14:textId="77777777" w:rsidR="00853516" w:rsidRPr="004070D4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853516" w:rsidRPr="004070D4" w14:paraId="74BEBBB1" w14:textId="77777777" w:rsidTr="003F508A">
        <w:trPr>
          <w:trHeight w:val="218"/>
        </w:trPr>
        <w:tc>
          <w:tcPr>
            <w:tcW w:w="5648" w:type="dxa"/>
          </w:tcPr>
          <w:p w14:paraId="21423E8E" w14:textId="0D68C1AB" w:rsidR="00853516" w:rsidRDefault="0021611C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056690A7" w14:textId="5D7AF917" w:rsidR="00853516" w:rsidRDefault="00853516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4AC7F996" w14:textId="588ABCD4" w:rsidR="00853516" w:rsidRDefault="00853516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21611C" w:rsidRPr="004070D4" w14:paraId="7C9E1B50" w14:textId="77777777" w:rsidTr="009C691B">
        <w:trPr>
          <w:trHeight w:val="218"/>
        </w:trPr>
        <w:tc>
          <w:tcPr>
            <w:tcW w:w="5648" w:type="dxa"/>
          </w:tcPr>
          <w:p w14:paraId="6A63F19F" w14:textId="79FDD3CD" w:rsidR="0021611C" w:rsidRDefault="0021611C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mokytojų personalo optimizavimas </w:t>
            </w:r>
          </w:p>
        </w:tc>
        <w:tc>
          <w:tcPr>
            <w:tcW w:w="1577" w:type="dxa"/>
          </w:tcPr>
          <w:p w14:paraId="173950DB" w14:textId="77777777" w:rsidR="0021611C" w:rsidRDefault="0021611C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+2,6</w:t>
            </w:r>
          </w:p>
        </w:tc>
        <w:tc>
          <w:tcPr>
            <w:tcW w:w="1483" w:type="dxa"/>
          </w:tcPr>
          <w:p w14:paraId="0CDFB136" w14:textId="77777777" w:rsidR="0021611C" w:rsidRDefault="0021611C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8765E2" w:rsidRPr="004070D4" w14:paraId="751C2DC6" w14:textId="77777777" w:rsidTr="003F508A">
        <w:trPr>
          <w:trHeight w:val="218"/>
        </w:trPr>
        <w:tc>
          <w:tcPr>
            <w:tcW w:w="5648" w:type="dxa"/>
          </w:tcPr>
          <w:p w14:paraId="6302FB97" w14:textId="2071EF41" w:rsidR="008765E2" w:rsidRDefault="00C6751B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m</w:t>
            </w:r>
            <w:r w:rsidR="008765E2">
              <w:rPr>
                <w:sz w:val="24"/>
                <w:szCs w:val="24"/>
                <w:lang w:val="lt-LT"/>
              </w:rPr>
              <w:t xml:space="preserve">oksleivių dainų šventės transporto išlaidų kompensavimas </w:t>
            </w:r>
          </w:p>
        </w:tc>
        <w:tc>
          <w:tcPr>
            <w:tcW w:w="1577" w:type="dxa"/>
          </w:tcPr>
          <w:p w14:paraId="1B998686" w14:textId="77777777" w:rsidR="008765E2" w:rsidRDefault="008765E2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  <w:p w14:paraId="047AB490" w14:textId="26440C53" w:rsidR="008765E2" w:rsidRDefault="008765E2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+6,8</w:t>
            </w:r>
          </w:p>
        </w:tc>
        <w:tc>
          <w:tcPr>
            <w:tcW w:w="1483" w:type="dxa"/>
          </w:tcPr>
          <w:p w14:paraId="5400AD39" w14:textId="77777777" w:rsidR="008765E2" w:rsidRDefault="008765E2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  <w:p w14:paraId="726DB095" w14:textId="6BCA8943" w:rsidR="008765E2" w:rsidRDefault="008765E2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853516" w:rsidRPr="004070D4" w14:paraId="49DEC2EF" w14:textId="77777777" w:rsidTr="003F508A">
        <w:tc>
          <w:tcPr>
            <w:tcW w:w="5648" w:type="dxa"/>
          </w:tcPr>
          <w:p w14:paraId="54336B16" w14:textId="77777777" w:rsidR="00853516" w:rsidRDefault="00853516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53A01983" w14:textId="1C295508" w:rsidR="00853516" w:rsidRPr="00B52E8B" w:rsidRDefault="001B0518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+9,4</w:t>
            </w:r>
          </w:p>
        </w:tc>
        <w:tc>
          <w:tcPr>
            <w:tcW w:w="1483" w:type="dxa"/>
          </w:tcPr>
          <w:p w14:paraId="3FFF8D5B" w14:textId="0ADB3B4F" w:rsidR="00853516" w:rsidRPr="00B52E8B" w:rsidRDefault="001B0518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29552617" w14:textId="01E933BA" w:rsidR="00853516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57D08C01" w14:textId="77777777" w:rsidR="009F1980" w:rsidRDefault="00853516" w:rsidP="009F1980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1.2.1.2.</w:t>
      </w:r>
      <w:r w:rsidR="001B0518">
        <w:rPr>
          <w:sz w:val="24"/>
          <w:szCs w:val="24"/>
          <w:lang w:val="lt-LT"/>
        </w:rPr>
        <w:t xml:space="preserve"> 2 programa</w:t>
      </w:r>
      <w:r w:rsidR="009F1980">
        <w:rPr>
          <w:sz w:val="24"/>
          <w:szCs w:val="24"/>
          <w:lang w:val="lt-LT"/>
        </w:rPr>
        <w:t xml:space="preserve"> „Kultūros, sporto ir nevyriausybinio sektoriaus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F1980" w:rsidRPr="004070D4" w14:paraId="46705B09" w14:textId="77777777" w:rsidTr="009C691B">
        <w:trPr>
          <w:trHeight w:val="1157"/>
        </w:trPr>
        <w:tc>
          <w:tcPr>
            <w:tcW w:w="5648" w:type="dxa"/>
          </w:tcPr>
          <w:p w14:paraId="7697E2A5" w14:textId="77777777" w:rsidR="009F1980" w:rsidRPr="004070D4" w:rsidRDefault="009F1980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3BDEBD71" w14:textId="77777777" w:rsidR="009F1980" w:rsidRDefault="009F1980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B16684C" w14:textId="77777777" w:rsidR="009F1980" w:rsidRPr="004070D4" w:rsidRDefault="009F1980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5AC1A0D" w14:textId="77777777" w:rsidR="009F1980" w:rsidRPr="004070D4" w:rsidRDefault="009F1980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9F1980" w:rsidRPr="004070D4" w14:paraId="3BE3027B" w14:textId="77777777" w:rsidTr="009C691B">
        <w:trPr>
          <w:trHeight w:val="218"/>
        </w:trPr>
        <w:tc>
          <w:tcPr>
            <w:tcW w:w="5648" w:type="dxa"/>
          </w:tcPr>
          <w:p w14:paraId="5F613AD7" w14:textId="0885C529" w:rsidR="009F1980" w:rsidRDefault="00CC5AFD" w:rsidP="009C691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Bendruomenin</w:t>
            </w:r>
            <w:r w:rsidR="00C6751B">
              <w:rPr>
                <w:sz w:val="24"/>
                <w:szCs w:val="24"/>
                <w:lang w:val="lt-LT"/>
              </w:rPr>
              <w:t>ės</w:t>
            </w:r>
            <w:r>
              <w:rPr>
                <w:sz w:val="24"/>
                <w:szCs w:val="24"/>
                <w:lang w:val="lt-LT"/>
              </w:rPr>
              <w:t xml:space="preserve"> veikl</w:t>
            </w:r>
            <w:r w:rsidR="00C6751B">
              <w:rPr>
                <w:sz w:val="24"/>
                <w:szCs w:val="24"/>
                <w:lang w:val="lt-LT"/>
              </w:rPr>
              <w:t>os</w:t>
            </w:r>
            <w:r>
              <w:rPr>
                <w:sz w:val="24"/>
                <w:szCs w:val="24"/>
                <w:lang w:val="lt-LT"/>
              </w:rPr>
              <w:t xml:space="preserve"> stiprin</w:t>
            </w:r>
            <w:r w:rsidR="00C6751B">
              <w:rPr>
                <w:sz w:val="24"/>
                <w:szCs w:val="24"/>
                <w:lang w:val="lt-LT"/>
              </w:rPr>
              <w:t>imas</w:t>
            </w:r>
            <w:r>
              <w:rPr>
                <w:sz w:val="24"/>
                <w:szCs w:val="24"/>
                <w:lang w:val="lt-LT"/>
              </w:rPr>
              <w:t xml:space="preserve"> (administracija)</w:t>
            </w:r>
          </w:p>
        </w:tc>
        <w:tc>
          <w:tcPr>
            <w:tcW w:w="1577" w:type="dxa"/>
          </w:tcPr>
          <w:p w14:paraId="301B2A64" w14:textId="15C282EF" w:rsidR="009F1980" w:rsidRDefault="00CC5AFD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+27,4</w:t>
            </w:r>
          </w:p>
        </w:tc>
        <w:tc>
          <w:tcPr>
            <w:tcW w:w="1483" w:type="dxa"/>
          </w:tcPr>
          <w:p w14:paraId="1D360177" w14:textId="4EFD4829" w:rsidR="009F1980" w:rsidRDefault="00CC5AFD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9F1980" w:rsidRPr="004070D4" w14:paraId="4960B829" w14:textId="77777777" w:rsidTr="009C691B">
        <w:tc>
          <w:tcPr>
            <w:tcW w:w="5648" w:type="dxa"/>
          </w:tcPr>
          <w:p w14:paraId="0EE2F0C5" w14:textId="77777777" w:rsidR="009F1980" w:rsidRDefault="009F1980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333B5F01" w14:textId="4CF46A12" w:rsidR="009F1980" w:rsidRPr="00B52E8B" w:rsidRDefault="00CC5AFD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+27,4</w:t>
            </w:r>
          </w:p>
        </w:tc>
        <w:tc>
          <w:tcPr>
            <w:tcW w:w="1483" w:type="dxa"/>
          </w:tcPr>
          <w:p w14:paraId="07B86E00" w14:textId="29861110" w:rsidR="009F1980" w:rsidRPr="00B52E8B" w:rsidRDefault="00CC5AFD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7C133190" w14:textId="1E85E5A6" w:rsidR="001B0518" w:rsidRDefault="001B0518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5368674" w14:textId="3A95D339" w:rsidR="00853E80" w:rsidRDefault="00CC5AFD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1.2.1.3. </w:t>
      </w:r>
      <w:r w:rsidR="00853E80" w:rsidRPr="009254C6">
        <w:rPr>
          <w:sz w:val="24"/>
          <w:szCs w:val="24"/>
          <w:lang w:val="lt-LT"/>
        </w:rPr>
        <w:t>3</w:t>
      </w:r>
      <w:r w:rsidR="00853E80">
        <w:rPr>
          <w:sz w:val="24"/>
          <w:szCs w:val="24"/>
          <w:lang w:val="lt-LT"/>
        </w:rPr>
        <w:t xml:space="preserve"> programa „Socialinių reikalų </w:t>
      </w:r>
      <w:r w:rsidR="00A24B81">
        <w:rPr>
          <w:sz w:val="24"/>
          <w:szCs w:val="24"/>
          <w:lang w:val="lt-LT"/>
        </w:rPr>
        <w:t>ir visuomenės sveikatos stiprinimo</w:t>
      </w:r>
      <w:r w:rsidR="00853E80"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B1BE1" w:rsidRPr="004070D4" w14:paraId="7C2DDE87" w14:textId="77777777" w:rsidTr="00176813">
        <w:trPr>
          <w:trHeight w:val="1157"/>
        </w:trPr>
        <w:tc>
          <w:tcPr>
            <w:tcW w:w="5648" w:type="dxa"/>
          </w:tcPr>
          <w:p w14:paraId="50EFDEEC" w14:textId="77777777" w:rsidR="00DB1BE1" w:rsidRPr="004070D4" w:rsidRDefault="00DB1BE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D47D45C" w14:textId="48277840" w:rsidR="00DB1BE1" w:rsidRDefault="00DB1BE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7AA91FB" w14:textId="77777777" w:rsidR="00DB1BE1" w:rsidRPr="004070D4" w:rsidRDefault="00DB1BE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5AF2BBE" w14:textId="1B58B499" w:rsidR="00DB1BE1" w:rsidRPr="004070D4" w:rsidRDefault="00092A6B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DB1BE1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357A3C" w:rsidRPr="004070D4" w14:paraId="71BF810F" w14:textId="77777777" w:rsidTr="007D4A6A">
        <w:trPr>
          <w:trHeight w:val="218"/>
        </w:trPr>
        <w:tc>
          <w:tcPr>
            <w:tcW w:w="5648" w:type="dxa"/>
          </w:tcPr>
          <w:p w14:paraId="4B38F0D0" w14:textId="75DFB87E" w:rsidR="00357A3C" w:rsidRDefault="004C33A1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Nemokamas mokinių maitinimas</w:t>
            </w:r>
            <w:r w:rsidR="00C6751B">
              <w:rPr>
                <w:sz w:val="24"/>
                <w:szCs w:val="24"/>
                <w:lang w:val="lt-LT"/>
              </w:rPr>
              <w:t>:</w:t>
            </w:r>
          </w:p>
        </w:tc>
        <w:tc>
          <w:tcPr>
            <w:tcW w:w="1577" w:type="dxa"/>
          </w:tcPr>
          <w:p w14:paraId="627B3E17" w14:textId="663C1B98" w:rsidR="00357A3C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2D09F317" w14:textId="22C477FE" w:rsidR="00357A3C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C6751B" w:rsidRPr="004070D4" w14:paraId="7FE71DE2" w14:textId="77777777" w:rsidTr="007D4A6A">
        <w:trPr>
          <w:trHeight w:val="218"/>
        </w:trPr>
        <w:tc>
          <w:tcPr>
            <w:tcW w:w="5648" w:type="dxa"/>
          </w:tcPr>
          <w:p w14:paraId="5C7DEC4F" w14:textId="06F7285A" w:rsidR="00C6751B" w:rsidRDefault="00C6751B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Kalvarijos gimnazija</w:t>
            </w:r>
          </w:p>
        </w:tc>
        <w:tc>
          <w:tcPr>
            <w:tcW w:w="1577" w:type="dxa"/>
          </w:tcPr>
          <w:p w14:paraId="65DF75AD" w14:textId="5087028D" w:rsidR="00C6751B" w:rsidRDefault="00C6751B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+0,5</w:t>
            </w:r>
          </w:p>
        </w:tc>
        <w:tc>
          <w:tcPr>
            <w:tcW w:w="1483" w:type="dxa"/>
          </w:tcPr>
          <w:p w14:paraId="48B26C07" w14:textId="12961586" w:rsidR="00C6751B" w:rsidRDefault="00C6751B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4C33A1" w:rsidRPr="004070D4" w14:paraId="234F18AE" w14:textId="77777777" w:rsidTr="007D4A6A">
        <w:trPr>
          <w:trHeight w:val="218"/>
        </w:trPr>
        <w:tc>
          <w:tcPr>
            <w:tcW w:w="5648" w:type="dxa"/>
          </w:tcPr>
          <w:p w14:paraId="342B5EF0" w14:textId="0B111747" w:rsidR="004C33A1" w:rsidRDefault="00C6751B" w:rsidP="004C33A1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4C33A1">
              <w:rPr>
                <w:sz w:val="24"/>
                <w:szCs w:val="24"/>
                <w:lang w:val="lt-LT"/>
              </w:rPr>
              <w:t>Akmenynų pagr</w:t>
            </w:r>
            <w:r>
              <w:rPr>
                <w:sz w:val="24"/>
                <w:szCs w:val="24"/>
                <w:lang w:val="lt-LT"/>
              </w:rPr>
              <w:t xml:space="preserve">indinė </w:t>
            </w:r>
            <w:r w:rsidR="004C33A1">
              <w:rPr>
                <w:sz w:val="24"/>
                <w:szCs w:val="24"/>
                <w:lang w:val="lt-LT"/>
              </w:rPr>
              <w:t xml:space="preserve"> mokykla</w:t>
            </w:r>
          </w:p>
        </w:tc>
        <w:tc>
          <w:tcPr>
            <w:tcW w:w="1577" w:type="dxa"/>
          </w:tcPr>
          <w:p w14:paraId="7EE5F2C1" w14:textId="109AA3C5" w:rsidR="004C33A1" w:rsidRDefault="004C33A1" w:rsidP="004C33A1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+0,3</w:t>
            </w:r>
          </w:p>
        </w:tc>
        <w:tc>
          <w:tcPr>
            <w:tcW w:w="1483" w:type="dxa"/>
          </w:tcPr>
          <w:p w14:paraId="569EC096" w14:textId="622EF334" w:rsidR="004C33A1" w:rsidRDefault="004C33A1" w:rsidP="004C33A1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C6751B" w:rsidRPr="004070D4" w14:paraId="5D0B604F" w14:textId="77777777" w:rsidTr="007D4A6A">
        <w:trPr>
          <w:trHeight w:val="218"/>
        </w:trPr>
        <w:tc>
          <w:tcPr>
            <w:tcW w:w="5648" w:type="dxa"/>
          </w:tcPr>
          <w:p w14:paraId="7FB25E22" w14:textId="17131474" w:rsidR="00C6751B" w:rsidRDefault="00C6751B" w:rsidP="004C33A1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78D23E8D" w14:textId="77777777" w:rsidR="00C6751B" w:rsidRDefault="00C6751B" w:rsidP="004C33A1">
            <w:pPr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4B69F55" w14:textId="77777777" w:rsidR="00C6751B" w:rsidRDefault="00C6751B" w:rsidP="004C33A1">
            <w:pPr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0771B3" w:rsidRPr="004070D4" w14:paraId="06453CFA" w14:textId="77777777" w:rsidTr="007D4A6A">
        <w:trPr>
          <w:trHeight w:val="218"/>
        </w:trPr>
        <w:tc>
          <w:tcPr>
            <w:tcW w:w="5648" w:type="dxa"/>
          </w:tcPr>
          <w:p w14:paraId="34F16C24" w14:textId="4FB1008B" w:rsidR="000771B3" w:rsidRDefault="00C6751B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p</w:t>
            </w:r>
            <w:r w:rsidR="004C33A1">
              <w:rPr>
                <w:sz w:val="24"/>
                <w:szCs w:val="24"/>
                <w:lang w:val="lt-LT"/>
              </w:rPr>
              <w:t>iniginė socialinė parama</w:t>
            </w:r>
          </w:p>
        </w:tc>
        <w:tc>
          <w:tcPr>
            <w:tcW w:w="1577" w:type="dxa"/>
          </w:tcPr>
          <w:p w14:paraId="2CCE6E2E" w14:textId="4FDDD348" w:rsidR="000771B3" w:rsidRDefault="004C33A1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+5,3</w:t>
            </w:r>
          </w:p>
        </w:tc>
        <w:tc>
          <w:tcPr>
            <w:tcW w:w="1483" w:type="dxa"/>
          </w:tcPr>
          <w:p w14:paraId="0665B108" w14:textId="1EC1AB11" w:rsidR="000771B3" w:rsidRDefault="004C33A1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0771B3" w:rsidRPr="004070D4" w14:paraId="4D3DFC82" w14:textId="77777777" w:rsidTr="007D4A6A">
        <w:trPr>
          <w:trHeight w:val="218"/>
        </w:trPr>
        <w:tc>
          <w:tcPr>
            <w:tcW w:w="5648" w:type="dxa"/>
          </w:tcPr>
          <w:p w14:paraId="27CE0277" w14:textId="55CC05FB" w:rsidR="000771B3" w:rsidRDefault="00C6751B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a</w:t>
            </w:r>
            <w:r w:rsidR="004C33A1">
              <w:rPr>
                <w:sz w:val="24"/>
                <w:szCs w:val="24"/>
                <w:lang w:val="lt-LT"/>
              </w:rPr>
              <w:t>kredituota vaikų dienos socialinė priežiūra</w:t>
            </w:r>
          </w:p>
        </w:tc>
        <w:tc>
          <w:tcPr>
            <w:tcW w:w="1577" w:type="dxa"/>
          </w:tcPr>
          <w:p w14:paraId="25414A93" w14:textId="3B1371C6" w:rsidR="004C33A1" w:rsidRDefault="004C33A1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+0,4</w:t>
            </w:r>
          </w:p>
        </w:tc>
        <w:tc>
          <w:tcPr>
            <w:tcW w:w="1483" w:type="dxa"/>
          </w:tcPr>
          <w:p w14:paraId="54D6BDD8" w14:textId="68C758C3" w:rsidR="004C33A1" w:rsidRDefault="004C33A1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357A3C" w:rsidRPr="004070D4" w14:paraId="27E0BE21" w14:textId="77777777" w:rsidTr="007D4A6A">
        <w:trPr>
          <w:trHeight w:val="218"/>
        </w:trPr>
        <w:tc>
          <w:tcPr>
            <w:tcW w:w="5648" w:type="dxa"/>
          </w:tcPr>
          <w:p w14:paraId="762A9F28" w14:textId="2621EF57" w:rsidR="00357A3C" w:rsidRDefault="00357A3C" w:rsidP="0021611C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5C28B37F" w14:textId="33DD3AF9" w:rsidR="00357A3C" w:rsidRPr="00357A3C" w:rsidRDefault="004C33A1" w:rsidP="00F23DD5">
            <w:pPr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+6,5</w:t>
            </w:r>
          </w:p>
        </w:tc>
        <w:tc>
          <w:tcPr>
            <w:tcW w:w="1483" w:type="dxa"/>
          </w:tcPr>
          <w:p w14:paraId="207AF39E" w14:textId="00CBD337" w:rsidR="00357A3C" w:rsidRPr="00357A3C" w:rsidRDefault="004C33A1" w:rsidP="00F23DD5">
            <w:pPr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</w:tr>
    </w:tbl>
    <w:p w14:paraId="73399F97" w14:textId="77777777" w:rsidR="00DB1BE1" w:rsidRDefault="00DB1BE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CB39ED2" w14:textId="14751C02" w:rsidR="00A24B81" w:rsidRDefault="00A24B8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</w:t>
      </w:r>
      <w:r w:rsidR="004C33A1">
        <w:rPr>
          <w:sz w:val="24"/>
          <w:szCs w:val="24"/>
          <w:lang w:val="lt-LT"/>
        </w:rPr>
        <w:t>4</w:t>
      </w:r>
      <w:r>
        <w:rPr>
          <w:sz w:val="24"/>
          <w:szCs w:val="24"/>
          <w:lang w:val="lt-LT"/>
        </w:rPr>
        <w:t>. 5 programa „Ūkio ir infrastruktūros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A24B81" w:rsidRPr="004070D4" w14:paraId="4DB0FDED" w14:textId="77777777" w:rsidTr="003F508A">
        <w:trPr>
          <w:trHeight w:val="1157"/>
        </w:trPr>
        <w:tc>
          <w:tcPr>
            <w:tcW w:w="5648" w:type="dxa"/>
          </w:tcPr>
          <w:p w14:paraId="64076F6B" w14:textId="77777777" w:rsidR="00A24B81" w:rsidRPr="004070D4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0C4A5569" w14:textId="77777777" w:rsidR="00A24B81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1ABB4216" w14:textId="77777777" w:rsidR="00A24B81" w:rsidRPr="004070D4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CE30E86" w14:textId="77777777" w:rsidR="00A24B81" w:rsidRPr="004070D4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A24B81" w:rsidRPr="004070D4" w14:paraId="4A8079CF" w14:textId="77777777" w:rsidTr="003F508A">
        <w:trPr>
          <w:trHeight w:val="218"/>
        </w:trPr>
        <w:tc>
          <w:tcPr>
            <w:tcW w:w="5648" w:type="dxa"/>
          </w:tcPr>
          <w:p w14:paraId="1A0A3F5F" w14:textId="6DDDEEB0" w:rsidR="00A24B81" w:rsidRDefault="003B2534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Vietinės reikšmės kelių priežiūra (administracija)</w:t>
            </w:r>
          </w:p>
        </w:tc>
        <w:tc>
          <w:tcPr>
            <w:tcW w:w="1577" w:type="dxa"/>
          </w:tcPr>
          <w:p w14:paraId="162DE3ED" w14:textId="462BEA58" w:rsidR="00A24B81" w:rsidRDefault="003B2534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+915,9</w:t>
            </w:r>
          </w:p>
        </w:tc>
        <w:tc>
          <w:tcPr>
            <w:tcW w:w="1483" w:type="dxa"/>
          </w:tcPr>
          <w:p w14:paraId="798DA85A" w14:textId="0D41AB34" w:rsidR="00A24B81" w:rsidRDefault="003B2534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A24B81" w:rsidRPr="004070D4" w14:paraId="76C9260F" w14:textId="77777777" w:rsidTr="003F508A">
        <w:tc>
          <w:tcPr>
            <w:tcW w:w="5648" w:type="dxa"/>
          </w:tcPr>
          <w:p w14:paraId="3DCDD071" w14:textId="7EE7A43C" w:rsidR="00A24B81" w:rsidRDefault="00A24B81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1BC25B84" w14:textId="61879655" w:rsidR="00A24B81" w:rsidRPr="00B52E8B" w:rsidRDefault="003B2534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+915,9</w:t>
            </w:r>
          </w:p>
        </w:tc>
        <w:tc>
          <w:tcPr>
            <w:tcW w:w="1483" w:type="dxa"/>
          </w:tcPr>
          <w:p w14:paraId="0A3D8FFA" w14:textId="590FCAF8" w:rsidR="00A24B81" w:rsidRPr="00B52E8B" w:rsidRDefault="003B2534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37D5B2F8" w14:textId="77777777" w:rsidR="00A24B81" w:rsidRDefault="00A24B8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36B396C" w14:textId="367D3AAB" w:rsidR="00312217" w:rsidRDefault="00312217" w:rsidP="0031221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2F04B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3B2534">
        <w:rPr>
          <w:sz w:val="24"/>
          <w:szCs w:val="24"/>
          <w:lang w:val="lt-LT"/>
        </w:rPr>
        <w:t>5</w:t>
      </w:r>
      <w:r>
        <w:rPr>
          <w:sz w:val="24"/>
          <w:szCs w:val="24"/>
          <w:lang w:val="lt-LT"/>
        </w:rPr>
        <w:t>. 7 programa „Savivald</w:t>
      </w:r>
      <w:r w:rsidR="002F04BF">
        <w:rPr>
          <w:sz w:val="24"/>
          <w:szCs w:val="24"/>
          <w:lang w:val="lt-LT"/>
        </w:rPr>
        <w:t>ybės valdymo</w:t>
      </w:r>
      <w:r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312217" w:rsidRPr="004070D4" w14:paraId="23F7532F" w14:textId="77777777" w:rsidTr="004810E2">
        <w:trPr>
          <w:trHeight w:val="1157"/>
        </w:trPr>
        <w:tc>
          <w:tcPr>
            <w:tcW w:w="5648" w:type="dxa"/>
          </w:tcPr>
          <w:p w14:paraId="7386E509" w14:textId="77777777" w:rsidR="00312217" w:rsidRPr="004070D4" w:rsidRDefault="00312217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90D6D67" w14:textId="52AFA8FC" w:rsidR="00312217" w:rsidRDefault="00312217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332AC7E2" w14:textId="77777777" w:rsidR="00312217" w:rsidRPr="004070D4" w:rsidRDefault="00312217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0B42FD2D" w14:textId="71A02591" w:rsidR="00312217" w:rsidRPr="004070D4" w:rsidRDefault="00B416A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312217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312217" w:rsidRPr="004070D4" w14:paraId="6A9A8A52" w14:textId="77777777" w:rsidTr="004810E2">
        <w:trPr>
          <w:trHeight w:val="218"/>
        </w:trPr>
        <w:tc>
          <w:tcPr>
            <w:tcW w:w="5648" w:type="dxa"/>
          </w:tcPr>
          <w:p w14:paraId="623EEF83" w14:textId="071CD1A8" w:rsidR="00312217" w:rsidRDefault="00C6751B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237772B2" w14:textId="62186582" w:rsidR="00312217" w:rsidRDefault="00312217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877E50A" w14:textId="77A3CDBB" w:rsidR="00312217" w:rsidRDefault="00312217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C6751B" w:rsidRPr="004070D4" w14:paraId="7C463CFE" w14:textId="77777777" w:rsidTr="009C691B">
        <w:trPr>
          <w:trHeight w:val="218"/>
        </w:trPr>
        <w:tc>
          <w:tcPr>
            <w:tcW w:w="5648" w:type="dxa"/>
          </w:tcPr>
          <w:p w14:paraId="57C1C449" w14:textId="7077D29E" w:rsidR="00C6751B" w:rsidRDefault="00C6751B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paramos mokiniams administravimas</w:t>
            </w:r>
          </w:p>
        </w:tc>
        <w:tc>
          <w:tcPr>
            <w:tcW w:w="1577" w:type="dxa"/>
          </w:tcPr>
          <w:p w14:paraId="3F9415BD" w14:textId="77777777" w:rsidR="00C6751B" w:rsidRDefault="00C6751B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+0,1</w:t>
            </w:r>
          </w:p>
        </w:tc>
        <w:tc>
          <w:tcPr>
            <w:tcW w:w="1483" w:type="dxa"/>
          </w:tcPr>
          <w:p w14:paraId="2F12B8BF" w14:textId="77777777" w:rsidR="00C6751B" w:rsidRDefault="00C6751B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+0,1</w:t>
            </w:r>
          </w:p>
        </w:tc>
      </w:tr>
      <w:tr w:rsidR="003B2534" w:rsidRPr="004070D4" w14:paraId="0895038E" w14:textId="77777777" w:rsidTr="004810E2">
        <w:tc>
          <w:tcPr>
            <w:tcW w:w="5648" w:type="dxa"/>
          </w:tcPr>
          <w:p w14:paraId="35D53B06" w14:textId="3A70BB01" w:rsidR="003B2534" w:rsidRDefault="00C6751B" w:rsidP="003B2534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 xml:space="preserve">  p</w:t>
            </w:r>
            <w:r w:rsidR="003B2534">
              <w:rPr>
                <w:sz w:val="24"/>
                <w:szCs w:val="24"/>
                <w:lang w:val="lt-LT"/>
              </w:rPr>
              <w:t>iniginės socialinės paramos administravimas</w:t>
            </w:r>
          </w:p>
        </w:tc>
        <w:tc>
          <w:tcPr>
            <w:tcW w:w="1577" w:type="dxa"/>
          </w:tcPr>
          <w:p w14:paraId="5046329D" w14:textId="38094B69" w:rsidR="003B2534" w:rsidRPr="003B2534" w:rsidRDefault="003B2534" w:rsidP="003B2534">
            <w:pPr>
              <w:jc w:val="right"/>
              <w:rPr>
                <w:bCs/>
                <w:sz w:val="24"/>
                <w:szCs w:val="24"/>
                <w:lang w:val="lt-LT"/>
              </w:rPr>
            </w:pPr>
            <w:r w:rsidRPr="003B2534">
              <w:rPr>
                <w:bCs/>
                <w:sz w:val="24"/>
                <w:szCs w:val="24"/>
                <w:lang w:val="lt-LT"/>
              </w:rPr>
              <w:t>+0,2</w:t>
            </w:r>
          </w:p>
        </w:tc>
        <w:tc>
          <w:tcPr>
            <w:tcW w:w="1483" w:type="dxa"/>
          </w:tcPr>
          <w:p w14:paraId="30109E48" w14:textId="0E5D22B1" w:rsidR="003B2534" w:rsidRPr="003B2534" w:rsidRDefault="003B2534" w:rsidP="003B2534">
            <w:pPr>
              <w:jc w:val="right"/>
              <w:rPr>
                <w:bCs/>
                <w:sz w:val="24"/>
                <w:szCs w:val="24"/>
                <w:lang w:val="lt-LT"/>
              </w:rPr>
            </w:pPr>
            <w:r w:rsidRPr="003B2534">
              <w:rPr>
                <w:bCs/>
                <w:sz w:val="24"/>
                <w:szCs w:val="24"/>
                <w:lang w:val="lt-LT"/>
              </w:rPr>
              <w:t>+0,2</w:t>
            </w:r>
          </w:p>
        </w:tc>
      </w:tr>
      <w:tr w:rsidR="00312217" w:rsidRPr="004070D4" w14:paraId="08F725DF" w14:textId="77777777" w:rsidTr="004810E2">
        <w:tc>
          <w:tcPr>
            <w:tcW w:w="5648" w:type="dxa"/>
          </w:tcPr>
          <w:p w14:paraId="52963D07" w14:textId="17948484" w:rsidR="00312217" w:rsidRDefault="00312217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68B01167" w14:textId="0D8D07F7" w:rsidR="00312217" w:rsidRPr="00B52E8B" w:rsidRDefault="003B2534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+0,3</w:t>
            </w:r>
          </w:p>
        </w:tc>
        <w:tc>
          <w:tcPr>
            <w:tcW w:w="1483" w:type="dxa"/>
          </w:tcPr>
          <w:p w14:paraId="459890C8" w14:textId="6BB546B5" w:rsidR="00312217" w:rsidRPr="00B52E8B" w:rsidRDefault="003B2534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+0,3</w:t>
            </w:r>
          </w:p>
        </w:tc>
      </w:tr>
    </w:tbl>
    <w:p w14:paraId="130EBC68" w14:textId="77777777" w:rsidR="00265B3D" w:rsidRDefault="00265B3D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09F12954" w14:textId="74EBAD53" w:rsidR="003B2534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F23DD5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>.</w:t>
      </w:r>
      <w:r w:rsidR="003B2534">
        <w:rPr>
          <w:sz w:val="24"/>
          <w:szCs w:val="24"/>
          <w:lang w:val="lt-LT"/>
        </w:rPr>
        <w:t xml:space="preserve"> valsty</w:t>
      </w:r>
      <w:r w:rsidR="00D24847">
        <w:rPr>
          <w:sz w:val="24"/>
          <w:szCs w:val="24"/>
          <w:lang w:val="lt-LT"/>
        </w:rPr>
        <w:t>bės deleguotų (perduotų savivaldybėms) funkcijų sąmatose:</w:t>
      </w:r>
    </w:p>
    <w:p w14:paraId="2512F53B" w14:textId="7159583C" w:rsidR="003B2534" w:rsidRDefault="00D24847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1.2.2.1. 4</w:t>
      </w:r>
      <w:r w:rsidR="00242CA8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programa „</w:t>
      </w:r>
      <w:r w:rsidRPr="00D24847">
        <w:rPr>
          <w:sz w:val="24"/>
          <w:szCs w:val="24"/>
          <w:lang w:val="lt-LT"/>
        </w:rPr>
        <w:t>Viešosios tvarkos, civilinės saugos ir mobilizacijos program</w:t>
      </w:r>
      <w:r>
        <w:rPr>
          <w:sz w:val="24"/>
          <w:szCs w:val="24"/>
          <w:lang w:val="lt-LT"/>
        </w:rPr>
        <w:t>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24847" w:rsidRPr="004070D4" w14:paraId="3308DDFD" w14:textId="77777777" w:rsidTr="009C691B">
        <w:trPr>
          <w:trHeight w:val="1157"/>
        </w:trPr>
        <w:tc>
          <w:tcPr>
            <w:tcW w:w="5648" w:type="dxa"/>
          </w:tcPr>
          <w:p w14:paraId="0471CA7A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C7168AA" w14:textId="77777777" w:rsidR="00D24847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45C8FA07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4A2CC831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D24847" w:rsidRPr="004070D4" w14:paraId="4112A4DD" w14:textId="77777777" w:rsidTr="009C691B">
        <w:trPr>
          <w:trHeight w:val="218"/>
        </w:trPr>
        <w:tc>
          <w:tcPr>
            <w:tcW w:w="5648" w:type="dxa"/>
          </w:tcPr>
          <w:p w14:paraId="7638F2BF" w14:textId="7DC89DFC" w:rsidR="00D24847" w:rsidRDefault="00D24847" w:rsidP="009C691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priešgaisrinės apsaugos ir gelbėjimo tarnyba</w:t>
            </w:r>
          </w:p>
        </w:tc>
        <w:tc>
          <w:tcPr>
            <w:tcW w:w="1577" w:type="dxa"/>
          </w:tcPr>
          <w:p w14:paraId="01C5804D" w14:textId="69A160FE" w:rsidR="00D24847" w:rsidRDefault="00D24847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+9,0</w:t>
            </w:r>
          </w:p>
        </w:tc>
        <w:tc>
          <w:tcPr>
            <w:tcW w:w="1483" w:type="dxa"/>
          </w:tcPr>
          <w:p w14:paraId="10D7C7A4" w14:textId="44D4D7D3" w:rsidR="00D24847" w:rsidRDefault="00D24847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+8,8</w:t>
            </w:r>
          </w:p>
        </w:tc>
      </w:tr>
      <w:tr w:rsidR="00D24847" w:rsidRPr="004070D4" w14:paraId="46389CFD" w14:textId="77777777" w:rsidTr="009C691B">
        <w:tc>
          <w:tcPr>
            <w:tcW w:w="5648" w:type="dxa"/>
          </w:tcPr>
          <w:p w14:paraId="034B8B4E" w14:textId="37AC7307" w:rsidR="00D24847" w:rsidRDefault="00D24847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042BDAB9" w14:textId="2283D606" w:rsidR="00D24847" w:rsidRPr="00B52E8B" w:rsidRDefault="00D24847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+9,0</w:t>
            </w:r>
          </w:p>
        </w:tc>
        <w:tc>
          <w:tcPr>
            <w:tcW w:w="1483" w:type="dxa"/>
          </w:tcPr>
          <w:p w14:paraId="2172A535" w14:textId="13669B36" w:rsidR="00D24847" w:rsidRPr="00B52E8B" w:rsidRDefault="00D24847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+8,8</w:t>
            </w:r>
          </w:p>
        </w:tc>
      </w:tr>
    </w:tbl>
    <w:p w14:paraId="0E782AD3" w14:textId="77777777" w:rsidR="003B2534" w:rsidRDefault="003B2534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298EABE" w14:textId="70680E3A" w:rsidR="00312217" w:rsidRDefault="00D24847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1.2.3. </w:t>
      </w:r>
      <w:r w:rsidR="00312217">
        <w:rPr>
          <w:sz w:val="24"/>
          <w:szCs w:val="24"/>
          <w:lang w:val="lt-LT"/>
        </w:rPr>
        <w:t>savarankiškųjų funkcijų sąmatose:</w:t>
      </w:r>
    </w:p>
    <w:p w14:paraId="01366451" w14:textId="77777777" w:rsidR="00D24847" w:rsidRDefault="00312217" w:rsidP="00D2484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D24847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.1.</w:t>
      </w:r>
      <w:r w:rsidR="00D24847">
        <w:rPr>
          <w:sz w:val="24"/>
          <w:szCs w:val="24"/>
          <w:lang w:val="lt-LT"/>
        </w:rPr>
        <w:t xml:space="preserve"> 1 programa „Švietimo kokybės ir ugdymo(</w:t>
      </w:r>
      <w:proofErr w:type="spellStart"/>
      <w:r w:rsidR="00D24847">
        <w:rPr>
          <w:sz w:val="24"/>
          <w:szCs w:val="24"/>
          <w:lang w:val="lt-LT"/>
        </w:rPr>
        <w:t>si</w:t>
      </w:r>
      <w:proofErr w:type="spellEnd"/>
      <w:r w:rsidR="00D24847"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24847" w:rsidRPr="004070D4" w14:paraId="73A93CE1" w14:textId="77777777" w:rsidTr="009C691B">
        <w:trPr>
          <w:trHeight w:val="1157"/>
        </w:trPr>
        <w:tc>
          <w:tcPr>
            <w:tcW w:w="5648" w:type="dxa"/>
          </w:tcPr>
          <w:p w14:paraId="1EB3382B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5C7E7AB3" w14:textId="77777777" w:rsidR="00D24847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B360964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63133A1C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D24847" w:rsidRPr="004070D4" w14:paraId="29C0741B" w14:textId="77777777" w:rsidTr="009C691B">
        <w:trPr>
          <w:trHeight w:val="218"/>
        </w:trPr>
        <w:tc>
          <w:tcPr>
            <w:tcW w:w="5648" w:type="dxa"/>
          </w:tcPr>
          <w:p w14:paraId="3E91757B" w14:textId="173ACA4F" w:rsidR="00D24847" w:rsidRDefault="00D24847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meno ir sporto mokykla</w:t>
            </w:r>
          </w:p>
        </w:tc>
        <w:tc>
          <w:tcPr>
            <w:tcW w:w="1577" w:type="dxa"/>
          </w:tcPr>
          <w:p w14:paraId="6D54BF54" w14:textId="35F0378F" w:rsidR="00D24847" w:rsidRDefault="00D24847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+13,1</w:t>
            </w:r>
          </w:p>
        </w:tc>
        <w:tc>
          <w:tcPr>
            <w:tcW w:w="1483" w:type="dxa"/>
          </w:tcPr>
          <w:p w14:paraId="673CFCF0" w14:textId="7A445501" w:rsidR="00D24847" w:rsidRDefault="00D24847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847" w:rsidRPr="004070D4" w14:paraId="7BC62DBF" w14:textId="77777777" w:rsidTr="009C691B">
        <w:tc>
          <w:tcPr>
            <w:tcW w:w="5648" w:type="dxa"/>
          </w:tcPr>
          <w:p w14:paraId="14C9044D" w14:textId="6DC59A6C" w:rsidR="00D24847" w:rsidRDefault="00D24847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7EB6A78E" w14:textId="0C1F2976" w:rsidR="00D24847" w:rsidRPr="00B52E8B" w:rsidRDefault="00D24847" w:rsidP="009C691B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+13,1</w:t>
            </w:r>
          </w:p>
        </w:tc>
        <w:tc>
          <w:tcPr>
            <w:tcW w:w="1483" w:type="dxa"/>
          </w:tcPr>
          <w:p w14:paraId="4046EB85" w14:textId="397F0FE9" w:rsidR="00D24847" w:rsidRPr="00B52E8B" w:rsidRDefault="00D24847" w:rsidP="009C691B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7CD5EFD2" w14:textId="77777777" w:rsidR="00D24847" w:rsidRDefault="00D24847" w:rsidP="00D2484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365E39CF" w14:textId="37AC331B" w:rsidR="00D24847" w:rsidRDefault="00D24847" w:rsidP="00D2484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1.2.3.2. 2 programa „Kultūros, sporto ir nevyriausybinio sektoriaus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24847" w:rsidRPr="004070D4" w14:paraId="08178A1B" w14:textId="77777777" w:rsidTr="009C691B">
        <w:trPr>
          <w:trHeight w:val="1157"/>
        </w:trPr>
        <w:tc>
          <w:tcPr>
            <w:tcW w:w="5648" w:type="dxa"/>
          </w:tcPr>
          <w:p w14:paraId="57DC910A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43B51A7A" w14:textId="77777777" w:rsidR="00D24847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15C59F1A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97567AF" w14:textId="77777777" w:rsidR="00D24847" w:rsidRPr="004070D4" w:rsidRDefault="00D24847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D24847" w:rsidRPr="004070D4" w14:paraId="2BA266CD" w14:textId="77777777" w:rsidTr="009C691B">
        <w:trPr>
          <w:trHeight w:val="218"/>
        </w:trPr>
        <w:tc>
          <w:tcPr>
            <w:tcW w:w="5648" w:type="dxa"/>
          </w:tcPr>
          <w:p w14:paraId="0A19E602" w14:textId="69181CA2" w:rsidR="00D24847" w:rsidRDefault="00D24847" w:rsidP="009C691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viešoji biblioteka</w:t>
            </w:r>
          </w:p>
        </w:tc>
        <w:tc>
          <w:tcPr>
            <w:tcW w:w="1577" w:type="dxa"/>
          </w:tcPr>
          <w:p w14:paraId="1E99970C" w14:textId="695EE3DF" w:rsidR="00D24847" w:rsidRDefault="00D24847" w:rsidP="00D2484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+0,9</w:t>
            </w:r>
          </w:p>
        </w:tc>
        <w:tc>
          <w:tcPr>
            <w:tcW w:w="1483" w:type="dxa"/>
          </w:tcPr>
          <w:p w14:paraId="0544634E" w14:textId="27845DAD" w:rsidR="00D24847" w:rsidRDefault="00D24847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847" w:rsidRPr="004070D4" w14:paraId="0B488B2F" w14:textId="77777777" w:rsidTr="009C691B">
        <w:trPr>
          <w:trHeight w:val="218"/>
        </w:trPr>
        <w:tc>
          <w:tcPr>
            <w:tcW w:w="5648" w:type="dxa"/>
          </w:tcPr>
          <w:p w14:paraId="6090E324" w14:textId="57B515BC" w:rsidR="00D24847" w:rsidRDefault="00D24847" w:rsidP="009C691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sav. kultūros centras</w:t>
            </w:r>
          </w:p>
        </w:tc>
        <w:tc>
          <w:tcPr>
            <w:tcW w:w="1577" w:type="dxa"/>
          </w:tcPr>
          <w:p w14:paraId="3166D2D7" w14:textId="3D2C8FFC" w:rsidR="00D24847" w:rsidRDefault="00D24847" w:rsidP="00D2484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+4,2</w:t>
            </w:r>
          </w:p>
        </w:tc>
        <w:tc>
          <w:tcPr>
            <w:tcW w:w="1483" w:type="dxa"/>
          </w:tcPr>
          <w:p w14:paraId="50B3581F" w14:textId="006AC542" w:rsidR="00D24847" w:rsidRDefault="00D24847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24847" w:rsidRPr="004070D4" w14:paraId="78F0BD8C" w14:textId="77777777" w:rsidTr="009C691B">
        <w:tc>
          <w:tcPr>
            <w:tcW w:w="5648" w:type="dxa"/>
          </w:tcPr>
          <w:p w14:paraId="104E9A8C" w14:textId="50C21AFE" w:rsidR="00D24847" w:rsidRDefault="00D24847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328B98B2" w14:textId="0D3F77E6" w:rsidR="00D24847" w:rsidRPr="00B52E8B" w:rsidRDefault="00D24847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+5,1</w:t>
            </w:r>
          </w:p>
        </w:tc>
        <w:tc>
          <w:tcPr>
            <w:tcW w:w="1483" w:type="dxa"/>
          </w:tcPr>
          <w:p w14:paraId="306DA21B" w14:textId="7C89B2E3" w:rsidR="00D24847" w:rsidRPr="00B52E8B" w:rsidRDefault="00D24847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46A49899" w14:textId="77777777" w:rsidR="00D24847" w:rsidRDefault="00D24847" w:rsidP="00D2484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6FA0C679" w14:textId="77777777" w:rsidR="00242CA8" w:rsidRDefault="00242CA8" w:rsidP="00242CA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1.2.3.3. 5 programa „Ūkio ir infrastruktūros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242CA8" w:rsidRPr="004070D4" w14:paraId="6DD8F237" w14:textId="77777777" w:rsidTr="009C691B">
        <w:trPr>
          <w:trHeight w:val="1157"/>
        </w:trPr>
        <w:tc>
          <w:tcPr>
            <w:tcW w:w="5648" w:type="dxa"/>
          </w:tcPr>
          <w:p w14:paraId="05EB018D" w14:textId="77777777" w:rsidR="00242CA8" w:rsidRPr="004070D4" w:rsidRDefault="00242CA8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23A73FC9" w14:textId="77777777" w:rsidR="00242CA8" w:rsidRDefault="00242CA8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246D962" w14:textId="77777777" w:rsidR="00242CA8" w:rsidRPr="004070D4" w:rsidRDefault="00242CA8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30E7CDC" w14:textId="77777777" w:rsidR="00242CA8" w:rsidRPr="004070D4" w:rsidRDefault="00242CA8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21611C" w:rsidRPr="004070D4" w14:paraId="657014FC" w14:textId="77777777" w:rsidTr="009C691B">
        <w:trPr>
          <w:trHeight w:val="218"/>
        </w:trPr>
        <w:tc>
          <w:tcPr>
            <w:tcW w:w="5648" w:type="dxa"/>
          </w:tcPr>
          <w:p w14:paraId="454E79FB" w14:textId="1E5873C7" w:rsidR="0021611C" w:rsidRDefault="0021611C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6EAA6700" w14:textId="77777777" w:rsidR="0021611C" w:rsidRDefault="0021611C" w:rsidP="009C691B">
            <w:pPr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1A3E5C85" w14:textId="77777777" w:rsidR="0021611C" w:rsidRDefault="0021611C" w:rsidP="009C691B">
            <w:pPr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242CA8" w:rsidRPr="004070D4" w14:paraId="7146E585" w14:textId="77777777" w:rsidTr="009C691B">
        <w:trPr>
          <w:trHeight w:val="218"/>
        </w:trPr>
        <w:tc>
          <w:tcPr>
            <w:tcW w:w="5648" w:type="dxa"/>
          </w:tcPr>
          <w:p w14:paraId="36D11035" w14:textId="15A037B5" w:rsidR="00242CA8" w:rsidRDefault="0021611C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k</w:t>
            </w:r>
            <w:r w:rsidR="00242CA8">
              <w:rPr>
                <w:sz w:val="24"/>
                <w:szCs w:val="24"/>
                <w:lang w:val="lt-LT"/>
              </w:rPr>
              <w:t>omunalinio ūkio plėtra</w:t>
            </w:r>
          </w:p>
        </w:tc>
        <w:tc>
          <w:tcPr>
            <w:tcW w:w="1577" w:type="dxa"/>
          </w:tcPr>
          <w:p w14:paraId="0D678E35" w14:textId="3C02EC23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+152,0</w:t>
            </w:r>
          </w:p>
        </w:tc>
        <w:tc>
          <w:tcPr>
            <w:tcW w:w="1483" w:type="dxa"/>
          </w:tcPr>
          <w:p w14:paraId="58C74FA2" w14:textId="04B98348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42CA8" w:rsidRPr="004070D4" w14:paraId="3659C1B1" w14:textId="77777777" w:rsidTr="009C691B">
        <w:trPr>
          <w:trHeight w:val="218"/>
        </w:trPr>
        <w:tc>
          <w:tcPr>
            <w:tcW w:w="5648" w:type="dxa"/>
          </w:tcPr>
          <w:p w14:paraId="09340F28" w14:textId="473B1E13" w:rsidR="00242CA8" w:rsidRDefault="0021611C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ž</w:t>
            </w:r>
            <w:r w:rsidR="00242CA8">
              <w:rPr>
                <w:sz w:val="24"/>
                <w:szCs w:val="24"/>
                <w:lang w:val="lt-LT"/>
              </w:rPr>
              <w:t>emės sklypų kadastrinių matavimų ir reikalingos topografinės dokumentacijos parengimas</w:t>
            </w:r>
          </w:p>
        </w:tc>
        <w:tc>
          <w:tcPr>
            <w:tcW w:w="1577" w:type="dxa"/>
          </w:tcPr>
          <w:p w14:paraId="21A1CDB3" w14:textId="77777777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</w:p>
          <w:p w14:paraId="2D361C9E" w14:textId="773D7256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+70,0</w:t>
            </w:r>
          </w:p>
        </w:tc>
        <w:tc>
          <w:tcPr>
            <w:tcW w:w="1483" w:type="dxa"/>
          </w:tcPr>
          <w:p w14:paraId="563B192D" w14:textId="77777777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</w:p>
          <w:p w14:paraId="0FF49DE3" w14:textId="6B0E24E5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42CA8" w:rsidRPr="004070D4" w14:paraId="335A5049" w14:textId="77777777" w:rsidTr="009C691B">
        <w:trPr>
          <w:trHeight w:val="218"/>
        </w:trPr>
        <w:tc>
          <w:tcPr>
            <w:tcW w:w="5648" w:type="dxa"/>
          </w:tcPr>
          <w:p w14:paraId="403EB266" w14:textId="58B64C8B" w:rsidR="00242CA8" w:rsidRDefault="0021611C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s</w:t>
            </w:r>
            <w:r w:rsidR="00242CA8">
              <w:rPr>
                <w:sz w:val="24"/>
                <w:szCs w:val="24"/>
                <w:lang w:val="lt-LT"/>
              </w:rPr>
              <w:t>kelbimai viešųjų aukcionų vykdymui</w:t>
            </w:r>
          </w:p>
        </w:tc>
        <w:tc>
          <w:tcPr>
            <w:tcW w:w="1577" w:type="dxa"/>
          </w:tcPr>
          <w:p w14:paraId="404ECF37" w14:textId="77556C08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+2,0</w:t>
            </w:r>
          </w:p>
        </w:tc>
        <w:tc>
          <w:tcPr>
            <w:tcW w:w="1483" w:type="dxa"/>
          </w:tcPr>
          <w:p w14:paraId="2A705ADB" w14:textId="61C3FF59" w:rsidR="00242CA8" w:rsidRDefault="00242CA8" w:rsidP="00242CA8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42CA8" w:rsidRPr="004070D4" w14:paraId="2FEF1E84" w14:textId="77777777" w:rsidTr="009C691B">
        <w:trPr>
          <w:trHeight w:val="218"/>
        </w:trPr>
        <w:tc>
          <w:tcPr>
            <w:tcW w:w="5648" w:type="dxa"/>
          </w:tcPr>
          <w:p w14:paraId="0ED753C1" w14:textId="1ECB2D38" w:rsidR="00242CA8" w:rsidRDefault="0021611C" w:rsidP="009C691B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s</w:t>
            </w:r>
            <w:r w:rsidR="00242CA8">
              <w:rPr>
                <w:sz w:val="24"/>
                <w:szCs w:val="24"/>
                <w:lang w:val="lt-LT"/>
              </w:rPr>
              <w:t>avivaldybei priklausančių pastatų kadastriniai matavimai</w:t>
            </w:r>
          </w:p>
        </w:tc>
        <w:tc>
          <w:tcPr>
            <w:tcW w:w="1577" w:type="dxa"/>
          </w:tcPr>
          <w:p w14:paraId="66FC975C" w14:textId="77777777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</w:p>
          <w:p w14:paraId="75B4BA4C" w14:textId="6CD4F7E2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-2,0</w:t>
            </w:r>
          </w:p>
        </w:tc>
        <w:tc>
          <w:tcPr>
            <w:tcW w:w="1483" w:type="dxa"/>
          </w:tcPr>
          <w:p w14:paraId="639ED9F2" w14:textId="77777777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</w:p>
          <w:p w14:paraId="315BF5BD" w14:textId="05EC2B87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42CA8" w:rsidRPr="004070D4" w14:paraId="2A7B932D" w14:textId="77777777" w:rsidTr="009C691B">
        <w:tc>
          <w:tcPr>
            <w:tcW w:w="5648" w:type="dxa"/>
          </w:tcPr>
          <w:p w14:paraId="47E02031" w14:textId="4192628E" w:rsidR="00242CA8" w:rsidRDefault="00242CA8" w:rsidP="009C691B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7C3FE1D2" w14:textId="33922AB4" w:rsidR="00242CA8" w:rsidRPr="00B52E8B" w:rsidRDefault="00242CA8" w:rsidP="009C691B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+222,0</w:t>
            </w:r>
          </w:p>
        </w:tc>
        <w:tc>
          <w:tcPr>
            <w:tcW w:w="1483" w:type="dxa"/>
          </w:tcPr>
          <w:p w14:paraId="39C73651" w14:textId="22000296" w:rsidR="00242CA8" w:rsidRPr="00B52E8B" w:rsidRDefault="00242CA8" w:rsidP="009C691B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1243E198" w14:textId="77777777" w:rsidR="00C6751B" w:rsidRDefault="00C6751B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2F6D0F05" w14:textId="571D188E" w:rsidR="004D095A" w:rsidRDefault="004D095A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1.2.</w:t>
      </w:r>
      <w:r w:rsidR="00242CA8">
        <w:rPr>
          <w:sz w:val="24"/>
          <w:szCs w:val="24"/>
          <w:lang w:val="lt-LT"/>
        </w:rPr>
        <w:t>3.4</w:t>
      </w:r>
      <w:r>
        <w:rPr>
          <w:sz w:val="24"/>
          <w:szCs w:val="24"/>
          <w:lang w:val="lt-LT"/>
        </w:rPr>
        <w:t>. 8 programa „Investicijų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4D095A" w:rsidRPr="004070D4" w14:paraId="0DCB9394" w14:textId="77777777" w:rsidTr="007F4D3E">
        <w:trPr>
          <w:trHeight w:val="1157"/>
        </w:trPr>
        <w:tc>
          <w:tcPr>
            <w:tcW w:w="5648" w:type="dxa"/>
          </w:tcPr>
          <w:p w14:paraId="3160C679" w14:textId="77777777" w:rsidR="004D095A" w:rsidRPr="004070D4" w:rsidRDefault="004D095A" w:rsidP="007F4D3E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68AADA95" w14:textId="77777777" w:rsidR="004D095A" w:rsidRDefault="004D095A" w:rsidP="007F4D3E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D908308" w14:textId="77777777" w:rsidR="004D095A" w:rsidRPr="004070D4" w:rsidRDefault="004D095A" w:rsidP="007F4D3E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2BFFC23E" w14:textId="77777777" w:rsidR="004D095A" w:rsidRPr="004070D4" w:rsidRDefault="004D095A" w:rsidP="007F4D3E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4D095A" w:rsidRPr="004070D4" w14:paraId="47EEDE7D" w14:textId="77777777" w:rsidTr="007F4D3E">
        <w:trPr>
          <w:trHeight w:val="218"/>
        </w:trPr>
        <w:tc>
          <w:tcPr>
            <w:tcW w:w="5648" w:type="dxa"/>
          </w:tcPr>
          <w:p w14:paraId="55E93A14" w14:textId="51CBAE2F" w:rsidR="004D095A" w:rsidRDefault="004D095A" w:rsidP="007F4D3E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6F65FCA3" w14:textId="0E5961BD" w:rsidR="004D095A" w:rsidRDefault="004D095A" w:rsidP="007F4D3E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699DE38" w14:textId="4F83CCEC" w:rsidR="004D095A" w:rsidRDefault="004D095A" w:rsidP="007F4D3E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4D095A" w:rsidRPr="004070D4" w14:paraId="48F73A49" w14:textId="77777777" w:rsidTr="007F4D3E">
        <w:trPr>
          <w:trHeight w:val="218"/>
        </w:trPr>
        <w:tc>
          <w:tcPr>
            <w:tcW w:w="5648" w:type="dxa"/>
          </w:tcPr>
          <w:p w14:paraId="466F9E38" w14:textId="2E33BEF0" w:rsidR="004D095A" w:rsidRDefault="004D095A" w:rsidP="007F4D3E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kitų niekur nepriskirtų projektų įgyvendinimas</w:t>
            </w:r>
          </w:p>
        </w:tc>
        <w:tc>
          <w:tcPr>
            <w:tcW w:w="1577" w:type="dxa"/>
          </w:tcPr>
          <w:p w14:paraId="43159413" w14:textId="3DC67B88" w:rsidR="004D095A" w:rsidRDefault="00242CA8" w:rsidP="007F4D3E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</w:t>
            </w:r>
            <w:r w:rsidR="0021611C">
              <w:rPr>
                <w:sz w:val="24"/>
                <w:szCs w:val="24"/>
                <w:lang w:val="lt-LT"/>
              </w:rPr>
              <w:t>55,5</w:t>
            </w:r>
          </w:p>
        </w:tc>
        <w:tc>
          <w:tcPr>
            <w:tcW w:w="1483" w:type="dxa"/>
          </w:tcPr>
          <w:p w14:paraId="2DDE6C8D" w14:textId="58113DA4" w:rsidR="004D095A" w:rsidRDefault="0021611C" w:rsidP="007F4D3E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4D095A" w:rsidRPr="004070D4" w14:paraId="05CB9207" w14:textId="77777777" w:rsidTr="007F4D3E">
        <w:tc>
          <w:tcPr>
            <w:tcW w:w="5648" w:type="dxa"/>
          </w:tcPr>
          <w:p w14:paraId="31DA3A93" w14:textId="27DBCB16" w:rsidR="004D095A" w:rsidRDefault="004D095A" w:rsidP="007F4D3E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1C05F917" w14:textId="727D62A0" w:rsidR="004D095A" w:rsidRPr="00B52E8B" w:rsidRDefault="0021611C" w:rsidP="007F4D3E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+55,5</w:t>
            </w:r>
          </w:p>
        </w:tc>
        <w:tc>
          <w:tcPr>
            <w:tcW w:w="1483" w:type="dxa"/>
          </w:tcPr>
          <w:p w14:paraId="2C31991C" w14:textId="6C4F9E98" w:rsidR="004D095A" w:rsidRPr="00B52E8B" w:rsidRDefault="0021611C" w:rsidP="007F4D3E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10D5A0A4" w14:textId="77777777" w:rsidR="004D095A" w:rsidRDefault="004D095A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54263557" w14:textId="58D2454D" w:rsidR="00EB5429" w:rsidRDefault="00EB5429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21611C">
        <w:rPr>
          <w:sz w:val="24"/>
          <w:szCs w:val="24"/>
          <w:lang w:val="lt-LT"/>
        </w:rPr>
        <w:t>4. specialiųjų programų</w:t>
      </w:r>
      <w:r>
        <w:rPr>
          <w:sz w:val="24"/>
          <w:szCs w:val="24"/>
          <w:lang w:val="lt-LT"/>
        </w:rPr>
        <w:t xml:space="preserve"> sąmatose:</w:t>
      </w:r>
    </w:p>
    <w:p w14:paraId="0FC1673C" w14:textId="6D1DD366" w:rsidR="00EB5429" w:rsidRDefault="00EB5429" w:rsidP="00EB5429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21611C">
        <w:rPr>
          <w:sz w:val="24"/>
          <w:szCs w:val="24"/>
          <w:lang w:val="lt-LT"/>
        </w:rPr>
        <w:t>4</w:t>
      </w:r>
      <w:r>
        <w:rPr>
          <w:sz w:val="24"/>
          <w:szCs w:val="24"/>
          <w:lang w:val="lt-LT"/>
        </w:rPr>
        <w:t xml:space="preserve">.1. </w:t>
      </w:r>
      <w:r w:rsidR="0021611C" w:rsidRPr="009254C6">
        <w:rPr>
          <w:sz w:val="24"/>
          <w:szCs w:val="24"/>
          <w:lang w:val="lt-LT"/>
        </w:rPr>
        <w:t>3</w:t>
      </w:r>
      <w:r w:rsidR="0021611C">
        <w:rPr>
          <w:sz w:val="24"/>
          <w:szCs w:val="24"/>
          <w:lang w:val="lt-LT"/>
        </w:rPr>
        <w:t xml:space="preserve"> programa „Socialinių reikalų ir visuomenės sveikatos stiprinimo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EB5429" w:rsidRPr="004070D4" w14:paraId="2787726B" w14:textId="77777777" w:rsidTr="00031A3A">
        <w:trPr>
          <w:trHeight w:val="1157"/>
        </w:trPr>
        <w:tc>
          <w:tcPr>
            <w:tcW w:w="5648" w:type="dxa"/>
          </w:tcPr>
          <w:p w14:paraId="09A22FAF" w14:textId="77777777" w:rsidR="00EB5429" w:rsidRPr="004070D4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2E0BF99C" w14:textId="77777777" w:rsidR="00EB5429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1C738F85" w14:textId="77777777" w:rsidR="00EB5429" w:rsidRPr="004070D4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8559D7D" w14:textId="77777777" w:rsidR="00EB5429" w:rsidRPr="004070D4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EB5429" w:rsidRPr="004070D4" w14:paraId="392C1A16" w14:textId="77777777" w:rsidTr="00031A3A">
        <w:trPr>
          <w:trHeight w:val="218"/>
        </w:trPr>
        <w:tc>
          <w:tcPr>
            <w:tcW w:w="5648" w:type="dxa"/>
          </w:tcPr>
          <w:p w14:paraId="123D3A95" w14:textId="40F73E3A" w:rsidR="00EB5429" w:rsidRDefault="0021611C" w:rsidP="00031A3A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 (sveikatos apsaugos rėmimo programa)</w:t>
            </w:r>
          </w:p>
        </w:tc>
        <w:tc>
          <w:tcPr>
            <w:tcW w:w="1577" w:type="dxa"/>
          </w:tcPr>
          <w:p w14:paraId="51FD1316" w14:textId="6B46313C" w:rsidR="00EB5429" w:rsidRDefault="0021611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+7,8</w:t>
            </w:r>
          </w:p>
        </w:tc>
        <w:tc>
          <w:tcPr>
            <w:tcW w:w="1483" w:type="dxa"/>
          </w:tcPr>
          <w:p w14:paraId="74D20C3B" w14:textId="751EED5C" w:rsidR="00EB5429" w:rsidRDefault="0021611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EB5429" w:rsidRPr="004070D4" w14:paraId="56708B17" w14:textId="77777777" w:rsidTr="00031A3A">
        <w:tc>
          <w:tcPr>
            <w:tcW w:w="5648" w:type="dxa"/>
          </w:tcPr>
          <w:p w14:paraId="6BF19222" w14:textId="360ADB3E" w:rsidR="00EB5429" w:rsidRDefault="00EB5429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2D8021E2" w14:textId="00724CAD" w:rsidR="00EB5429" w:rsidRPr="00B52E8B" w:rsidRDefault="0021611C" w:rsidP="00031A3A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+7,8</w:t>
            </w:r>
          </w:p>
        </w:tc>
        <w:tc>
          <w:tcPr>
            <w:tcW w:w="1483" w:type="dxa"/>
          </w:tcPr>
          <w:p w14:paraId="27A09493" w14:textId="1121E2E7" w:rsidR="00EB5429" w:rsidRPr="00B52E8B" w:rsidRDefault="0021611C" w:rsidP="00031A3A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3694DA55" w14:textId="77777777" w:rsidR="00EB5429" w:rsidRDefault="00EB5429" w:rsidP="00EB5429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6155B3E2" w14:textId="4F235885" w:rsidR="004D095A" w:rsidRDefault="0021611C" w:rsidP="004D095A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1.2.4.2. 6 programa „</w:t>
      </w:r>
      <w:r w:rsidRPr="0021611C">
        <w:rPr>
          <w:sz w:val="24"/>
          <w:szCs w:val="24"/>
          <w:lang w:val="lt-LT"/>
        </w:rPr>
        <w:t>Aplinkosaugos, žemės ūkio ir verslo plėtros programa</w:t>
      </w:r>
      <w:r>
        <w:rPr>
          <w:sz w:val="24"/>
          <w:szCs w:val="24"/>
          <w:lang w:val="lt-LT"/>
        </w:rPr>
        <w:t>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21611C" w:rsidRPr="004070D4" w14:paraId="0B67525B" w14:textId="77777777" w:rsidTr="009C691B">
        <w:trPr>
          <w:trHeight w:val="1157"/>
        </w:trPr>
        <w:tc>
          <w:tcPr>
            <w:tcW w:w="5648" w:type="dxa"/>
          </w:tcPr>
          <w:p w14:paraId="2F7FD94A" w14:textId="77777777" w:rsidR="0021611C" w:rsidRPr="004070D4" w:rsidRDefault="0021611C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56BFA8F3" w14:textId="77777777" w:rsidR="0021611C" w:rsidRDefault="0021611C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11C14D8B" w14:textId="77777777" w:rsidR="0021611C" w:rsidRPr="004070D4" w:rsidRDefault="0021611C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3FC88A1D" w14:textId="77777777" w:rsidR="0021611C" w:rsidRPr="004070D4" w:rsidRDefault="0021611C" w:rsidP="009C691B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21611C" w:rsidRPr="004070D4" w14:paraId="0BAC1A1D" w14:textId="77777777" w:rsidTr="009C691B">
        <w:trPr>
          <w:trHeight w:val="218"/>
        </w:trPr>
        <w:tc>
          <w:tcPr>
            <w:tcW w:w="5648" w:type="dxa"/>
          </w:tcPr>
          <w:p w14:paraId="15CF1C0B" w14:textId="4CEC64E2" w:rsidR="0021611C" w:rsidRDefault="0021611C" w:rsidP="009C691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 (gamtos apsaugos rėmimo programa)</w:t>
            </w:r>
          </w:p>
        </w:tc>
        <w:tc>
          <w:tcPr>
            <w:tcW w:w="1577" w:type="dxa"/>
          </w:tcPr>
          <w:p w14:paraId="45738133" w14:textId="6F1546D1" w:rsidR="0021611C" w:rsidRDefault="0021611C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+31,9</w:t>
            </w:r>
          </w:p>
        </w:tc>
        <w:tc>
          <w:tcPr>
            <w:tcW w:w="1483" w:type="dxa"/>
          </w:tcPr>
          <w:p w14:paraId="7B306BFF" w14:textId="7FA2D93C" w:rsidR="0021611C" w:rsidRDefault="0021611C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1611C" w:rsidRPr="004070D4" w14:paraId="2CCB9842" w14:textId="77777777" w:rsidTr="009C691B">
        <w:tc>
          <w:tcPr>
            <w:tcW w:w="5648" w:type="dxa"/>
          </w:tcPr>
          <w:p w14:paraId="64728367" w14:textId="5989A19A" w:rsidR="0021611C" w:rsidRDefault="0021611C" w:rsidP="009C691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18280174" w14:textId="22E91F77" w:rsidR="0021611C" w:rsidRPr="00B52E8B" w:rsidRDefault="0021611C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+31,9</w:t>
            </w:r>
          </w:p>
        </w:tc>
        <w:tc>
          <w:tcPr>
            <w:tcW w:w="1483" w:type="dxa"/>
          </w:tcPr>
          <w:p w14:paraId="51CC7C5B" w14:textId="32449C91" w:rsidR="0021611C" w:rsidRPr="00B52E8B" w:rsidRDefault="0021611C" w:rsidP="009C691B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35B717F7" w14:textId="77777777" w:rsidR="0021611C" w:rsidRDefault="0021611C" w:rsidP="004D095A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0A69774" w14:textId="1009871C" w:rsidR="004D095A" w:rsidRDefault="0021611C" w:rsidP="00AC310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</w:t>
      </w:r>
      <w:r w:rsidR="00E5124C">
        <w:rPr>
          <w:sz w:val="24"/>
          <w:szCs w:val="24"/>
          <w:lang w:val="lt-LT"/>
        </w:rPr>
        <w:t xml:space="preserve">. </w:t>
      </w:r>
      <w:r w:rsidR="005147E5">
        <w:rPr>
          <w:sz w:val="24"/>
          <w:szCs w:val="24"/>
          <w:lang w:val="lt-LT"/>
        </w:rPr>
        <w:t xml:space="preserve">Įpareigoti </w:t>
      </w:r>
      <w:r w:rsidR="00F23DD5" w:rsidRPr="00F23DD5">
        <w:rPr>
          <w:sz w:val="24"/>
          <w:szCs w:val="24"/>
          <w:lang w:val="lt-LT"/>
        </w:rPr>
        <w:t xml:space="preserve">Kalvarijos savivaldybės </w:t>
      </w:r>
      <w:r w:rsidR="005147E5">
        <w:rPr>
          <w:sz w:val="24"/>
          <w:szCs w:val="24"/>
          <w:lang w:val="lt-LT"/>
        </w:rPr>
        <w:t xml:space="preserve">administracijos strateginio </w:t>
      </w:r>
      <w:r w:rsidR="00F23DD5">
        <w:rPr>
          <w:sz w:val="24"/>
          <w:szCs w:val="24"/>
          <w:lang w:val="lt-LT"/>
        </w:rPr>
        <w:t xml:space="preserve">veiklos </w:t>
      </w:r>
      <w:r w:rsidR="005147E5">
        <w:rPr>
          <w:sz w:val="24"/>
          <w:szCs w:val="24"/>
          <w:lang w:val="lt-LT"/>
        </w:rPr>
        <w:t xml:space="preserve">plano </w:t>
      </w:r>
      <w:r w:rsidR="00D037E0">
        <w:rPr>
          <w:sz w:val="24"/>
          <w:szCs w:val="24"/>
          <w:lang w:val="lt-LT"/>
        </w:rPr>
        <w:t xml:space="preserve">programų </w:t>
      </w:r>
      <w:r w:rsidR="005147E5">
        <w:rPr>
          <w:sz w:val="24"/>
          <w:szCs w:val="24"/>
          <w:lang w:val="lt-LT"/>
        </w:rPr>
        <w:t xml:space="preserve">koordinatorius ir vykdytojus pagal biudžeto </w:t>
      </w:r>
      <w:r w:rsidR="000E4D7F">
        <w:rPr>
          <w:sz w:val="24"/>
          <w:szCs w:val="24"/>
          <w:lang w:val="lt-LT"/>
        </w:rPr>
        <w:t>pa</w:t>
      </w:r>
      <w:r w:rsidR="00073DB1">
        <w:rPr>
          <w:sz w:val="24"/>
          <w:szCs w:val="24"/>
          <w:lang w:val="lt-LT"/>
        </w:rPr>
        <w:t>tikslini</w:t>
      </w:r>
      <w:r w:rsidR="005147E5">
        <w:rPr>
          <w:sz w:val="24"/>
          <w:szCs w:val="24"/>
          <w:lang w:val="lt-LT"/>
        </w:rPr>
        <w:t>m</w:t>
      </w:r>
      <w:r w:rsidR="000E4D7F">
        <w:rPr>
          <w:sz w:val="24"/>
          <w:szCs w:val="24"/>
          <w:lang w:val="lt-LT"/>
        </w:rPr>
        <w:t>ą</w:t>
      </w:r>
      <w:r w:rsidR="005147E5">
        <w:rPr>
          <w:sz w:val="24"/>
          <w:szCs w:val="24"/>
          <w:lang w:val="lt-LT"/>
        </w:rPr>
        <w:t xml:space="preserve"> atitinkamai pakeisti Kalvarijos savivaldybės strateginio veiklos plano </w:t>
      </w:r>
      <w:r w:rsidR="00DB263C">
        <w:rPr>
          <w:sz w:val="24"/>
          <w:szCs w:val="24"/>
          <w:lang w:val="lt-LT"/>
        </w:rPr>
        <w:t>202</w:t>
      </w:r>
      <w:r w:rsidR="00EB5429">
        <w:rPr>
          <w:sz w:val="24"/>
          <w:szCs w:val="24"/>
          <w:lang w:val="lt-LT"/>
        </w:rPr>
        <w:t>6</w:t>
      </w:r>
      <w:r w:rsidR="00092A6B">
        <w:rPr>
          <w:sz w:val="24"/>
          <w:szCs w:val="24"/>
          <w:lang w:val="lt-LT"/>
        </w:rPr>
        <w:t>–</w:t>
      </w:r>
      <w:r w:rsidR="00DB263C">
        <w:rPr>
          <w:sz w:val="24"/>
          <w:szCs w:val="24"/>
          <w:lang w:val="lt-LT"/>
        </w:rPr>
        <w:t>202</w:t>
      </w:r>
      <w:r w:rsidR="00EB5429">
        <w:rPr>
          <w:sz w:val="24"/>
          <w:szCs w:val="24"/>
          <w:lang w:val="lt-LT"/>
        </w:rPr>
        <w:t>8</w:t>
      </w:r>
      <w:r w:rsidR="005147E5">
        <w:rPr>
          <w:sz w:val="24"/>
          <w:szCs w:val="24"/>
          <w:lang w:val="lt-LT"/>
        </w:rPr>
        <w:t xml:space="preserve"> metų programas.</w:t>
      </w:r>
    </w:p>
    <w:p w14:paraId="115EB03D" w14:textId="1CC658F4" w:rsidR="00F23DD5" w:rsidRDefault="00FF5E67" w:rsidP="00DE2B5A">
      <w:pPr>
        <w:spacing w:line="360" w:lineRule="auto"/>
        <w:ind w:firstLine="720"/>
        <w:jc w:val="both"/>
        <w:rPr>
          <w:rFonts w:eastAsiaTheme="minorHAnsi"/>
          <w:sz w:val="24"/>
          <w:szCs w:val="24"/>
          <w:lang w:val="lt"/>
        </w:rPr>
      </w:pPr>
      <w:r>
        <w:rPr>
          <w:rFonts w:eastAsiaTheme="minorHAnsi"/>
          <w:sz w:val="24"/>
          <w:szCs w:val="24"/>
          <w:lang w:val="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34B7A7AC" w14:textId="77777777" w:rsidR="00D16E51" w:rsidRDefault="00D16E51" w:rsidP="00DE2B5A">
      <w:pPr>
        <w:spacing w:line="360" w:lineRule="auto"/>
        <w:ind w:firstLine="720"/>
        <w:jc w:val="both"/>
        <w:rPr>
          <w:lang w:val="lt-LT"/>
        </w:rPr>
      </w:pPr>
    </w:p>
    <w:p w14:paraId="7BDD08E8" w14:textId="77777777" w:rsidR="008C6503" w:rsidRDefault="008C65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lang w:val="lt-LT"/>
        </w:rPr>
        <w:t>Meras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Nerijus Šidlauskas</w:t>
      </w:r>
    </w:p>
    <w:p w14:paraId="32AFC8DE" w14:textId="77777777" w:rsidR="00D16E51" w:rsidRDefault="00D16E51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1D5122F9" w14:textId="77777777" w:rsidR="00D16E51" w:rsidRDefault="00D16E51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011E976" w14:textId="1CB9C1EB" w:rsidR="008C6503" w:rsidRDefault="00FF5E67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P</w:t>
      </w:r>
      <w:r w:rsidR="008C6503">
        <w:rPr>
          <w:lang w:val="lt-LT"/>
        </w:rPr>
        <w:t xml:space="preserve">arengė </w:t>
      </w:r>
    </w:p>
    <w:p w14:paraId="37513ACB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Finansų ir biudžeto planavimo skyriaus</w:t>
      </w:r>
    </w:p>
    <w:p w14:paraId="42495DE1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lastRenderedPageBreak/>
        <w:t>vedėja</w:t>
      </w:r>
    </w:p>
    <w:p w14:paraId="7D18CE76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Laima Trečiokienė</w:t>
      </w:r>
    </w:p>
    <w:p w14:paraId="3AF8D528" w14:textId="46928042" w:rsidR="00BB7821" w:rsidRPr="00BB7821" w:rsidRDefault="008C6503" w:rsidP="00EF3DE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EB5429">
        <w:rPr>
          <w:lang w:val="lt-LT"/>
        </w:rPr>
        <w:t>6</w:t>
      </w:r>
      <w:r>
        <w:rPr>
          <w:lang w:val="lt-LT"/>
        </w:rPr>
        <w:t>-</w:t>
      </w:r>
      <w:r w:rsidR="00EB5429">
        <w:rPr>
          <w:lang w:val="lt-LT"/>
        </w:rPr>
        <w:t>0</w:t>
      </w:r>
      <w:r w:rsidR="001971C0">
        <w:rPr>
          <w:lang w:val="lt-LT"/>
        </w:rPr>
        <w:t>6</w:t>
      </w:r>
      <w:r w:rsidR="00EB5429">
        <w:rPr>
          <w:lang w:val="lt-LT"/>
        </w:rPr>
        <w:t>-</w:t>
      </w:r>
      <w:r w:rsidR="001971C0">
        <w:rPr>
          <w:lang w:val="lt-LT"/>
        </w:rPr>
        <w:t>03</w:t>
      </w:r>
    </w:p>
    <w:sectPr w:rsidR="00BB7821" w:rsidRPr="00BB7821" w:rsidSect="00DE2B5A">
      <w:headerReference w:type="first" r:id="rId10"/>
      <w:footerReference w:type="first" r:id="rId11"/>
      <w:type w:val="continuous"/>
      <w:pgSz w:w="11906" w:h="16838" w:code="9"/>
      <w:pgMar w:top="1134" w:right="567" w:bottom="993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74763" w14:textId="77777777" w:rsidR="00371F64" w:rsidRDefault="00371F64">
      <w:r>
        <w:separator/>
      </w:r>
    </w:p>
  </w:endnote>
  <w:endnote w:type="continuationSeparator" w:id="0">
    <w:p w14:paraId="12579D15" w14:textId="77777777" w:rsidR="00371F64" w:rsidRDefault="0037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B718" w14:textId="77777777" w:rsidR="00853E80" w:rsidRDefault="00853E80">
    <w:pPr>
      <w:pStyle w:val="Porat"/>
      <w:tabs>
        <w:tab w:val="left" w:pos="1701"/>
      </w:tabs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DAF0" w14:textId="77777777" w:rsidR="00853E80" w:rsidRDefault="00853E80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E500E" w14:textId="77777777" w:rsidR="00371F64" w:rsidRDefault="00371F64">
      <w:r>
        <w:separator/>
      </w:r>
    </w:p>
  </w:footnote>
  <w:footnote w:type="continuationSeparator" w:id="0">
    <w:p w14:paraId="6605D271" w14:textId="77777777" w:rsidR="00371F64" w:rsidRDefault="00371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D4DC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2C14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14E2E"/>
    <w:multiLevelType w:val="multilevel"/>
    <w:tmpl w:val="943E7F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4834D9B"/>
    <w:multiLevelType w:val="hybridMultilevel"/>
    <w:tmpl w:val="C3B46D7E"/>
    <w:lvl w:ilvl="0" w:tplc="93269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072AC3"/>
    <w:multiLevelType w:val="hybridMultilevel"/>
    <w:tmpl w:val="152220D4"/>
    <w:lvl w:ilvl="0" w:tplc="5E86A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6144BD"/>
    <w:multiLevelType w:val="hybridMultilevel"/>
    <w:tmpl w:val="BEC66522"/>
    <w:lvl w:ilvl="0" w:tplc="8AF8B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7721A4"/>
    <w:multiLevelType w:val="multilevel"/>
    <w:tmpl w:val="914A32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7E154843"/>
    <w:multiLevelType w:val="hybridMultilevel"/>
    <w:tmpl w:val="15A6CCE2"/>
    <w:lvl w:ilvl="0" w:tplc="D0561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881677">
    <w:abstractNumId w:val="0"/>
  </w:num>
  <w:num w:numId="2" w16cid:durableId="2095277122">
    <w:abstractNumId w:val="1"/>
  </w:num>
  <w:num w:numId="3" w16cid:durableId="1466510031">
    <w:abstractNumId w:val="5"/>
  </w:num>
  <w:num w:numId="4" w16cid:durableId="1632590388">
    <w:abstractNumId w:val="2"/>
  </w:num>
  <w:num w:numId="5" w16cid:durableId="15934731">
    <w:abstractNumId w:val="3"/>
  </w:num>
  <w:num w:numId="6" w16cid:durableId="1329863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C44"/>
    <w:rsid w:val="000033B1"/>
    <w:rsid w:val="000049CD"/>
    <w:rsid w:val="00006A88"/>
    <w:rsid w:val="00007B99"/>
    <w:rsid w:val="00011385"/>
    <w:rsid w:val="00012B12"/>
    <w:rsid w:val="00016BE0"/>
    <w:rsid w:val="00016FEA"/>
    <w:rsid w:val="000204C7"/>
    <w:rsid w:val="00023086"/>
    <w:rsid w:val="00023544"/>
    <w:rsid w:val="0002398D"/>
    <w:rsid w:val="000239A9"/>
    <w:rsid w:val="00024D29"/>
    <w:rsid w:val="00026393"/>
    <w:rsid w:val="000267B8"/>
    <w:rsid w:val="00032B7A"/>
    <w:rsid w:val="00035BFF"/>
    <w:rsid w:val="00036837"/>
    <w:rsid w:val="00037223"/>
    <w:rsid w:val="00037D8D"/>
    <w:rsid w:val="0004032C"/>
    <w:rsid w:val="00042136"/>
    <w:rsid w:val="000424CD"/>
    <w:rsid w:val="000432BA"/>
    <w:rsid w:val="000432DE"/>
    <w:rsid w:val="000448F4"/>
    <w:rsid w:val="00045119"/>
    <w:rsid w:val="00045826"/>
    <w:rsid w:val="000472BD"/>
    <w:rsid w:val="00050D1E"/>
    <w:rsid w:val="0005119E"/>
    <w:rsid w:val="000522BE"/>
    <w:rsid w:val="00052504"/>
    <w:rsid w:val="00056196"/>
    <w:rsid w:val="000615AB"/>
    <w:rsid w:val="00063816"/>
    <w:rsid w:val="00064007"/>
    <w:rsid w:val="00064792"/>
    <w:rsid w:val="00066100"/>
    <w:rsid w:val="00070278"/>
    <w:rsid w:val="000703F0"/>
    <w:rsid w:val="00070E82"/>
    <w:rsid w:val="00070FA8"/>
    <w:rsid w:val="000716C6"/>
    <w:rsid w:val="00073DB1"/>
    <w:rsid w:val="00075374"/>
    <w:rsid w:val="00075988"/>
    <w:rsid w:val="000771B3"/>
    <w:rsid w:val="0008068B"/>
    <w:rsid w:val="00083049"/>
    <w:rsid w:val="0008378C"/>
    <w:rsid w:val="00084A81"/>
    <w:rsid w:val="000862E9"/>
    <w:rsid w:val="00087343"/>
    <w:rsid w:val="00087EC5"/>
    <w:rsid w:val="00087FED"/>
    <w:rsid w:val="00090639"/>
    <w:rsid w:val="0009099C"/>
    <w:rsid w:val="00092A6B"/>
    <w:rsid w:val="0009402B"/>
    <w:rsid w:val="0009431C"/>
    <w:rsid w:val="000960AB"/>
    <w:rsid w:val="00096339"/>
    <w:rsid w:val="000A0DFC"/>
    <w:rsid w:val="000A0F6D"/>
    <w:rsid w:val="000A19BD"/>
    <w:rsid w:val="000A29DE"/>
    <w:rsid w:val="000A2F71"/>
    <w:rsid w:val="000A4A33"/>
    <w:rsid w:val="000A51D5"/>
    <w:rsid w:val="000A6618"/>
    <w:rsid w:val="000A7311"/>
    <w:rsid w:val="000B2478"/>
    <w:rsid w:val="000B27D9"/>
    <w:rsid w:val="000B535A"/>
    <w:rsid w:val="000B5373"/>
    <w:rsid w:val="000B5572"/>
    <w:rsid w:val="000B63B0"/>
    <w:rsid w:val="000B6C67"/>
    <w:rsid w:val="000C02E4"/>
    <w:rsid w:val="000C0873"/>
    <w:rsid w:val="000C1682"/>
    <w:rsid w:val="000C1AEB"/>
    <w:rsid w:val="000C3994"/>
    <w:rsid w:val="000C3FCD"/>
    <w:rsid w:val="000C531D"/>
    <w:rsid w:val="000C55EB"/>
    <w:rsid w:val="000C6BE9"/>
    <w:rsid w:val="000D073E"/>
    <w:rsid w:val="000D09CA"/>
    <w:rsid w:val="000D17ED"/>
    <w:rsid w:val="000D2300"/>
    <w:rsid w:val="000D2404"/>
    <w:rsid w:val="000D4759"/>
    <w:rsid w:val="000D491C"/>
    <w:rsid w:val="000D5832"/>
    <w:rsid w:val="000D6127"/>
    <w:rsid w:val="000D6C54"/>
    <w:rsid w:val="000D7230"/>
    <w:rsid w:val="000E1537"/>
    <w:rsid w:val="000E2BB5"/>
    <w:rsid w:val="000E2D8C"/>
    <w:rsid w:val="000E3184"/>
    <w:rsid w:val="000E4D7F"/>
    <w:rsid w:val="000E535D"/>
    <w:rsid w:val="000E54F7"/>
    <w:rsid w:val="000E7FDC"/>
    <w:rsid w:val="000F0F25"/>
    <w:rsid w:val="000F2376"/>
    <w:rsid w:val="000F3933"/>
    <w:rsid w:val="000F3A6F"/>
    <w:rsid w:val="000F4E05"/>
    <w:rsid w:val="000F68A0"/>
    <w:rsid w:val="00101EA4"/>
    <w:rsid w:val="001026B2"/>
    <w:rsid w:val="001041B2"/>
    <w:rsid w:val="00105ED5"/>
    <w:rsid w:val="001070F8"/>
    <w:rsid w:val="00110C44"/>
    <w:rsid w:val="001115B9"/>
    <w:rsid w:val="00113454"/>
    <w:rsid w:val="0011446A"/>
    <w:rsid w:val="00114491"/>
    <w:rsid w:val="001144BB"/>
    <w:rsid w:val="00117D93"/>
    <w:rsid w:val="00120568"/>
    <w:rsid w:val="001206C7"/>
    <w:rsid w:val="00122884"/>
    <w:rsid w:val="001229D0"/>
    <w:rsid w:val="001235FF"/>
    <w:rsid w:val="00124671"/>
    <w:rsid w:val="00124C86"/>
    <w:rsid w:val="00124DAE"/>
    <w:rsid w:val="00126F53"/>
    <w:rsid w:val="0012752F"/>
    <w:rsid w:val="00130A4A"/>
    <w:rsid w:val="00130A5B"/>
    <w:rsid w:val="00131213"/>
    <w:rsid w:val="00132597"/>
    <w:rsid w:val="001335FF"/>
    <w:rsid w:val="00133D45"/>
    <w:rsid w:val="00134AD6"/>
    <w:rsid w:val="00135177"/>
    <w:rsid w:val="00136A2C"/>
    <w:rsid w:val="00140113"/>
    <w:rsid w:val="0014089A"/>
    <w:rsid w:val="00140B54"/>
    <w:rsid w:val="001412D2"/>
    <w:rsid w:val="001422EE"/>
    <w:rsid w:val="001424D5"/>
    <w:rsid w:val="0014270E"/>
    <w:rsid w:val="00143FD0"/>
    <w:rsid w:val="00144969"/>
    <w:rsid w:val="001524C2"/>
    <w:rsid w:val="00156CD4"/>
    <w:rsid w:val="00162AB7"/>
    <w:rsid w:val="00162E57"/>
    <w:rsid w:val="00165AB6"/>
    <w:rsid w:val="00167ED0"/>
    <w:rsid w:val="00170392"/>
    <w:rsid w:val="001704B8"/>
    <w:rsid w:val="00171764"/>
    <w:rsid w:val="00171D76"/>
    <w:rsid w:val="001733A9"/>
    <w:rsid w:val="00174114"/>
    <w:rsid w:val="00176808"/>
    <w:rsid w:val="00177121"/>
    <w:rsid w:val="00181527"/>
    <w:rsid w:val="00184E6C"/>
    <w:rsid w:val="001861D8"/>
    <w:rsid w:val="00191082"/>
    <w:rsid w:val="00194598"/>
    <w:rsid w:val="001949C8"/>
    <w:rsid w:val="00194ADB"/>
    <w:rsid w:val="00195990"/>
    <w:rsid w:val="00195B2C"/>
    <w:rsid w:val="00196DDB"/>
    <w:rsid w:val="001971C0"/>
    <w:rsid w:val="0019723A"/>
    <w:rsid w:val="001A04F2"/>
    <w:rsid w:val="001A104B"/>
    <w:rsid w:val="001A113A"/>
    <w:rsid w:val="001A2A03"/>
    <w:rsid w:val="001A3091"/>
    <w:rsid w:val="001A3695"/>
    <w:rsid w:val="001A4F65"/>
    <w:rsid w:val="001B0440"/>
    <w:rsid w:val="001B0518"/>
    <w:rsid w:val="001B07A6"/>
    <w:rsid w:val="001B29B0"/>
    <w:rsid w:val="001B2B73"/>
    <w:rsid w:val="001B3001"/>
    <w:rsid w:val="001B3EBA"/>
    <w:rsid w:val="001B4349"/>
    <w:rsid w:val="001B53DF"/>
    <w:rsid w:val="001B540E"/>
    <w:rsid w:val="001B7456"/>
    <w:rsid w:val="001C138E"/>
    <w:rsid w:val="001C146A"/>
    <w:rsid w:val="001C26D7"/>
    <w:rsid w:val="001C2A48"/>
    <w:rsid w:val="001C6E55"/>
    <w:rsid w:val="001D06BA"/>
    <w:rsid w:val="001D13C0"/>
    <w:rsid w:val="001D294A"/>
    <w:rsid w:val="001D3CFE"/>
    <w:rsid w:val="001D50BF"/>
    <w:rsid w:val="001D5F2F"/>
    <w:rsid w:val="001D73F9"/>
    <w:rsid w:val="001E0AC6"/>
    <w:rsid w:val="001E23E4"/>
    <w:rsid w:val="001E2C14"/>
    <w:rsid w:val="001E5577"/>
    <w:rsid w:val="001E68F4"/>
    <w:rsid w:val="001E7255"/>
    <w:rsid w:val="001F0A4F"/>
    <w:rsid w:val="001F1210"/>
    <w:rsid w:val="001F1273"/>
    <w:rsid w:val="001F1581"/>
    <w:rsid w:val="001F53FA"/>
    <w:rsid w:val="001F6BD9"/>
    <w:rsid w:val="001F6EA3"/>
    <w:rsid w:val="001F7548"/>
    <w:rsid w:val="0020030D"/>
    <w:rsid w:val="00200AC2"/>
    <w:rsid w:val="002047D9"/>
    <w:rsid w:val="00207420"/>
    <w:rsid w:val="00211F9D"/>
    <w:rsid w:val="002122F3"/>
    <w:rsid w:val="00214449"/>
    <w:rsid w:val="00215D68"/>
    <w:rsid w:val="0021611C"/>
    <w:rsid w:val="0022153D"/>
    <w:rsid w:val="00223223"/>
    <w:rsid w:val="00223BD7"/>
    <w:rsid w:val="00226EB7"/>
    <w:rsid w:val="00232233"/>
    <w:rsid w:val="002343F9"/>
    <w:rsid w:val="00234999"/>
    <w:rsid w:val="00235040"/>
    <w:rsid w:val="002362A3"/>
    <w:rsid w:val="0023694C"/>
    <w:rsid w:val="002373CE"/>
    <w:rsid w:val="002377BC"/>
    <w:rsid w:val="00237837"/>
    <w:rsid w:val="00240CE6"/>
    <w:rsid w:val="00241283"/>
    <w:rsid w:val="00241862"/>
    <w:rsid w:val="00241F58"/>
    <w:rsid w:val="00242017"/>
    <w:rsid w:val="00242540"/>
    <w:rsid w:val="00242CA8"/>
    <w:rsid w:val="0024456C"/>
    <w:rsid w:val="00244F23"/>
    <w:rsid w:val="002453FD"/>
    <w:rsid w:val="00246565"/>
    <w:rsid w:val="00246833"/>
    <w:rsid w:val="00246D7C"/>
    <w:rsid w:val="00247FA4"/>
    <w:rsid w:val="0025007F"/>
    <w:rsid w:val="002557E3"/>
    <w:rsid w:val="00256598"/>
    <w:rsid w:val="00257CEE"/>
    <w:rsid w:val="00261562"/>
    <w:rsid w:val="002645A7"/>
    <w:rsid w:val="00265B3D"/>
    <w:rsid w:val="00266865"/>
    <w:rsid w:val="00270B9B"/>
    <w:rsid w:val="00272BC8"/>
    <w:rsid w:val="002746D4"/>
    <w:rsid w:val="00274BB7"/>
    <w:rsid w:val="00275989"/>
    <w:rsid w:val="00277800"/>
    <w:rsid w:val="002807AE"/>
    <w:rsid w:val="002839BA"/>
    <w:rsid w:val="00283D88"/>
    <w:rsid w:val="00286A5D"/>
    <w:rsid w:val="00286E4E"/>
    <w:rsid w:val="00286F2F"/>
    <w:rsid w:val="00287BB8"/>
    <w:rsid w:val="00287EDC"/>
    <w:rsid w:val="00293594"/>
    <w:rsid w:val="00293D4C"/>
    <w:rsid w:val="002941DC"/>
    <w:rsid w:val="00294783"/>
    <w:rsid w:val="0029486D"/>
    <w:rsid w:val="00296106"/>
    <w:rsid w:val="002A06DC"/>
    <w:rsid w:val="002A3271"/>
    <w:rsid w:val="002A696D"/>
    <w:rsid w:val="002A6F1D"/>
    <w:rsid w:val="002A76DE"/>
    <w:rsid w:val="002A7FBB"/>
    <w:rsid w:val="002B0118"/>
    <w:rsid w:val="002B179F"/>
    <w:rsid w:val="002B3640"/>
    <w:rsid w:val="002B38CF"/>
    <w:rsid w:val="002B5460"/>
    <w:rsid w:val="002B55C2"/>
    <w:rsid w:val="002B55DB"/>
    <w:rsid w:val="002B5B30"/>
    <w:rsid w:val="002B7FD4"/>
    <w:rsid w:val="002C0968"/>
    <w:rsid w:val="002C467C"/>
    <w:rsid w:val="002C4EB3"/>
    <w:rsid w:val="002C6503"/>
    <w:rsid w:val="002D1814"/>
    <w:rsid w:val="002D25FE"/>
    <w:rsid w:val="002D269B"/>
    <w:rsid w:val="002D399F"/>
    <w:rsid w:val="002D3D76"/>
    <w:rsid w:val="002D4AC3"/>
    <w:rsid w:val="002D65D3"/>
    <w:rsid w:val="002E1275"/>
    <w:rsid w:val="002E3541"/>
    <w:rsid w:val="002E3BBD"/>
    <w:rsid w:val="002E436E"/>
    <w:rsid w:val="002E49AF"/>
    <w:rsid w:val="002F04BF"/>
    <w:rsid w:val="002F0684"/>
    <w:rsid w:val="002F0FA5"/>
    <w:rsid w:val="002F114B"/>
    <w:rsid w:val="002F30B5"/>
    <w:rsid w:val="002F4FBA"/>
    <w:rsid w:val="002F50FB"/>
    <w:rsid w:val="002F52CA"/>
    <w:rsid w:val="002F5F3D"/>
    <w:rsid w:val="002F6E7E"/>
    <w:rsid w:val="002F7727"/>
    <w:rsid w:val="002F796C"/>
    <w:rsid w:val="002F7D98"/>
    <w:rsid w:val="00300475"/>
    <w:rsid w:val="00300664"/>
    <w:rsid w:val="003015CC"/>
    <w:rsid w:val="00302063"/>
    <w:rsid w:val="00305013"/>
    <w:rsid w:val="00307409"/>
    <w:rsid w:val="00312217"/>
    <w:rsid w:val="003200D7"/>
    <w:rsid w:val="00323351"/>
    <w:rsid w:val="00323F8E"/>
    <w:rsid w:val="00324098"/>
    <w:rsid w:val="0032644B"/>
    <w:rsid w:val="00326E4F"/>
    <w:rsid w:val="00326FB1"/>
    <w:rsid w:val="0033136D"/>
    <w:rsid w:val="00331404"/>
    <w:rsid w:val="00331AD0"/>
    <w:rsid w:val="00331BF2"/>
    <w:rsid w:val="00331F3D"/>
    <w:rsid w:val="00331FAB"/>
    <w:rsid w:val="00332F21"/>
    <w:rsid w:val="00333316"/>
    <w:rsid w:val="003339A8"/>
    <w:rsid w:val="00334DB5"/>
    <w:rsid w:val="00335C97"/>
    <w:rsid w:val="00336BD7"/>
    <w:rsid w:val="003378C2"/>
    <w:rsid w:val="00341259"/>
    <w:rsid w:val="00341D6C"/>
    <w:rsid w:val="00343714"/>
    <w:rsid w:val="003449A2"/>
    <w:rsid w:val="00345441"/>
    <w:rsid w:val="0034625B"/>
    <w:rsid w:val="0034773B"/>
    <w:rsid w:val="00350331"/>
    <w:rsid w:val="00351A55"/>
    <w:rsid w:val="00352B98"/>
    <w:rsid w:val="00353355"/>
    <w:rsid w:val="00354135"/>
    <w:rsid w:val="00354A96"/>
    <w:rsid w:val="00357A3C"/>
    <w:rsid w:val="0036118A"/>
    <w:rsid w:val="00362092"/>
    <w:rsid w:val="00362F05"/>
    <w:rsid w:val="00363746"/>
    <w:rsid w:val="0036437F"/>
    <w:rsid w:val="00364FCA"/>
    <w:rsid w:val="00365363"/>
    <w:rsid w:val="00366D41"/>
    <w:rsid w:val="00366D98"/>
    <w:rsid w:val="00366E74"/>
    <w:rsid w:val="00371F64"/>
    <w:rsid w:val="003721C1"/>
    <w:rsid w:val="00373186"/>
    <w:rsid w:val="00375597"/>
    <w:rsid w:val="00376335"/>
    <w:rsid w:val="0037731D"/>
    <w:rsid w:val="00380CE7"/>
    <w:rsid w:val="00381F5E"/>
    <w:rsid w:val="00382D11"/>
    <w:rsid w:val="003830C8"/>
    <w:rsid w:val="00383163"/>
    <w:rsid w:val="003843A2"/>
    <w:rsid w:val="00386008"/>
    <w:rsid w:val="00386666"/>
    <w:rsid w:val="00386816"/>
    <w:rsid w:val="0038775E"/>
    <w:rsid w:val="0039016E"/>
    <w:rsid w:val="0039189E"/>
    <w:rsid w:val="003929BF"/>
    <w:rsid w:val="003945B9"/>
    <w:rsid w:val="0039465A"/>
    <w:rsid w:val="00394B97"/>
    <w:rsid w:val="00394C03"/>
    <w:rsid w:val="00395E8E"/>
    <w:rsid w:val="00397542"/>
    <w:rsid w:val="003A11F2"/>
    <w:rsid w:val="003A268F"/>
    <w:rsid w:val="003A3CF9"/>
    <w:rsid w:val="003A7694"/>
    <w:rsid w:val="003B07D0"/>
    <w:rsid w:val="003B0BFB"/>
    <w:rsid w:val="003B11D3"/>
    <w:rsid w:val="003B2534"/>
    <w:rsid w:val="003B2555"/>
    <w:rsid w:val="003B42F5"/>
    <w:rsid w:val="003B51F1"/>
    <w:rsid w:val="003B585B"/>
    <w:rsid w:val="003B7771"/>
    <w:rsid w:val="003C089C"/>
    <w:rsid w:val="003C1FC6"/>
    <w:rsid w:val="003C290B"/>
    <w:rsid w:val="003C5264"/>
    <w:rsid w:val="003D0B12"/>
    <w:rsid w:val="003D0C67"/>
    <w:rsid w:val="003D36AB"/>
    <w:rsid w:val="003D40AC"/>
    <w:rsid w:val="003D441F"/>
    <w:rsid w:val="003D4A5F"/>
    <w:rsid w:val="003D4C7A"/>
    <w:rsid w:val="003E075C"/>
    <w:rsid w:val="003E1AC6"/>
    <w:rsid w:val="003E1B14"/>
    <w:rsid w:val="003E3863"/>
    <w:rsid w:val="003E42BB"/>
    <w:rsid w:val="003E66E3"/>
    <w:rsid w:val="003E6988"/>
    <w:rsid w:val="003F0982"/>
    <w:rsid w:val="003F23A2"/>
    <w:rsid w:val="003F3B05"/>
    <w:rsid w:val="003F3CA3"/>
    <w:rsid w:val="003F3CF6"/>
    <w:rsid w:val="003F3E3E"/>
    <w:rsid w:val="00402C2E"/>
    <w:rsid w:val="00402E7C"/>
    <w:rsid w:val="004031E4"/>
    <w:rsid w:val="00405683"/>
    <w:rsid w:val="004070D4"/>
    <w:rsid w:val="00407467"/>
    <w:rsid w:val="00407470"/>
    <w:rsid w:val="00407DC7"/>
    <w:rsid w:val="004109CE"/>
    <w:rsid w:val="00411D8A"/>
    <w:rsid w:val="004135C0"/>
    <w:rsid w:val="00414E4A"/>
    <w:rsid w:val="004152AB"/>
    <w:rsid w:val="00417C26"/>
    <w:rsid w:val="00421631"/>
    <w:rsid w:val="00421F68"/>
    <w:rsid w:val="00424080"/>
    <w:rsid w:val="00424C3E"/>
    <w:rsid w:val="00426030"/>
    <w:rsid w:val="00427834"/>
    <w:rsid w:val="0043033E"/>
    <w:rsid w:val="004304D9"/>
    <w:rsid w:val="00431171"/>
    <w:rsid w:val="004312BC"/>
    <w:rsid w:val="00432AA9"/>
    <w:rsid w:val="00435293"/>
    <w:rsid w:val="00441624"/>
    <w:rsid w:val="00442ECE"/>
    <w:rsid w:val="004433D7"/>
    <w:rsid w:val="00443B91"/>
    <w:rsid w:val="00445483"/>
    <w:rsid w:val="00445C0F"/>
    <w:rsid w:val="004501C6"/>
    <w:rsid w:val="00452B31"/>
    <w:rsid w:val="0045318E"/>
    <w:rsid w:val="004546B2"/>
    <w:rsid w:val="00455408"/>
    <w:rsid w:val="004625E0"/>
    <w:rsid w:val="00462998"/>
    <w:rsid w:val="0046375B"/>
    <w:rsid w:val="00465132"/>
    <w:rsid w:val="004702D5"/>
    <w:rsid w:val="00470C88"/>
    <w:rsid w:val="00470D53"/>
    <w:rsid w:val="004716B3"/>
    <w:rsid w:val="00474135"/>
    <w:rsid w:val="00474185"/>
    <w:rsid w:val="004746F4"/>
    <w:rsid w:val="00474EB3"/>
    <w:rsid w:val="00475BAB"/>
    <w:rsid w:val="00477289"/>
    <w:rsid w:val="00483A8D"/>
    <w:rsid w:val="00484201"/>
    <w:rsid w:val="004856D6"/>
    <w:rsid w:val="00485738"/>
    <w:rsid w:val="00485D3C"/>
    <w:rsid w:val="0048782B"/>
    <w:rsid w:val="004918DA"/>
    <w:rsid w:val="004920EE"/>
    <w:rsid w:val="00494DE3"/>
    <w:rsid w:val="00495372"/>
    <w:rsid w:val="00495961"/>
    <w:rsid w:val="00496604"/>
    <w:rsid w:val="004A14BE"/>
    <w:rsid w:val="004A2981"/>
    <w:rsid w:val="004A2990"/>
    <w:rsid w:val="004A3400"/>
    <w:rsid w:val="004A3541"/>
    <w:rsid w:val="004A37A2"/>
    <w:rsid w:val="004A60C8"/>
    <w:rsid w:val="004A6226"/>
    <w:rsid w:val="004A658F"/>
    <w:rsid w:val="004A7677"/>
    <w:rsid w:val="004A7C1F"/>
    <w:rsid w:val="004B010E"/>
    <w:rsid w:val="004B1182"/>
    <w:rsid w:val="004B7CE7"/>
    <w:rsid w:val="004B7D1E"/>
    <w:rsid w:val="004B7EFB"/>
    <w:rsid w:val="004C33A1"/>
    <w:rsid w:val="004C414B"/>
    <w:rsid w:val="004C5D5B"/>
    <w:rsid w:val="004C7801"/>
    <w:rsid w:val="004D095A"/>
    <w:rsid w:val="004D2FAE"/>
    <w:rsid w:val="004D3EB0"/>
    <w:rsid w:val="004D427D"/>
    <w:rsid w:val="004D52BF"/>
    <w:rsid w:val="004D63A0"/>
    <w:rsid w:val="004D7551"/>
    <w:rsid w:val="004E1C04"/>
    <w:rsid w:val="004E29BB"/>
    <w:rsid w:val="004E47F8"/>
    <w:rsid w:val="004F08A8"/>
    <w:rsid w:val="004F08D3"/>
    <w:rsid w:val="004F3B4A"/>
    <w:rsid w:val="004F3DDC"/>
    <w:rsid w:val="004F5BE3"/>
    <w:rsid w:val="004F75E2"/>
    <w:rsid w:val="005018A7"/>
    <w:rsid w:val="005019AF"/>
    <w:rsid w:val="00501BCB"/>
    <w:rsid w:val="00502F27"/>
    <w:rsid w:val="00504303"/>
    <w:rsid w:val="0050736C"/>
    <w:rsid w:val="00507C75"/>
    <w:rsid w:val="00510BBA"/>
    <w:rsid w:val="00510E83"/>
    <w:rsid w:val="0051222C"/>
    <w:rsid w:val="00513EF5"/>
    <w:rsid w:val="005147E5"/>
    <w:rsid w:val="00514D12"/>
    <w:rsid w:val="00514DB0"/>
    <w:rsid w:val="00515B6E"/>
    <w:rsid w:val="00516C3A"/>
    <w:rsid w:val="00517828"/>
    <w:rsid w:val="00521B7B"/>
    <w:rsid w:val="00523650"/>
    <w:rsid w:val="00524525"/>
    <w:rsid w:val="00525767"/>
    <w:rsid w:val="00526EFF"/>
    <w:rsid w:val="005275D3"/>
    <w:rsid w:val="00527857"/>
    <w:rsid w:val="005331ED"/>
    <w:rsid w:val="00533329"/>
    <w:rsid w:val="00533EFD"/>
    <w:rsid w:val="0053530E"/>
    <w:rsid w:val="00540984"/>
    <w:rsid w:val="00540CD3"/>
    <w:rsid w:val="005419C1"/>
    <w:rsid w:val="00541E00"/>
    <w:rsid w:val="00545DE4"/>
    <w:rsid w:val="005469D6"/>
    <w:rsid w:val="00547180"/>
    <w:rsid w:val="00547483"/>
    <w:rsid w:val="005524D0"/>
    <w:rsid w:val="00553C6F"/>
    <w:rsid w:val="00555B2D"/>
    <w:rsid w:val="005577E9"/>
    <w:rsid w:val="00557A8F"/>
    <w:rsid w:val="0056094C"/>
    <w:rsid w:val="00561BC4"/>
    <w:rsid w:val="005629F5"/>
    <w:rsid w:val="00562B83"/>
    <w:rsid w:val="005673BA"/>
    <w:rsid w:val="0057140A"/>
    <w:rsid w:val="00572711"/>
    <w:rsid w:val="005727E0"/>
    <w:rsid w:val="00575126"/>
    <w:rsid w:val="00575B37"/>
    <w:rsid w:val="00575DDA"/>
    <w:rsid w:val="00577891"/>
    <w:rsid w:val="005806E6"/>
    <w:rsid w:val="0058140F"/>
    <w:rsid w:val="00583466"/>
    <w:rsid w:val="005851CA"/>
    <w:rsid w:val="005853C4"/>
    <w:rsid w:val="00585D4B"/>
    <w:rsid w:val="005861DC"/>
    <w:rsid w:val="005864A5"/>
    <w:rsid w:val="00587081"/>
    <w:rsid w:val="00587795"/>
    <w:rsid w:val="0059037B"/>
    <w:rsid w:val="00592C85"/>
    <w:rsid w:val="00593524"/>
    <w:rsid w:val="00595C97"/>
    <w:rsid w:val="005966B2"/>
    <w:rsid w:val="00596D95"/>
    <w:rsid w:val="00597C04"/>
    <w:rsid w:val="00597EC9"/>
    <w:rsid w:val="005A067C"/>
    <w:rsid w:val="005A242E"/>
    <w:rsid w:val="005A5B37"/>
    <w:rsid w:val="005A746F"/>
    <w:rsid w:val="005B0C18"/>
    <w:rsid w:val="005B3DF5"/>
    <w:rsid w:val="005B54CA"/>
    <w:rsid w:val="005C0130"/>
    <w:rsid w:val="005C169E"/>
    <w:rsid w:val="005C2188"/>
    <w:rsid w:val="005C3B89"/>
    <w:rsid w:val="005C420A"/>
    <w:rsid w:val="005C50BE"/>
    <w:rsid w:val="005C57FC"/>
    <w:rsid w:val="005C62D2"/>
    <w:rsid w:val="005C74D4"/>
    <w:rsid w:val="005D05BE"/>
    <w:rsid w:val="005D2ADC"/>
    <w:rsid w:val="005D2EA5"/>
    <w:rsid w:val="005D4178"/>
    <w:rsid w:val="005D42A3"/>
    <w:rsid w:val="005E0594"/>
    <w:rsid w:val="005E2D8E"/>
    <w:rsid w:val="005E3E3D"/>
    <w:rsid w:val="005F0947"/>
    <w:rsid w:val="005F1408"/>
    <w:rsid w:val="005F16F6"/>
    <w:rsid w:val="005F1CA0"/>
    <w:rsid w:val="005F3C2A"/>
    <w:rsid w:val="005F4B83"/>
    <w:rsid w:val="005F4CA3"/>
    <w:rsid w:val="005F4E24"/>
    <w:rsid w:val="005F579C"/>
    <w:rsid w:val="005F624E"/>
    <w:rsid w:val="005F6AD0"/>
    <w:rsid w:val="00603473"/>
    <w:rsid w:val="00604417"/>
    <w:rsid w:val="00605B61"/>
    <w:rsid w:val="00605E41"/>
    <w:rsid w:val="00606A64"/>
    <w:rsid w:val="00610095"/>
    <w:rsid w:val="006103CC"/>
    <w:rsid w:val="00611781"/>
    <w:rsid w:val="00611902"/>
    <w:rsid w:val="00612741"/>
    <w:rsid w:val="006140F7"/>
    <w:rsid w:val="006154D3"/>
    <w:rsid w:val="006169D9"/>
    <w:rsid w:val="006204A4"/>
    <w:rsid w:val="00621C72"/>
    <w:rsid w:val="00622A99"/>
    <w:rsid w:val="00622B10"/>
    <w:rsid w:val="00623113"/>
    <w:rsid w:val="0062529B"/>
    <w:rsid w:val="006267E1"/>
    <w:rsid w:val="00626A0F"/>
    <w:rsid w:val="00630274"/>
    <w:rsid w:val="0063032F"/>
    <w:rsid w:val="0063623E"/>
    <w:rsid w:val="006364E1"/>
    <w:rsid w:val="00636D89"/>
    <w:rsid w:val="006370E8"/>
    <w:rsid w:val="0064085C"/>
    <w:rsid w:val="0064379E"/>
    <w:rsid w:val="006440EF"/>
    <w:rsid w:val="0064690C"/>
    <w:rsid w:val="00650FBD"/>
    <w:rsid w:val="0065347C"/>
    <w:rsid w:val="00653701"/>
    <w:rsid w:val="00654B38"/>
    <w:rsid w:val="00654E75"/>
    <w:rsid w:val="00655F36"/>
    <w:rsid w:val="006576E9"/>
    <w:rsid w:val="00660C95"/>
    <w:rsid w:val="00661DAA"/>
    <w:rsid w:val="00663B1B"/>
    <w:rsid w:val="00665B4D"/>
    <w:rsid w:val="006662CF"/>
    <w:rsid w:val="006700BC"/>
    <w:rsid w:val="006705FC"/>
    <w:rsid w:val="00671E14"/>
    <w:rsid w:val="00672AA8"/>
    <w:rsid w:val="00672FCB"/>
    <w:rsid w:val="006750B8"/>
    <w:rsid w:val="00675CA3"/>
    <w:rsid w:val="00676EDA"/>
    <w:rsid w:val="00677097"/>
    <w:rsid w:val="00677B86"/>
    <w:rsid w:val="00677CD2"/>
    <w:rsid w:val="00680490"/>
    <w:rsid w:val="00681E80"/>
    <w:rsid w:val="00683067"/>
    <w:rsid w:val="00683BC7"/>
    <w:rsid w:val="00684E6D"/>
    <w:rsid w:val="00687824"/>
    <w:rsid w:val="00687FB2"/>
    <w:rsid w:val="00690EA0"/>
    <w:rsid w:val="00692603"/>
    <w:rsid w:val="0069292C"/>
    <w:rsid w:val="00692B47"/>
    <w:rsid w:val="00693471"/>
    <w:rsid w:val="006947A9"/>
    <w:rsid w:val="0069595B"/>
    <w:rsid w:val="006A2F4A"/>
    <w:rsid w:val="006A3A2F"/>
    <w:rsid w:val="006A4751"/>
    <w:rsid w:val="006A4EB7"/>
    <w:rsid w:val="006A673F"/>
    <w:rsid w:val="006B0534"/>
    <w:rsid w:val="006B241F"/>
    <w:rsid w:val="006B310F"/>
    <w:rsid w:val="006B3DED"/>
    <w:rsid w:val="006B441D"/>
    <w:rsid w:val="006B4B18"/>
    <w:rsid w:val="006B4B2E"/>
    <w:rsid w:val="006B4FB4"/>
    <w:rsid w:val="006B55D8"/>
    <w:rsid w:val="006B7847"/>
    <w:rsid w:val="006C1060"/>
    <w:rsid w:val="006C2381"/>
    <w:rsid w:val="006C4EEB"/>
    <w:rsid w:val="006C52BF"/>
    <w:rsid w:val="006C6BC2"/>
    <w:rsid w:val="006C6C5E"/>
    <w:rsid w:val="006C7752"/>
    <w:rsid w:val="006D0ED2"/>
    <w:rsid w:val="006D19DC"/>
    <w:rsid w:val="006D1F8B"/>
    <w:rsid w:val="006D2B81"/>
    <w:rsid w:val="006D32C0"/>
    <w:rsid w:val="006D52CE"/>
    <w:rsid w:val="006D705B"/>
    <w:rsid w:val="006D708E"/>
    <w:rsid w:val="006E0059"/>
    <w:rsid w:val="006E015C"/>
    <w:rsid w:val="006E03D0"/>
    <w:rsid w:val="006E03DE"/>
    <w:rsid w:val="006E16B4"/>
    <w:rsid w:val="006E207C"/>
    <w:rsid w:val="006E27EA"/>
    <w:rsid w:val="006E40C9"/>
    <w:rsid w:val="006E433D"/>
    <w:rsid w:val="006E64D2"/>
    <w:rsid w:val="006E688C"/>
    <w:rsid w:val="006E6D1B"/>
    <w:rsid w:val="006F0B8D"/>
    <w:rsid w:val="006F1D75"/>
    <w:rsid w:val="006F40FE"/>
    <w:rsid w:val="006F505F"/>
    <w:rsid w:val="006F584E"/>
    <w:rsid w:val="006F6484"/>
    <w:rsid w:val="007014FF"/>
    <w:rsid w:val="0070238E"/>
    <w:rsid w:val="00702A2A"/>
    <w:rsid w:val="007033FE"/>
    <w:rsid w:val="0070361A"/>
    <w:rsid w:val="007036C2"/>
    <w:rsid w:val="00704CFC"/>
    <w:rsid w:val="007057B5"/>
    <w:rsid w:val="00712CF1"/>
    <w:rsid w:val="00712F72"/>
    <w:rsid w:val="00713BE3"/>
    <w:rsid w:val="00714710"/>
    <w:rsid w:val="007151AD"/>
    <w:rsid w:val="0071585C"/>
    <w:rsid w:val="00715A3E"/>
    <w:rsid w:val="00716061"/>
    <w:rsid w:val="00716A6E"/>
    <w:rsid w:val="00717C14"/>
    <w:rsid w:val="0072143F"/>
    <w:rsid w:val="00721820"/>
    <w:rsid w:val="00721DCE"/>
    <w:rsid w:val="007222DB"/>
    <w:rsid w:val="00722FD9"/>
    <w:rsid w:val="0072327E"/>
    <w:rsid w:val="00723AEC"/>
    <w:rsid w:val="00723C14"/>
    <w:rsid w:val="0072401F"/>
    <w:rsid w:val="00724529"/>
    <w:rsid w:val="00725B3D"/>
    <w:rsid w:val="00727FC6"/>
    <w:rsid w:val="00730A6C"/>
    <w:rsid w:val="00731640"/>
    <w:rsid w:val="0073227A"/>
    <w:rsid w:val="007338E5"/>
    <w:rsid w:val="00733E9B"/>
    <w:rsid w:val="0073484D"/>
    <w:rsid w:val="00735358"/>
    <w:rsid w:val="007358F9"/>
    <w:rsid w:val="00740DE4"/>
    <w:rsid w:val="00741345"/>
    <w:rsid w:val="00741B30"/>
    <w:rsid w:val="00743969"/>
    <w:rsid w:val="00744465"/>
    <w:rsid w:val="00744EAD"/>
    <w:rsid w:val="007465ED"/>
    <w:rsid w:val="007472EA"/>
    <w:rsid w:val="007514EE"/>
    <w:rsid w:val="0075211D"/>
    <w:rsid w:val="0075318A"/>
    <w:rsid w:val="00756EA8"/>
    <w:rsid w:val="0076077A"/>
    <w:rsid w:val="00760E5F"/>
    <w:rsid w:val="00763644"/>
    <w:rsid w:val="00763F2A"/>
    <w:rsid w:val="00764C3F"/>
    <w:rsid w:val="0076610D"/>
    <w:rsid w:val="0076658D"/>
    <w:rsid w:val="0077301D"/>
    <w:rsid w:val="007762BD"/>
    <w:rsid w:val="007765B0"/>
    <w:rsid w:val="00776971"/>
    <w:rsid w:val="00776A8A"/>
    <w:rsid w:val="00780343"/>
    <w:rsid w:val="00781740"/>
    <w:rsid w:val="0078186E"/>
    <w:rsid w:val="00782DE1"/>
    <w:rsid w:val="0078407A"/>
    <w:rsid w:val="00784583"/>
    <w:rsid w:val="007858AE"/>
    <w:rsid w:val="00787748"/>
    <w:rsid w:val="0079130F"/>
    <w:rsid w:val="00792079"/>
    <w:rsid w:val="0079473F"/>
    <w:rsid w:val="00794E72"/>
    <w:rsid w:val="007A060C"/>
    <w:rsid w:val="007A0706"/>
    <w:rsid w:val="007A14B8"/>
    <w:rsid w:val="007A1F3E"/>
    <w:rsid w:val="007A1FCA"/>
    <w:rsid w:val="007A3681"/>
    <w:rsid w:val="007A3AEF"/>
    <w:rsid w:val="007A4368"/>
    <w:rsid w:val="007A4DE2"/>
    <w:rsid w:val="007A6568"/>
    <w:rsid w:val="007A6CF7"/>
    <w:rsid w:val="007A6EDA"/>
    <w:rsid w:val="007A7119"/>
    <w:rsid w:val="007B20CB"/>
    <w:rsid w:val="007B391C"/>
    <w:rsid w:val="007B3DBE"/>
    <w:rsid w:val="007B4971"/>
    <w:rsid w:val="007B5C07"/>
    <w:rsid w:val="007B6986"/>
    <w:rsid w:val="007B78CC"/>
    <w:rsid w:val="007C4E53"/>
    <w:rsid w:val="007C53E6"/>
    <w:rsid w:val="007C69B7"/>
    <w:rsid w:val="007C72F9"/>
    <w:rsid w:val="007D08C4"/>
    <w:rsid w:val="007D2B76"/>
    <w:rsid w:val="007D7535"/>
    <w:rsid w:val="007E16F8"/>
    <w:rsid w:val="007E25BE"/>
    <w:rsid w:val="007E31C7"/>
    <w:rsid w:val="007E3C60"/>
    <w:rsid w:val="007F10A6"/>
    <w:rsid w:val="007F3FF8"/>
    <w:rsid w:val="007F4354"/>
    <w:rsid w:val="007F4F99"/>
    <w:rsid w:val="007F733E"/>
    <w:rsid w:val="00800791"/>
    <w:rsid w:val="00801C1B"/>
    <w:rsid w:val="008025DC"/>
    <w:rsid w:val="00806F4E"/>
    <w:rsid w:val="00807323"/>
    <w:rsid w:val="008077A4"/>
    <w:rsid w:val="00807A67"/>
    <w:rsid w:val="00807FB1"/>
    <w:rsid w:val="008108D6"/>
    <w:rsid w:val="00810B54"/>
    <w:rsid w:val="00810EE9"/>
    <w:rsid w:val="00811753"/>
    <w:rsid w:val="00811877"/>
    <w:rsid w:val="008157AE"/>
    <w:rsid w:val="00817DDE"/>
    <w:rsid w:val="008202AC"/>
    <w:rsid w:val="00821E7E"/>
    <w:rsid w:val="008257D3"/>
    <w:rsid w:val="0082736D"/>
    <w:rsid w:val="00830FC4"/>
    <w:rsid w:val="0083121C"/>
    <w:rsid w:val="00832D05"/>
    <w:rsid w:val="008353AD"/>
    <w:rsid w:val="00835DDD"/>
    <w:rsid w:val="00836CA6"/>
    <w:rsid w:val="008374AD"/>
    <w:rsid w:val="008376A6"/>
    <w:rsid w:val="00843C7F"/>
    <w:rsid w:val="008442D8"/>
    <w:rsid w:val="00845692"/>
    <w:rsid w:val="00846449"/>
    <w:rsid w:val="008503AB"/>
    <w:rsid w:val="00852E0B"/>
    <w:rsid w:val="008532CC"/>
    <w:rsid w:val="00853516"/>
    <w:rsid w:val="00853E80"/>
    <w:rsid w:val="00855FF3"/>
    <w:rsid w:val="00856369"/>
    <w:rsid w:val="008625EF"/>
    <w:rsid w:val="00862601"/>
    <w:rsid w:val="00865C22"/>
    <w:rsid w:val="00867339"/>
    <w:rsid w:val="00867498"/>
    <w:rsid w:val="00867B39"/>
    <w:rsid w:val="00867DFF"/>
    <w:rsid w:val="008711BA"/>
    <w:rsid w:val="00873CBA"/>
    <w:rsid w:val="008765E2"/>
    <w:rsid w:val="00876772"/>
    <w:rsid w:val="008767EF"/>
    <w:rsid w:val="00880A84"/>
    <w:rsid w:val="008819D9"/>
    <w:rsid w:val="00882EF0"/>
    <w:rsid w:val="008838E8"/>
    <w:rsid w:val="00883B80"/>
    <w:rsid w:val="00884C96"/>
    <w:rsid w:val="0088520F"/>
    <w:rsid w:val="00885BE9"/>
    <w:rsid w:val="00886022"/>
    <w:rsid w:val="008861E2"/>
    <w:rsid w:val="00886896"/>
    <w:rsid w:val="00887462"/>
    <w:rsid w:val="00891485"/>
    <w:rsid w:val="0089495A"/>
    <w:rsid w:val="008953CD"/>
    <w:rsid w:val="008969D7"/>
    <w:rsid w:val="008A0A49"/>
    <w:rsid w:val="008A3269"/>
    <w:rsid w:val="008A47F8"/>
    <w:rsid w:val="008A4D40"/>
    <w:rsid w:val="008A54B7"/>
    <w:rsid w:val="008A646E"/>
    <w:rsid w:val="008A6496"/>
    <w:rsid w:val="008B1570"/>
    <w:rsid w:val="008B1B62"/>
    <w:rsid w:val="008B20BA"/>
    <w:rsid w:val="008B3173"/>
    <w:rsid w:val="008B3899"/>
    <w:rsid w:val="008B4D89"/>
    <w:rsid w:val="008B51AC"/>
    <w:rsid w:val="008B7BEF"/>
    <w:rsid w:val="008B7D8E"/>
    <w:rsid w:val="008C07B7"/>
    <w:rsid w:val="008C106F"/>
    <w:rsid w:val="008C11C6"/>
    <w:rsid w:val="008C269F"/>
    <w:rsid w:val="008C3ECA"/>
    <w:rsid w:val="008C3FC5"/>
    <w:rsid w:val="008C531A"/>
    <w:rsid w:val="008C6503"/>
    <w:rsid w:val="008D2B9A"/>
    <w:rsid w:val="008D2F1A"/>
    <w:rsid w:val="008D327C"/>
    <w:rsid w:val="008D4118"/>
    <w:rsid w:val="008D6A8F"/>
    <w:rsid w:val="008D7391"/>
    <w:rsid w:val="008E2AE0"/>
    <w:rsid w:val="008E394C"/>
    <w:rsid w:val="008E50C9"/>
    <w:rsid w:val="008E5CA7"/>
    <w:rsid w:val="008E6F78"/>
    <w:rsid w:val="008F12A3"/>
    <w:rsid w:val="008F2D88"/>
    <w:rsid w:val="008F308C"/>
    <w:rsid w:val="008F3437"/>
    <w:rsid w:val="008F34A4"/>
    <w:rsid w:val="008F3B2F"/>
    <w:rsid w:val="008F4E16"/>
    <w:rsid w:val="008F4F0F"/>
    <w:rsid w:val="008F5A4B"/>
    <w:rsid w:val="00900DD7"/>
    <w:rsid w:val="00901CFD"/>
    <w:rsid w:val="00901F38"/>
    <w:rsid w:val="00901F86"/>
    <w:rsid w:val="0090474C"/>
    <w:rsid w:val="00904BA4"/>
    <w:rsid w:val="00906415"/>
    <w:rsid w:val="00906B57"/>
    <w:rsid w:val="00906FEF"/>
    <w:rsid w:val="00907672"/>
    <w:rsid w:val="00907BBB"/>
    <w:rsid w:val="009108B9"/>
    <w:rsid w:val="00915AB4"/>
    <w:rsid w:val="009160DA"/>
    <w:rsid w:val="0091694E"/>
    <w:rsid w:val="00916ADE"/>
    <w:rsid w:val="009202AB"/>
    <w:rsid w:val="00920A3C"/>
    <w:rsid w:val="00920E3D"/>
    <w:rsid w:val="009225FB"/>
    <w:rsid w:val="00922B03"/>
    <w:rsid w:val="00924D23"/>
    <w:rsid w:val="00924F4F"/>
    <w:rsid w:val="009254C6"/>
    <w:rsid w:val="00925ADD"/>
    <w:rsid w:val="009260B4"/>
    <w:rsid w:val="00926D3F"/>
    <w:rsid w:val="0092742A"/>
    <w:rsid w:val="00930300"/>
    <w:rsid w:val="009325A6"/>
    <w:rsid w:val="00934AA5"/>
    <w:rsid w:val="00942A58"/>
    <w:rsid w:val="00942D56"/>
    <w:rsid w:val="00943E1B"/>
    <w:rsid w:val="009444F1"/>
    <w:rsid w:val="00944B47"/>
    <w:rsid w:val="009451C0"/>
    <w:rsid w:val="0094570A"/>
    <w:rsid w:val="00945865"/>
    <w:rsid w:val="00945D70"/>
    <w:rsid w:val="009479C9"/>
    <w:rsid w:val="009501B9"/>
    <w:rsid w:val="00950287"/>
    <w:rsid w:val="00950EDD"/>
    <w:rsid w:val="009512A9"/>
    <w:rsid w:val="009557A5"/>
    <w:rsid w:val="009568BD"/>
    <w:rsid w:val="0095691F"/>
    <w:rsid w:val="00957EB3"/>
    <w:rsid w:val="009602E8"/>
    <w:rsid w:val="00963997"/>
    <w:rsid w:val="0096470A"/>
    <w:rsid w:val="0096513A"/>
    <w:rsid w:val="009659D6"/>
    <w:rsid w:val="00965BB2"/>
    <w:rsid w:val="00965D9A"/>
    <w:rsid w:val="009669C7"/>
    <w:rsid w:val="0096701B"/>
    <w:rsid w:val="00967742"/>
    <w:rsid w:val="00967D72"/>
    <w:rsid w:val="00970A3F"/>
    <w:rsid w:val="00971103"/>
    <w:rsid w:val="00973F83"/>
    <w:rsid w:val="00974ADF"/>
    <w:rsid w:val="009812A7"/>
    <w:rsid w:val="00981FA5"/>
    <w:rsid w:val="00983B18"/>
    <w:rsid w:val="00984963"/>
    <w:rsid w:val="00985207"/>
    <w:rsid w:val="0098537E"/>
    <w:rsid w:val="00986582"/>
    <w:rsid w:val="00987291"/>
    <w:rsid w:val="00987340"/>
    <w:rsid w:val="009878D1"/>
    <w:rsid w:val="00990288"/>
    <w:rsid w:val="00991598"/>
    <w:rsid w:val="0099166E"/>
    <w:rsid w:val="00992436"/>
    <w:rsid w:val="00993567"/>
    <w:rsid w:val="009936C0"/>
    <w:rsid w:val="00995B9E"/>
    <w:rsid w:val="009A162C"/>
    <w:rsid w:val="009A27DD"/>
    <w:rsid w:val="009A2C7E"/>
    <w:rsid w:val="009A2E60"/>
    <w:rsid w:val="009A3029"/>
    <w:rsid w:val="009A31F2"/>
    <w:rsid w:val="009A4852"/>
    <w:rsid w:val="009A4C8F"/>
    <w:rsid w:val="009B2DF8"/>
    <w:rsid w:val="009B4D94"/>
    <w:rsid w:val="009B591D"/>
    <w:rsid w:val="009C1184"/>
    <w:rsid w:val="009C22E6"/>
    <w:rsid w:val="009C26E4"/>
    <w:rsid w:val="009C3CED"/>
    <w:rsid w:val="009C4592"/>
    <w:rsid w:val="009C46B3"/>
    <w:rsid w:val="009C7D43"/>
    <w:rsid w:val="009D0345"/>
    <w:rsid w:val="009D0373"/>
    <w:rsid w:val="009D195F"/>
    <w:rsid w:val="009D2F59"/>
    <w:rsid w:val="009D54E9"/>
    <w:rsid w:val="009D6371"/>
    <w:rsid w:val="009D749D"/>
    <w:rsid w:val="009D7985"/>
    <w:rsid w:val="009E1E3F"/>
    <w:rsid w:val="009E27D4"/>
    <w:rsid w:val="009E5494"/>
    <w:rsid w:val="009E6123"/>
    <w:rsid w:val="009E6BD4"/>
    <w:rsid w:val="009E7951"/>
    <w:rsid w:val="009F0AF1"/>
    <w:rsid w:val="009F0B4F"/>
    <w:rsid w:val="009F1980"/>
    <w:rsid w:val="009F2CF2"/>
    <w:rsid w:val="00A009D0"/>
    <w:rsid w:val="00A00C2A"/>
    <w:rsid w:val="00A00F9D"/>
    <w:rsid w:val="00A0235B"/>
    <w:rsid w:val="00A03CC3"/>
    <w:rsid w:val="00A05822"/>
    <w:rsid w:val="00A06C20"/>
    <w:rsid w:val="00A0754F"/>
    <w:rsid w:val="00A10A25"/>
    <w:rsid w:val="00A11118"/>
    <w:rsid w:val="00A11708"/>
    <w:rsid w:val="00A13BDE"/>
    <w:rsid w:val="00A13DBF"/>
    <w:rsid w:val="00A14674"/>
    <w:rsid w:val="00A213FE"/>
    <w:rsid w:val="00A215C1"/>
    <w:rsid w:val="00A21C7C"/>
    <w:rsid w:val="00A23D37"/>
    <w:rsid w:val="00A2478C"/>
    <w:rsid w:val="00A24B81"/>
    <w:rsid w:val="00A25609"/>
    <w:rsid w:val="00A2640D"/>
    <w:rsid w:val="00A26B47"/>
    <w:rsid w:val="00A3002E"/>
    <w:rsid w:val="00A30124"/>
    <w:rsid w:val="00A347CE"/>
    <w:rsid w:val="00A36829"/>
    <w:rsid w:val="00A36C8C"/>
    <w:rsid w:val="00A36D9F"/>
    <w:rsid w:val="00A40665"/>
    <w:rsid w:val="00A4160D"/>
    <w:rsid w:val="00A420CB"/>
    <w:rsid w:val="00A43E35"/>
    <w:rsid w:val="00A446F5"/>
    <w:rsid w:val="00A4584B"/>
    <w:rsid w:val="00A462A6"/>
    <w:rsid w:val="00A4796B"/>
    <w:rsid w:val="00A50A13"/>
    <w:rsid w:val="00A52F40"/>
    <w:rsid w:val="00A6041A"/>
    <w:rsid w:val="00A62392"/>
    <w:rsid w:val="00A623B3"/>
    <w:rsid w:val="00A623EC"/>
    <w:rsid w:val="00A62694"/>
    <w:rsid w:val="00A63434"/>
    <w:rsid w:val="00A634AD"/>
    <w:rsid w:val="00A634CD"/>
    <w:rsid w:val="00A65176"/>
    <w:rsid w:val="00A664F4"/>
    <w:rsid w:val="00A67384"/>
    <w:rsid w:val="00A67486"/>
    <w:rsid w:val="00A7064D"/>
    <w:rsid w:val="00A70C1B"/>
    <w:rsid w:val="00A71452"/>
    <w:rsid w:val="00A72FC8"/>
    <w:rsid w:val="00A7306C"/>
    <w:rsid w:val="00A74144"/>
    <w:rsid w:val="00A74527"/>
    <w:rsid w:val="00A74795"/>
    <w:rsid w:val="00A8054E"/>
    <w:rsid w:val="00A81CD3"/>
    <w:rsid w:val="00A8362F"/>
    <w:rsid w:val="00A8538F"/>
    <w:rsid w:val="00A85E15"/>
    <w:rsid w:val="00A927B2"/>
    <w:rsid w:val="00A92CD7"/>
    <w:rsid w:val="00A93AF9"/>
    <w:rsid w:val="00A97288"/>
    <w:rsid w:val="00A974EE"/>
    <w:rsid w:val="00A9789E"/>
    <w:rsid w:val="00A97F63"/>
    <w:rsid w:val="00AA309D"/>
    <w:rsid w:val="00AA5374"/>
    <w:rsid w:val="00AA620B"/>
    <w:rsid w:val="00AB0AF0"/>
    <w:rsid w:val="00AB2333"/>
    <w:rsid w:val="00AB286A"/>
    <w:rsid w:val="00AB3409"/>
    <w:rsid w:val="00AB45C1"/>
    <w:rsid w:val="00AB4C65"/>
    <w:rsid w:val="00AB4F2A"/>
    <w:rsid w:val="00AB501E"/>
    <w:rsid w:val="00AB6DF0"/>
    <w:rsid w:val="00AC0891"/>
    <w:rsid w:val="00AC0B62"/>
    <w:rsid w:val="00AC3108"/>
    <w:rsid w:val="00AC3F33"/>
    <w:rsid w:val="00AC50DB"/>
    <w:rsid w:val="00AC52EC"/>
    <w:rsid w:val="00AC6440"/>
    <w:rsid w:val="00AC6B99"/>
    <w:rsid w:val="00AC719B"/>
    <w:rsid w:val="00AC7D8F"/>
    <w:rsid w:val="00AD1C7C"/>
    <w:rsid w:val="00AD35F4"/>
    <w:rsid w:val="00AD3737"/>
    <w:rsid w:val="00AD4022"/>
    <w:rsid w:val="00AD4945"/>
    <w:rsid w:val="00AD4FC2"/>
    <w:rsid w:val="00AD71E5"/>
    <w:rsid w:val="00AE0CDE"/>
    <w:rsid w:val="00AE2DF7"/>
    <w:rsid w:val="00AE39EA"/>
    <w:rsid w:val="00AE4B3A"/>
    <w:rsid w:val="00AE5854"/>
    <w:rsid w:val="00AE5AC3"/>
    <w:rsid w:val="00AE6CCC"/>
    <w:rsid w:val="00AF020B"/>
    <w:rsid w:val="00AF0DD4"/>
    <w:rsid w:val="00AF0E6A"/>
    <w:rsid w:val="00AF2BC3"/>
    <w:rsid w:val="00AF2DD4"/>
    <w:rsid w:val="00AF3B0E"/>
    <w:rsid w:val="00AF6712"/>
    <w:rsid w:val="00AF70AE"/>
    <w:rsid w:val="00AF7A01"/>
    <w:rsid w:val="00B00D39"/>
    <w:rsid w:val="00B012F7"/>
    <w:rsid w:val="00B03414"/>
    <w:rsid w:val="00B0365F"/>
    <w:rsid w:val="00B0387C"/>
    <w:rsid w:val="00B03E8C"/>
    <w:rsid w:val="00B05169"/>
    <w:rsid w:val="00B05426"/>
    <w:rsid w:val="00B07AC1"/>
    <w:rsid w:val="00B10E15"/>
    <w:rsid w:val="00B11D59"/>
    <w:rsid w:val="00B1504A"/>
    <w:rsid w:val="00B17369"/>
    <w:rsid w:val="00B25BAC"/>
    <w:rsid w:val="00B26CE8"/>
    <w:rsid w:val="00B30E59"/>
    <w:rsid w:val="00B31447"/>
    <w:rsid w:val="00B33168"/>
    <w:rsid w:val="00B33EA3"/>
    <w:rsid w:val="00B34443"/>
    <w:rsid w:val="00B34925"/>
    <w:rsid w:val="00B35835"/>
    <w:rsid w:val="00B35863"/>
    <w:rsid w:val="00B368F1"/>
    <w:rsid w:val="00B37A1D"/>
    <w:rsid w:val="00B37F25"/>
    <w:rsid w:val="00B4128C"/>
    <w:rsid w:val="00B416A1"/>
    <w:rsid w:val="00B41D4E"/>
    <w:rsid w:val="00B45B76"/>
    <w:rsid w:val="00B51AFB"/>
    <w:rsid w:val="00B52E8B"/>
    <w:rsid w:val="00B55606"/>
    <w:rsid w:val="00B56029"/>
    <w:rsid w:val="00B568F1"/>
    <w:rsid w:val="00B57C2E"/>
    <w:rsid w:val="00B57EEE"/>
    <w:rsid w:val="00B60353"/>
    <w:rsid w:val="00B626DF"/>
    <w:rsid w:val="00B637BF"/>
    <w:rsid w:val="00B64EE4"/>
    <w:rsid w:val="00B66168"/>
    <w:rsid w:val="00B67C28"/>
    <w:rsid w:val="00B67D5A"/>
    <w:rsid w:val="00B7037F"/>
    <w:rsid w:val="00B71C43"/>
    <w:rsid w:val="00B758E8"/>
    <w:rsid w:val="00B75C67"/>
    <w:rsid w:val="00B7767F"/>
    <w:rsid w:val="00B837ED"/>
    <w:rsid w:val="00B84887"/>
    <w:rsid w:val="00B86CF9"/>
    <w:rsid w:val="00B87D1F"/>
    <w:rsid w:val="00B87D45"/>
    <w:rsid w:val="00B92DB4"/>
    <w:rsid w:val="00B93F5C"/>
    <w:rsid w:val="00B94489"/>
    <w:rsid w:val="00B95620"/>
    <w:rsid w:val="00B96492"/>
    <w:rsid w:val="00B96722"/>
    <w:rsid w:val="00BA198B"/>
    <w:rsid w:val="00BA3134"/>
    <w:rsid w:val="00BA3318"/>
    <w:rsid w:val="00BA4C4A"/>
    <w:rsid w:val="00BA68B3"/>
    <w:rsid w:val="00BB41DE"/>
    <w:rsid w:val="00BB5DC6"/>
    <w:rsid w:val="00BB7522"/>
    <w:rsid w:val="00BB7821"/>
    <w:rsid w:val="00BB7CB3"/>
    <w:rsid w:val="00BC09B8"/>
    <w:rsid w:val="00BC1EE5"/>
    <w:rsid w:val="00BC2B2A"/>
    <w:rsid w:val="00BC2D9F"/>
    <w:rsid w:val="00BC3774"/>
    <w:rsid w:val="00BC38C7"/>
    <w:rsid w:val="00BC48EB"/>
    <w:rsid w:val="00BC76DB"/>
    <w:rsid w:val="00BD04DF"/>
    <w:rsid w:val="00BD2142"/>
    <w:rsid w:val="00BD2758"/>
    <w:rsid w:val="00BD38F6"/>
    <w:rsid w:val="00BD3A5D"/>
    <w:rsid w:val="00BD46F2"/>
    <w:rsid w:val="00BD48D1"/>
    <w:rsid w:val="00BD5D7E"/>
    <w:rsid w:val="00BD79F7"/>
    <w:rsid w:val="00BE0C16"/>
    <w:rsid w:val="00BE11B7"/>
    <w:rsid w:val="00BE167B"/>
    <w:rsid w:val="00BE1839"/>
    <w:rsid w:val="00BE21E8"/>
    <w:rsid w:val="00BE277C"/>
    <w:rsid w:val="00BE635E"/>
    <w:rsid w:val="00BE6F12"/>
    <w:rsid w:val="00BF0A30"/>
    <w:rsid w:val="00BF0FC6"/>
    <w:rsid w:val="00BF4462"/>
    <w:rsid w:val="00BF45E7"/>
    <w:rsid w:val="00BF6135"/>
    <w:rsid w:val="00C00F91"/>
    <w:rsid w:val="00C01A0F"/>
    <w:rsid w:val="00C021D8"/>
    <w:rsid w:val="00C03882"/>
    <w:rsid w:val="00C04D66"/>
    <w:rsid w:val="00C0615A"/>
    <w:rsid w:val="00C12CA0"/>
    <w:rsid w:val="00C20876"/>
    <w:rsid w:val="00C2160C"/>
    <w:rsid w:val="00C21CC8"/>
    <w:rsid w:val="00C22246"/>
    <w:rsid w:val="00C2241D"/>
    <w:rsid w:val="00C22ABC"/>
    <w:rsid w:val="00C22D5D"/>
    <w:rsid w:val="00C22F7A"/>
    <w:rsid w:val="00C23A50"/>
    <w:rsid w:val="00C2410E"/>
    <w:rsid w:val="00C2490C"/>
    <w:rsid w:val="00C25D2A"/>
    <w:rsid w:val="00C2639C"/>
    <w:rsid w:val="00C26BF2"/>
    <w:rsid w:val="00C31131"/>
    <w:rsid w:val="00C312B1"/>
    <w:rsid w:val="00C31398"/>
    <w:rsid w:val="00C321ED"/>
    <w:rsid w:val="00C34625"/>
    <w:rsid w:val="00C35D77"/>
    <w:rsid w:val="00C364F5"/>
    <w:rsid w:val="00C36C18"/>
    <w:rsid w:val="00C40B80"/>
    <w:rsid w:val="00C40BF5"/>
    <w:rsid w:val="00C413DF"/>
    <w:rsid w:val="00C425B5"/>
    <w:rsid w:val="00C42720"/>
    <w:rsid w:val="00C42EE8"/>
    <w:rsid w:val="00C45016"/>
    <w:rsid w:val="00C453BD"/>
    <w:rsid w:val="00C47794"/>
    <w:rsid w:val="00C47B5B"/>
    <w:rsid w:val="00C54EAC"/>
    <w:rsid w:val="00C552C1"/>
    <w:rsid w:val="00C558C1"/>
    <w:rsid w:val="00C55F69"/>
    <w:rsid w:val="00C574E8"/>
    <w:rsid w:val="00C62A67"/>
    <w:rsid w:val="00C630DF"/>
    <w:rsid w:val="00C66762"/>
    <w:rsid w:val="00C66ECB"/>
    <w:rsid w:val="00C6751B"/>
    <w:rsid w:val="00C677BC"/>
    <w:rsid w:val="00C70A0C"/>
    <w:rsid w:val="00C71450"/>
    <w:rsid w:val="00C718AA"/>
    <w:rsid w:val="00C72FD2"/>
    <w:rsid w:val="00C73475"/>
    <w:rsid w:val="00C7566B"/>
    <w:rsid w:val="00C7586C"/>
    <w:rsid w:val="00C75957"/>
    <w:rsid w:val="00C765E3"/>
    <w:rsid w:val="00C77C22"/>
    <w:rsid w:val="00C807B7"/>
    <w:rsid w:val="00C821D1"/>
    <w:rsid w:val="00C823C9"/>
    <w:rsid w:val="00C85704"/>
    <w:rsid w:val="00C85CAA"/>
    <w:rsid w:val="00C85D09"/>
    <w:rsid w:val="00C85F39"/>
    <w:rsid w:val="00C868E7"/>
    <w:rsid w:val="00C87145"/>
    <w:rsid w:val="00C90769"/>
    <w:rsid w:val="00C90F10"/>
    <w:rsid w:val="00C94141"/>
    <w:rsid w:val="00C96130"/>
    <w:rsid w:val="00C97366"/>
    <w:rsid w:val="00C97409"/>
    <w:rsid w:val="00CA0254"/>
    <w:rsid w:val="00CA1BBD"/>
    <w:rsid w:val="00CA3EA7"/>
    <w:rsid w:val="00CA63DF"/>
    <w:rsid w:val="00CA788E"/>
    <w:rsid w:val="00CA7AC4"/>
    <w:rsid w:val="00CB17F7"/>
    <w:rsid w:val="00CB4D5D"/>
    <w:rsid w:val="00CB52FF"/>
    <w:rsid w:val="00CB6199"/>
    <w:rsid w:val="00CB6744"/>
    <w:rsid w:val="00CB6A61"/>
    <w:rsid w:val="00CB705F"/>
    <w:rsid w:val="00CB75A5"/>
    <w:rsid w:val="00CB7605"/>
    <w:rsid w:val="00CC11D0"/>
    <w:rsid w:val="00CC2039"/>
    <w:rsid w:val="00CC22B4"/>
    <w:rsid w:val="00CC32E8"/>
    <w:rsid w:val="00CC3E8B"/>
    <w:rsid w:val="00CC53DF"/>
    <w:rsid w:val="00CC5AFD"/>
    <w:rsid w:val="00CC72A0"/>
    <w:rsid w:val="00CD03BD"/>
    <w:rsid w:val="00CD1D46"/>
    <w:rsid w:val="00CD3083"/>
    <w:rsid w:val="00CD449B"/>
    <w:rsid w:val="00CD4D3A"/>
    <w:rsid w:val="00CD5736"/>
    <w:rsid w:val="00CD6626"/>
    <w:rsid w:val="00CD7AC8"/>
    <w:rsid w:val="00CD7C15"/>
    <w:rsid w:val="00CE19BC"/>
    <w:rsid w:val="00CE27B3"/>
    <w:rsid w:val="00CE2D80"/>
    <w:rsid w:val="00CE51D6"/>
    <w:rsid w:val="00CE598F"/>
    <w:rsid w:val="00CE5C30"/>
    <w:rsid w:val="00CE612C"/>
    <w:rsid w:val="00CE6661"/>
    <w:rsid w:val="00CE7FCB"/>
    <w:rsid w:val="00CF0C98"/>
    <w:rsid w:val="00CF1151"/>
    <w:rsid w:val="00CF28F3"/>
    <w:rsid w:val="00CF3C0A"/>
    <w:rsid w:val="00CF51A6"/>
    <w:rsid w:val="00D00D19"/>
    <w:rsid w:val="00D037E0"/>
    <w:rsid w:val="00D04F75"/>
    <w:rsid w:val="00D0691F"/>
    <w:rsid w:val="00D07C4B"/>
    <w:rsid w:val="00D1353A"/>
    <w:rsid w:val="00D1365B"/>
    <w:rsid w:val="00D13A64"/>
    <w:rsid w:val="00D14686"/>
    <w:rsid w:val="00D15A5F"/>
    <w:rsid w:val="00D16E51"/>
    <w:rsid w:val="00D17288"/>
    <w:rsid w:val="00D218EB"/>
    <w:rsid w:val="00D22840"/>
    <w:rsid w:val="00D2311F"/>
    <w:rsid w:val="00D23543"/>
    <w:rsid w:val="00D24847"/>
    <w:rsid w:val="00D256DC"/>
    <w:rsid w:val="00D27094"/>
    <w:rsid w:val="00D270E1"/>
    <w:rsid w:val="00D30952"/>
    <w:rsid w:val="00D32362"/>
    <w:rsid w:val="00D32420"/>
    <w:rsid w:val="00D338D4"/>
    <w:rsid w:val="00D34DAE"/>
    <w:rsid w:val="00D371F8"/>
    <w:rsid w:val="00D40A9D"/>
    <w:rsid w:val="00D40CBE"/>
    <w:rsid w:val="00D419DA"/>
    <w:rsid w:val="00D43C76"/>
    <w:rsid w:val="00D45891"/>
    <w:rsid w:val="00D4618E"/>
    <w:rsid w:val="00D46A7E"/>
    <w:rsid w:val="00D517A3"/>
    <w:rsid w:val="00D51E3E"/>
    <w:rsid w:val="00D51FC3"/>
    <w:rsid w:val="00D55D60"/>
    <w:rsid w:val="00D57A7E"/>
    <w:rsid w:val="00D601D0"/>
    <w:rsid w:val="00D60355"/>
    <w:rsid w:val="00D605A0"/>
    <w:rsid w:val="00D60A1D"/>
    <w:rsid w:val="00D62206"/>
    <w:rsid w:val="00D65CD4"/>
    <w:rsid w:val="00D65ECA"/>
    <w:rsid w:val="00D67530"/>
    <w:rsid w:val="00D67A18"/>
    <w:rsid w:val="00D67AFB"/>
    <w:rsid w:val="00D7237C"/>
    <w:rsid w:val="00D76477"/>
    <w:rsid w:val="00D77A66"/>
    <w:rsid w:val="00D77B17"/>
    <w:rsid w:val="00D8029D"/>
    <w:rsid w:val="00D811B9"/>
    <w:rsid w:val="00D8187D"/>
    <w:rsid w:val="00D84993"/>
    <w:rsid w:val="00D85957"/>
    <w:rsid w:val="00D86CA0"/>
    <w:rsid w:val="00D874FB"/>
    <w:rsid w:val="00D876FD"/>
    <w:rsid w:val="00D90C3E"/>
    <w:rsid w:val="00D919FF"/>
    <w:rsid w:val="00D93B70"/>
    <w:rsid w:val="00D93E5F"/>
    <w:rsid w:val="00D9492D"/>
    <w:rsid w:val="00D9551A"/>
    <w:rsid w:val="00D95632"/>
    <w:rsid w:val="00D96A0C"/>
    <w:rsid w:val="00D97A6C"/>
    <w:rsid w:val="00DA0C85"/>
    <w:rsid w:val="00DA32C8"/>
    <w:rsid w:val="00DA3627"/>
    <w:rsid w:val="00DA3DFF"/>
    <w:rsid w:val="00DA45CD"/>
    <w:rsid w:val="00DA5718"/>
    <w:rsid w:val="00DA612D"/>
    <w:rsid w:val="00DA68B1"/>
    <w:rsid w:val="00DA6D10"/>
    <w:rsid w:val="00DB02C6"/>
    <w:rsid w:val="00DB107B"/>
    <w:rsid w:val="00DB18C5"/>
    <w:rsid w:val="00DB1BE1"/>
    <w:rsid w:val="00DB2033"/>
    <w:rsid w:val="00DB23DF"/>
    <w:rsid w:val="00DB263C"/>
    <w:rsid w:val="00DB33A6"/>
    <w:rsid w:val="00DB61E4"/>
    <w:rsid w:val="00DB68B3"/>
    <w:rsid w:val="00DB7DBD"/>
    <w:rsid w:val="00DB7F3A"/>
    <w:rsid w:val="00DC054E"/>
    <w:rsid w:val="00DC0788"/>
    <w:rsid w:val="00DC0A91"/>
    <w:rsid w:val="00DC31B8"/>
    <w:rsid w:val="00DC334D"/>
    <w:rsid w:val="00DC4E09"/>
    <w:rsid w:val="00DD0BCA"/>
    <w:rsid w:val="00DD201B"/>
    <w:rsid w:val="00DD2B15"/>
    <w:rsid w:val="00DD34EB"/>
    <w:rsid w:val="00DD5216"/>
    <w:rsid w:val="00DD70C7"/>
    <w:rsid w:val="00DE0238"/>
    <w:rsid w:val="00DE0F87"/>
    <w:rsid w:val="00DE1245"/>
    <w:rsid w:val="00DE1FA4"/>
    <w:rsid w:val="00DE2B5A"/>
    <w:rsid w:val="00DE3594"/>
    <w:rsid w:val="00DE3799"/>
    <w:rsid w:val="00DE6867"/>
    <w:rsid w:val="00DE738D"/>
    <w:rsid w:val="00DE7F79"/>
    <w:rsid w:val="00DF3FFB"/>
    <w:rsid w:val="00DF6BBC"/>
    <w:rsid w:val="00E011FB"/>
    <w:rsid w:val="00E013AC"/>
    <w:rsid w:val="00E02999"/>
    <w:rsid w:val="00E03F12"/>
    <w:rsid w:val="00E04D60"/>
    <w:rsid w:val="00E05E41"/>
    <w:rsid w:val="00E070CF"/>
    <w:rsid w:val="00E07BC0"/>
    <w:rsid w:val="00E10105"/>
    <w:rsid w:val="00E104C3"/>
    <w:rsid w:val="00E1062A"/>
    <w:rsid w:val="00E106DD"/>
    <w:rsid w:val="00E11C8E"/>
    <w:rsid w:val="00E12901"/>
    <w:rsid w:val="00E12914"/>
    <w:rsid w:val="00E12B11"/>
    <w:rsid w:val="00E14C6B"/>
    <w:rsid w:val="00E15DCB"/>
    <w:rsid w:val="00E17612"/>
    <w:rsid w:val="00E17678"/>
    <w:rsid w:val="00E21B0F"/>
    <w:rsid w:val="00E22AED"/>
    <w:rsid w:val="00E23967"/>
    <w:rsid w:val="00E23EDF"/>
    <w:rsid w:val="00E259BE"/>
    <w:rsid w:val="00E26499"/>
    <w:rsid w:val="00E27B5D"/>
    <w:rsid w:val="00E32EC8"/>
    <w:rsid w:val="00E33615"/>
    <w:rsid w:val="00E34940"/>
    <w:rsid w:val="00E34E5F"/>
    <w:rsid w:val="00E3639D"/>
    <w:rsid w:val="00E40F9B"/>
    <w:rsid w:val="00E447CD"/>
    <w:rsid w:val="00E46827"/>
    <w:rsid w:val="00E50218"/>
    <w:rsid w:val="00E502E0"/>
    <w:rsid w:val="00E5124C"/>
    <w:rsid w:val="00E536D4"/>
    <w:rsid w:val="00E53EF4"/>
    <w:rsid w:val="00E547A4"/>
    <w:rsid w:val="00E54886"/>
    <w:rsid w:val="00E60D1D"/>
    <w:rsid w:val="00E613D1"/>
    <w:rsid w:val="00E62B72"/>
    <w:rsid w:val="00E642D4"/>
    <w:rsid w:val="00E64512"/>
    <w:rsid w:val="00E65A99"/>
    <w:rsid w:val="00E6664B"/>
    <w:rsid w:val="00E70AA7"/>
    <w:rsid w:val="00E7283C"/>
    <w:rsid w:val="00E73A95"/>
    <w:rsid w:val="00E73AF1"/>
    <w:rsid w:val="00E73D00"/>
    <w:rsid w:val="00E753F6"/>
    <w:rsid w:val="00E754C8"/>
    <w:rsid w:val="00E77A2F"/>
    <w:rsid w:val="00E80545"/>
    <w:rsid w:val="00E81F57"/>
    <w:rsid w:val="00E82A0D"/>
    <w:rsid w:val="00E83F61"/>
    <w:rsid w:val="00E85200"/>
    <w:rsid w:val="00E85414"/>
    <w:rsid w:val="00E86F6B"/>
    <w:rsid w:val="00E86FB6"/>
    <w:rsid w:val="00E871F8"/>
    <w:rsid w:val="00E872C8"/>
    <w:rsid w:val="00E91598"/>
    <w:rsid w:val="00E92CBF"/>
    <w:rsid w:val="00E938BE"/>
    <w:rsid w:val="00E93F1E"/>
    <w:rsid w:val="00E94417"/>
    <w:rsid w:val="00E94F46"/>
    <w:rsid w:val="00E951C9"/>
    <w:rsid w:val="00E96427"/>
    <w:rsid w:val="00EA0779"/>
    <w:rsid w:val="00EA5127"/>
    <w:rsid w:val="00EA5498"/>
    <w:rsid w:val="00EA6F55"/>
    <w:rsid w:val="00EA79E7"/>
    <w:rsid w:val="00EB0FDC"/>
    <w:rsid w:val="00EB3E0B"/>
    <w:rsid w:val="00EB4566"/>
    <w:rsid w:val="00EB5429"/>
    <w:rsid w:val="00EB5DA5"/>
    <w:rsid w:val="00EB655D"/>
    <w:rsid w:val="00EB7ECA"/>
    <w:rsid w:val="00EC0766"/>
    <w:rsid w:val="00EC0C0E"/>
    <w:rsid w:val="00EC17F1"/>
    <w:rsid w:val="00EC223D"/>
    <w:rsid w:val="00EC2B07"/>
    <w:rsid w:val="00EC390A"/>
    <w:rsid w:val="00EC4E7F"/>
    <w:rsid w:val="00EC5252"/>
    <w:rsid w:val="00EC5DB3"/>
    <w:rsid w:val="00EC6932"/>
    <w:rsid w:val="00EC716B"/>
    <w:rsid w:val="00EC75CB"/>
    <w:rsid w:val="00EC7AC5"/>
    <w:rsid w:val="00ED0BCE"/>
    <w:rsid w:val="00ED21FE"/>
    <w:rsid w:val="00ED2933"/>
    <w:rsid w:val="00ED3F7E"/>
    <w:rsid w:val="00ED4B89"/>
    <w:rsid w:val="00ED4D32"/>
    <w:rsid w:val="00ED56C8"/>
    <w:rsid w:val="00ED6ACC"/>
    <w:rsid w:val="00ED7182"/>
    <w:rsid w:val="00EE0333"/>
    <w:rsid w:val="00EE189F"/>
    <w:rsid w:val="00EE322F"/>
    <w:rsid w:val="00EE39D9"/>
    <w:rsid w:val="00EE3A0E"/>
    <w:rsid w:val="00EE4D5C"/>
    <w:rsid w:val="00EE6654"/>
    <w:rsid w:val="00EE7121"/>
    <w:rsid w:val="00EF0CBB"/>
    <w:rsid w:val="00EF1D2E"/>
    <w:rsid w:val="00EF33F4"/>
    <w:rsid w:val="00EF3DE3"/>
    <w:rsid w:val="00EF59A7"/>
    <w:rsid w:val="00EF7226"/>
    <w:rsid w:val="00F004D1"/>
    <w:rsid w:val="00F024EF"/>
    <w:rsid w:val="00F02EC8"/>
    <w:rsid w:val="00F032C1"/>
    <w:rsid w:val="00F04222"/>
    <w:rsid w:val="00F07319"/>
    <w:rsid w:val="00F07FE9"/>
    <w:rsid w:val="00F11985"/>
    <w:rsid w:val="00F12A4B"/>
    <w:rsid w:val="00F138F3"/>
    <w:rsid w:val="00F13B09"/>
    <w:rsid w:val="00F13EEE"/>
    <w:rsid w:val="00F149C8"/>
    <w:rsid w:val="00F14FAF"/>
    <w:rsid w:val="00F1519F"/>
    <w:rsid w:val="00F152F6"/>
    <w:rsid w:val="00F16DB9"/>
    <w:rsid w:val="00F210B1"/>
    <w:rsid w:val="00F21701"/>
    <w:rsid w:val="00F22627"/>
    <w:rsid w:val="00F22633"/>
    <w:rsid w:val="00F226D3"/>
    <w:rsid w:val="00F22BFF"/>
    <w:rsid w:val="00F233C9"/>
    <w:rsid w:val="00F23BD0"/>
    <w:rsid w:val="00F23DD5"/>
    <w:rsid w:val="00F23EBB"/>
    <w:rsid w:val="00F23F35"/>
    <w:rsid w:val="00F24CA6"/>
    <w:rsid w:val="00F266DD"/>
    <w:rsid w:val="00F26C2F"/>
    <w:rsid w:val="00F300B9"/>
    <w:rsid w:val="00F30B30"/>
    <w:rsid w:val="00F32BD8"/>
    <w:rsid w:val="00F33406"/>
    <w:rsid w:val="00F35E17"/>
    <w:rsid w:val="00F405EB"/>
    <w:rsid w:val="00F40B6F"/>
    <w:rsid w:val="00F40D01"/>
    <w:rsid w:val="00F4136A"/>
    <w:rsid w:val="00F43A5D"/>
    <w:rsid w:val="00F43FF4"/>
    <w:rsid w:val="00F44D1F"/>
    <w:rsid w:val="00F45204"/>
    <w:rsid w:val="00F4570B"/>
    <w:rsid w:val="00F45A88"/>
    <w:rsid w:val="00F46645"/>
    <w:rsid w:val="00F5121C"/>
    <w:rsid w:val="00F52572"/>
    <w:rsid w:val="00F528FE"/>
    <w:rsid w:val="00F52DC2"/>
    <w:rsid w:val="00F5332A"/>
    <w:rsid w:val="00F53525"/>
    <w:rsid w:val="00F535BA"/>
    <w:rsid w:val="00F54326"/>
    <w:rsid w:val="00F54446"/>
    <w:rsid w:val="00F54DF1"/>
    <w:rsid w:val="00F56978"/>
    <w:rsid w:val="00F56AA9"/>
    <w:rsid w:val="00F56DC8"/>
    <w:rsid w:val="00F606EC"/>
    <w:rsid w:val="00F6091B"/>
    <w:rsid w:val="00F62D1A"/>
    <w:rsid w:val="00F62F01"/>
    <w:rsid w:val="00F62F89"/>
    <w:rsid w:val="00F644AC"/>
    <w:rsid w:val="00F65CF4"/>
    <w:rsid w:val="00F665E6"/>
    <w:rsid w:val="00F66A68"/>
    <w:rsid w:val="00F70C7D"/>
    <w:rsid w:val="00F7185E"/>
    <w:rsid w:val="00F7202C"/>
    <w:rsid w:val="00F75521"/>
    <w:rsid w:val="00F76120"/>
    <w:rsid w:val="00F7759D"/>
    <w:rsid w:val="00F775D5"/>
    <w:rsid w:val="00F806ED"/>
    <w:rsid w:val="00F80880"/>
    <w:rsid w:val="00F80C1A"/>
    <w:rsid w:val="00F82839"/>
    <w:rsid w:val="00F82E9F"/>
    <w:rsid w:val="00F85F45"/>
    <w:rsid w:val="00F86EC5"/>
    <w:rsid w:val="00F87154"/>
    <w:rsid w:val="00F87874"/>
    <w:rsid w:val="00F90747"/>
    <w:rsid w:val="00F92977"/>
    <w:rsid w:val="00F94806"/>
    <w:rsid w:val="00F95CF3"/>
    <w:rsid w:val="00F96DC2"/>
    <w:rsid w:val="00FA07BE"/>
    <w:rsid w:val="00FA0840"/>
    <w:rsid w:val="00FA0E37"/>
    <w:rsid w:val="00FA3170"/>
    <w:rsid w:val="00FA415A"/>
    <w:rsid w:val="00FA50A8"/>
    <w:rsid w:val="00FA7DA2"/>
    <w:rsid w:val="00FB1ED6"/>
    <w:rsid w:val="00FB38B0"/>
    <w:rsid w:val="00FB43C6"/>
    <w:rsid w:val="00FB4B2A"/>
    <w:rsid w:val="00FB5651"/>
    <w:rsid w:val="00FB6172"/>
    <w:rsid w:val="00FB7CD1"/>
    <w:rsid w:val="00FC1F2F"/>
    <w:rsid w:val="00FC3651"/>
    <w:rsid w:val="00FC65B9"/>
    <w:rsid w:val="00FC6626"/>
    <w:rsid w:val="00FC6C9C"/>
    <w:rsid w:val="00FC73A3"/>
    <w:rsid w:val="00FC7936"/>
    <w:rsid w:val="00FD1435"/>
    <w:rsid w:val="00FD179A"/>
    <w:rsid w:val="00FD2289"/>
    <w:rsid w:val="00FD39C0"/>
    <w:rsid w:val="00FD403B"/>
    <w:rsid w:val="00FD4A19"/>
    <w:rsid w:val="00FD675C"/>
    <w:rsid w:val="00FE725C"/>
    <w:rsid w:val="00FF07A6"/>
    <w:rsid w:val="00FF0BB8"/>
    <w:rsid w:val="00FF0FF8"/>
    <w:rsid w:val="00FF14D5"/>
    <w:rsid w:val="00FF1CC0"/>
    <w:rsid w:val="00FF1FD6"/>
    <w:rsid w:val="00FF2955"/>
    <w:rsid w:val="00FF317A"/>
    <w:rsid w:val="00FF574E"/>
    <w:rsid w:val="00FF5761"/>
    <w:rsid w:val="00FF5C80"/>
    <w:rsid w:val="00FF5E6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B9395"/>
  <w15:docId w15:val="{E5E28015-E2EE-49D3-ADD4-FA5946AF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table" w:styleId="Lentelstinklelis">
    <w:name w:val="Table Grid"/>
    <w:basedOn w:val="prastojilentel"/>
    <w:rsid w:val="00D77A6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702A2A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uiPriority w:val="99"/>
    <w:rsid w:val="001A3695"/>
    <w:rPr>
      <w:sz w:val="24"/>
      <w:szCs w:val="24"/>
      <w:lang w:val="en-GB" w:eastAsia="en-US"/>
    </w:rPr>
  </w:style>
  <w:style w:type="character" w:styleId="Nerykinuoroda">
    <w:name w:val="Subtle Reference"/>
    <w:uiPriority w:val="31"/>
    <w:qFormat/>
    <w:rsid w:val="007057B5"/>
    <w:rPr>
      <w:smallCaps/>
      <w:color w:val="C0504D"/>
      <w:u w:val="single"/>
    </w:rPr>
  </w:style>
  <w:style w:type="paragraph" w:styleId="Sraopastraipa">
    <w:name w:val="List Paragraph"/>
    <w:basedOn w:val="prastasis"/>
    <w:uiPriority w:val="34"/>
    <w:qFormat/>
    <w:rsid w:val="003E6988"/>
    <w:pPr>
      <w:ind w:left="720"/>
      <w:contextualSpacing/>
    </w:pPr>
  </w:style>
  <w:style w:type="paragraph" w:customStyle="1" w:styleId="xmsonormal">
    <w:name w:val="x_msonormal"/>
    <w:basedOn w:val="prastasis"/>
    <w:rsid w:val="008C6503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423B-241F-47DE-978E-F2008CC0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3</TotalTime>
  <Pages>5</Pages>
  <Words>3702</Words>
  <Characters>2111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VMI</dc:creator>
  <cp:lastModifiedBy>Vilma Skilandienė</cp:lastModifiedBy>
  <cp:revision>4</cp:revision>
  <cp:lastPrinted>2023-12-22T06:46:00Z</cp:lastPrinted>
  <dcterms:created xsi:type="dcterms:W3CDTF">2026-06-05T05:23:00Z</dcterms:created>
  <dcterms:modified xsi:type="dcterms:W3CDTF">2026-06-08T06:30:00Z</dcterms:modified>
</cp:coreProperties>
</file>