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B0E75" w14:textId="633D07E9" w:rsidR="00AC6256" w:rsidRPr="00346A2F" w:rsidRDefault="00404802" w:rsidP="0040480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6A2F">
        <w:rPr>
          <w:rFonts w:ascii="Times New Roman" w:hAnsi="Times New Roman" w:cs="Times New Roman"/>
          <w:b/>
          <w:bCs/>
          <w:noProof/>
          <w:sz w:val="24"/>
          <w:szCs w:val="24"/>
        </w:rPr>
        <w:t>Projektas</w:t>
      </w:r>
      <w:r w:rsidR="0017794F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Nr. TSP-96</w:t>
      </w:r>
    </w:p>
    <w:p w14:paraId="7E0BA65C" w14:textId="77777777" w:rsidR="00AC6256" w:rsidRPr="00AC6256" w:rsidRDefault="00AC6256" w:rsidP="005328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14:paraId="5CB46699" w14:textId="2323ED80" w:rsidR="0053282D" w:rsidRPr="0053282D" w:rsidRDefault="0053282D" w:rsidP="005328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53282D">
        <w:rPr>
          <w:rFonts w:ascii="Times New Roman" w:eastAsia="Times New Roman" w:hAnsi="Times New Roman" w:cs="Times New Roman"/>
          <w:b/>
          <w:bCs/>
          <w:sz w:val="24"/>
          <w:szCs w:val="20"/>
        </w:rPr>
        <w:t>KALVARIJOS SAVIVALDYBĖS TARYBA</w:t>
      </w:r>
    </w:p>
    <w:p w14:paraId="0FD0F3FF" w14:textId="77777777" w:rsidR="0053282D" w:rsidRPr="0053282D" w:rsidRDefault="0053282D" w:rsidP="0053282D">
      <w:pPr>
        <w:spacing w:after="0" w:line="240" w:lineRule="auto"/>
        <w:rPr>
          <w:rFonts w:ascii="Times New Roman" w:eastAsia="Times New Roman" w:hAnsi="Times New Roman" w:cs="Times New Roman"/>
          <w:szCs w:val="20"/>
        </w:rPr>
      </w:pPr>
    </w:p>
    <w:p w14:paraId="09BD8ED4" w14:textId="77777777" w:rsidR="00AA0193" w:rsidRPr="0053282D" w:rsidRDefault="00AA0193" w:rsidP="005328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53282D">
        <w:rPr>
          <w:rFonts w:ascii="Times New Roman" w:eastAsia="Times New Roman" w:hAnsi="Times New Roman" w:cs="Times New Roman"/>
          <w:b/>
          <w:bCs/>
          <w:sz w:val="24"/>
          <w:szCs w:val="20"/>
        </w:rPr>
        <w:t>SPRENDIMAS</w:t>
      </w:r>
    </w:p>
    <w:p w14:paraId="2D5BE4E3" w14:textId="436D44C0" w:rsidR="00ED74D6" w:rsidRPr="00ED74D6" w:rsidRDefault="00ED74D6" w:rsidP="00ED74D6">
      <w:pPr>
        <w:jc w:val="center"/>
        <w:rPr>
          <w:rFonts w:ascii="Times New Roman" w:hAnsi="Times New Roman" w:cs="Times New Roman"/>
          <w:sz w:val="24"/>
        </w:rPr>
      </w:pPr>
      <w:r w:rsidRPr="00ED74D6">
        <w:rPr>
          <w:rFonts w:ascii="Times New Roman" w:hAnsi="Times New Roman" w:cs="Times New Roman"/>
          <w:b/>
          <w:sz w:val="24"/>
        </w:rPr>
        <w:t>DĖL PRITARIMO KALVARIJOS MIESTO VIETOS VEIKLOS GRUPĖS VIETOS PLĖTROS 2024</w:t>
      </w:r>
      <w:r w:rsidR="00513462">
        <w:rPr>
          <w:rFonts w:ascii="Times New Roman" w:hAnsi="Times New Roman" w:cs="Times New Roman"/>
          <w:b/>
          <w:sz w:val="24"/>
        </w:rPr>
        <w:t>–</w:t>
      </w:r>
      <w:r w:rsidRPr="00ED74D6">
        <w:rPr>
          <w:rFonts w:ascii="Times New Roman" w:hAnsi="Times New Roman" w:cs="Times New Roman"/>
          <w:b/>
          <w:sz w:val="24"/>
        </w:rPr>
        <w:t xml:space="preserve">2029 M. STRATEGIJOS </w:t>
      </w:r>
      <w:r w:rsidR="0086485F">
        <w:rPr>
          <w:rFonts w:ascii="Times New Roman" w:hAnsi="Times New Roman" w:cs="Times New Roman"/>
          <w:b/>
          <w:sz w:val="24"/>
        </w:rPr>
        <w:t>PAKEITIMUI</w:t>
      </w:r>
      <w:r w:rsidRPr="00ED74D6">
        <w:rPr>
          <w:rFonts w:ascii="Times New Roman" w:hAnsi="Times New Roman" w:cs="Times New Roman"/>
          <w:b/>
          <w:sz w:val="24"/>
        </w:rPr>
        <w:t xml:space="preserve"> IR DALINIO FINANSAVIMO</w:t>
      </w:r>
    </w:p>
    <w:p w14:paraId="7ECDDECF" w14:textId="1CFCAD21" w:rsidR="00356055" w:rsidRDefault="0053282D" w:rsidP="005328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282D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B37F2F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53282D">
        <w:rPr>
          <w:rFonts w:ascii="Times New Roman" w:eastAsia="Times New Roman" w:hAnsi="Times New Roman" w:cs="Times New Roman"/>
          <w:sz w:val="24"/>
          <w:szCs w:val="24"/>
        </w:rPr>
        <w:t xml:space="preserve"> m.</w:t>
      </w:r>
      <w:r w:rsidR="00E02D51">
        <w:rPr>
          <w:rFonts w:ascii="Times New Roman" w:eastAsia="Times New Roman" w:hAnsi="Times New Roman" w:cs="Times New Roman"/>
          <w:sz w:val="24"/>
          <w:szCs w:val="24"/>
        </w:rPr>
        <w:t xml:space="preserve"> birželio   </w:t>
      </w:r>
      <w:r w:rsidRPr="0053282D">
        <w:rPr>
          <w:rFonts w:ascii="Times New Roman" w:eastAsia="Times New Roman" w:hAnsi="Times New Roman" w:cs="Times New Roman"/>
          <w:sz w:val="24"/>
          <w:szCs w:val="24"/>
        </w:rPr>
        <w:t xml:space="preserve">d. Nr. </w:t>
      </w:r>
      <w:r w:rsidR="00AC6256">
        <w:rPr>
          <w:rFonts w:ascii="Times New Roman" w:eastAsia="Times New Roman" w:hAnsi="Times New Roman" w:cs="Times New Roman"/>
          <w:sz w:val="24"/>
          <w:szCs w:val="24"/>
        </w:rPr>
        <w:t>T-</w:t>
      </w:r>
    </w:p>
    <w:p w14:paraId="3AE99BE4" w14:textId="77777777" w:rsidR="0053282D" w:rsidRPr="0053282D" w:rsidRDefault="0053282D" w:rsidP="005328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282D">
        <w:rPr>
          <w:rFonts w:ascii="Times New Roman" w:eastAsia="Times New Roman" w:hAnsi="Times New Roman" w:cs="Times New Roman"/>
          <w:sz w:val="24"/>
          <w:szCs w:val="24"/>
        </w:rPr>
        <w:t>Kalvarija</w:t>
      </w:r>
    </w:p>
    <w:p w14:paraId="5D46A2A4" w14:textId="77777777" w:rsidR="0007564B" w:rsidRPr="0053282D" w:rsidRDefault="0007564B" w:rsidP="005328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341D6DB1" w14:textId="0FFAD0E4" w:rsidR="005E4810" w:rsidRDefault="0053282D" w:rsidP="00945621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82D">
        <w:rPr>
          <w:rFonts w:ascii="Times New Roman" w:eastAsia="Times New Roman" w:hAnsi="Times New Roman" w:cs="Times New Roman"/>
          <w:sz w:val="24"/>
          <w:szCs w:val="24"/>
        </w:rPr>
        <w:t xml:space="preserve">Vadovaudamasi </w:t>
      </w:r>
      <w:r w:rsidR="005E4810" w:rsidRPr="005E4810">
        <w:rPr>
          <w:rFonts w:ascii="Times New Roman" w:eastAsia="Times New Roman" w:hAnsi="Times New Roman" w:cs="Times New Roman"/>
          <w:sz w:val="24"/>
          <w:szCs w:val="24"/>
        </w:rPr>
        <w:t>Lietuvos Respublikos vietos savivaldos įstatymo 15 straipsnio 4 dalimi</w:t>
      </w:r>
      <w:r w:rsidR="00902B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A0036">
        <w:rPr>
          <w:rFonts w:ascii="Times New Roman" w:eastAsia="Times New Roman" w:hAnsi="Times New Roman" w:cs="Times New Roman"/>
          <w:sz w:val="24"/>
          <w:szCs w:val="24"/>
        </w:rPr>
        <w:t xml:space="preserve">16 straipsnio 1 dalimi, </w:t>
      </w:r>
      <w:r w:rsidR="00902B58">
        <w:rPr>
          <w:rFonts w:ascii="Times New Roman" w:eastAsia="Times New Roman" w:hAnsi="Times New Roman" w:cs="Times New Roman"/>
          <w:sz w:val="24"/>
          <w:szCs w:val="24"/>
        </w:rPr>
        <w:t>Vietos plėtros strategijų įgyvendinimo taisyklių, patvirtintų Lietuvos Respublikos vidaus reikalų ministro 2024 m. sausio 22 d. įsakymu Nr. 1V-74 „Dėl vietos plėtros strategijų įgyvendinimo taisyklių patvirtinimo“, 74.2 papunkčiu, Lietuvos Respublikos vidaus reikalų ministro 202</w:t>
      </w:r>
      <w:r w:rsidR="00D40314">
        <w:rPr>
          <w:rFonts w:ascii="Times New Roman" w:eastAsia="Times New Roman" w:hAnsi="Times New Roman" w:cs="Times New Roman"/>
          <w:sz w:val="24"/>
          <w:szCs w:val="24"/>
        </w:rPr>
        <w:t>6</w:t>
      </w:r>
      <w:r w:rsidR="00902B58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D40314">
        <w:rPr>
          <w:rFonts w:ascii="Times New Roman" w:eastAsia="Times New Roman" w:hAnsi="Times New Roman" w:cs="Times New Roman"/>
          <w:sz w:val="24"/>
          <w:szCs w:val="24"/>
        </w:rPr>
        <w:t xml:space="preserve">balandžio 20 </w:t>
      </w:r>
      <w:r w:rsidR="00902B58">
        <w:rPr>
          <w:rFonts w:ascii="Times New Roman" w:eastAsia="Times New Roman" w:hAnsi="Times New Roman" w:cs="Times New Roman"/>
          <w:sz w:val="24"/>
          <w:szCs w:val="24"/>
        </w:rPr>
        <w:t>d. įsakymu Nr. 1V-</w:t>
      </w:r>
      <w:r w:rsidR="00D40314">
        <w:rPr>
          <w:rFonts w:ascii="Times New Roman" w:eastAsia="Times New Roman" w:hAnsi="Times New Roman" w:cs="Times New Roman"/>
          <w:sz w:val="24"/>
          <w:szCs w:val="24"/>
        </w:rPr>
        <w:t>314</w:t>
      </w:r>
      <w:r w:rsidR="00902B58">
        <w:rPr>
          <w:rFonts w:ascii="Times New Roman" w:eastAsia="Times New Roman" w:hAnsi="Times New Roman" w:cs="Times New Roman"/>
          <w:sz w:val="24"/>
          <w:szCs w:val="24"/>
        </w:rPr>
        <w:t xml:space="preserve"> „Dė</w:t>
      </w:r>
      <w:r w:rsidR="00D40314">
        <w:rPr>
          <w:rFonts w:ascii="Times New Roman" w:eastAsia="Times New Roman" w:hAnsi="Times New Roman" w:cs="Times New Roman"/>
          <w:sz w:val="24"/>
          <w:szCs w:val="24"/>
        </w:rPr>
        <w:t>l vietos plėtros strategijų keitimo inicijavimo, jo esminių sąlygų, pradžios ir pabaigos nustatymo</w:t>
      </w:r>
      <w:r w:rsidR="00952936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3C40FF">
        <w:rPr>
          <w:rFonts w:ascii="Times New Roman" w:eastAsia="Times New Roman" w:hAnsi="Times New Roman" w:cs="Times New Roman"/>
          <w:sz w:val="24"/>
          <w:szCs w:val="24"/>
        </w:rPr>
        <w:t xml:space="preserve"> ir </w:t>
      </w:r>
      <w:r w:rsidR="000827E3">
        <w:rPr>
          <w:rFonts w:ascii="Times New Roman" w:eastAsia="Times New Roman" w:hAnsi="Times New Roman" w:cs="Times New Roman"/>
          <w:sz w:val="24"/>
          <w:szCs w:val="24"/>
        </w:rPr>
        <w:t>atsižvelgdama į</w:t>
      </w:r>
      <w:r w:rsidR="003C40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0314">
        <w:rPr>
          <w:rFonts w:ascii="Times New Roman" w:eastAsia="Times New Roman" w:hAnsi="Times New Roman" w:cs="Times New Roman"/>
          <w:sz w:val="24"/>
          <w:szCs w:val="24"/>
        </w:rPr>
        <w:t xml:space="preserve">asociacijos Kalvarijos miesto vietos veiklos grupės 2026 m. birželio 1 d. raštą Nr. IS-6 „Dėl </w:t>
      </w:r>
      <w:r w:rsidR="003C40FF">
        <w:rPr>
          <w:rFonts w:ascii="Times New Roman" w:eastAsia="Times New Roman" w:hAnsi="Times New Roman" w:cs="Times New Roman"/>
          <w:sz w:val="24"/>
          <w:szCs w:val="24"/>
        </w:rPr>
        <w:t>Kalvarijos savivaldybės tarybos</w:t>
      </w:r>
      <w:r w:rsidR="00D40314">
        <w:rPr>
          <w:rFonts w:ascii="Times New Roman" w:eastAsia="Times New Roman" w:hAnsi="Times New Roman" w:cs="Times New Roman"/>
          <w:sz w:val="24"/>
          <w:szCs w:val="24"/>
        </w:rPr>
        <w:t xml:space="preserve"> pritarimo Kalvarijos miesto vietos veiklos grupės vietos plėtros 2024</w:t>
      </w:r>
      <w:r w:rsidR="00267880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D40314">
        <w:rPr>
          <w:rFonts w:ascii="Times New Roman" w:eastAsia="Times New Roman" w:hAnsi="Times New Roman" w:cs="Times New Roman"/>
          <w:sz w:val="24"/>
          <w:szCs w:val="24"/>
        </w:rPr>
        <w:t>2029 metų strategijos keitimui“</w:t>
      </w:r>
      <w:r w:rsidR="005E4810" w:rsidRPr="005E481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A31A06" w:rsidRPr="0053282D">
        <w:rPr>
          <w:rFonts w:ascii="Times New Roman" w:eastAsia="Times New Roman" w:hAnsi="Times New Roman" w:cs="Times New Roman"/>
          <w:sz w:val="24"/>
          <w:szCs w:val="24"/>
        </w:rPr>
        <w:t xml:space="preserve">Kalvarijos savivaldybės taryba </w:t>
      </w:r>
      <w:r w:rsidR="00A31A06" w:rsidRPr="0053282D">
        <w:rPr>
          <w:rFonts w:ascii="Times New Roman" w:eastAsia="Times New Roman" w:hAnsi="Times New Roman" w:cs="Times New Roman"/>
          <w:spacing w:val="60"/>
          <w:sz w:val="24"/>
          <w:szCs w:val="24"/>
        </w:rPr>
        <w:t>nusprendžia</w:t>
      </w:r>
      <w:r w:rsidR="00A31A06" w:rsidRPr="0053282D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B9C52A3" w14:textId="2DE705C0" w:rsidR="0086485F" w:rsidRPr="00703321" w:rsidRDefault="0086485F" w:rsidP="00F95288">
      <w:pPr>
        <w:pStyle w:val="Sraopastraipa"/>
        <w:numPr>
          <w:ilvl w:val="0"/>
          <w:numId w:val="47"/>
        </w:numPr>
        <w:tabs>
          <w:tab w:val="left" w:pos="0"/>
        </w:tabs>
        <w:spacing w:line="360" w:lineRule="auto"/>
        <w:ind w:left="0" w:firstLine="851"/>
        <w:jc w:val="both"/>
        <w:rPr>
          <w:sz w:val="24"/>
          <w:szCs w:val="24"/>
          <w:lang w:val="lt-LT"/>
        </w:rPr>
      </w:pPr>
      <w:r w:rsidRPr="00703321">
        <w:rPr>
          <w:sz w:val="24"/>
          <w:szCs w:val="24"/>
          <w:lang w:val="lt-LT"/>
        </w:rPr>
        <w:t>Pritarti planuojamam Kalvarijos miesto vietos veiklos grupės vietos plėtros 2024</w:t>
      </w:r>
      <w:r w:rsidR="005B41AC">
        <w:rPr>
          <w:sz w:val="24"/>
          <w:szCs w:val="24"/>
          <w:lang w:val="lt-LT"/>
        </w:rPr>
        <w:t>–</w:t>
      </w:r>
      <w:r w:rsidRPr="00703321">
        <w:rPr>
          <w:sz w:val="24"/>
          <w:szCs w:val="24"/>
          <w:lang w:val="lt-LT"/>
        </w:rPr>
        <w:t xml:space="preserve">2029 metų strategijos </w:t>
      </w:r>
      <w:r w:rsidR="00703321" w:rsidRPr="00703321">
        <w:rPr>
          <w:sz w:val="24"/>
          <w:szCs w:val="24"/>
          <w:lang w:val="lt-LT"/>
        </w:rPr>
        <w:t xml:space="preserve">(toliau – Strategija) </w:t>
      </w:r>
      <w:r w:rsidRPr="00703321">
        <w:rPr>
          <w:sz w:val="24"/>
          <w:szCs w:val="24"/>
          <w:lang w:val="lt-LT"/>
        </w:rPr>
        <w:t>keitimui</w:t>
      </w:r>
      <w:r w:rsidR="005F3807">
        <w:rPr>
          <w:sz w:val="24"/>
          <w:szCs w:val="24"/>
          <w:lang w:val="lt-LT"/>
        </w:rPr>
        <w:t>:</w:t>
      </w:r>
      <w:r w:rsidR="00703321">
        <w:rPr>
          <w:sz w:val="24"/>
          <w:szCs w:val="24"/>
          <w:lang w:val="lt-LT"/>
        </w:rPr>
        <w:t xml:space="preserve"> </w:t>
      </w:r>
    </w:p>
    <w:p w14:paraId="4CBD48AE" w14:textId="61142C8B" w:rsidR="007C29F5" w:rsidRPr="007C29F5" w:rsidRDefault="0086485F" w:rsidP="000C1D9C">
      <w:pPr>
        <w:pStyle w:val="Sraopastraipa"/>
        <w:numPr>
          <w:ilvl w:val="1"/>
          <w:numId w:val="47"/>
        </w:numPr>
        <w:tabs>
          <w:tab w:val="left" w:pos="0"/>
          <w:tab w:val="left" w:pos="709"/>
        </w:tabs>
        <w:spacing w:line="360" w:lineRule="auto"/>
        <w:ind w:left="0" w:firstLine="851"/>
        <w:jc w:val="both"/>
        <w:rPr>
          <w:color w:val="000000"/>
          <w:sz w:val="24"/>
          <w:szCs w:val="24"/>
          <w:shd w:val="clear" w:color="auto" w:fill="FFFFFF"/>
          <w:lang w:val="lt-LT"/>
        </w:rPr>
      </w:pPr>
      <w:r w:rsidRPr="007C29F5">
        <w:rPr>
          <w:sz w:val="24"/>
          <w:szCs w:val="24"/>
          <w:lang w:val="lt-LT"/>
        </w:rPr>
        <w:t xml:space="preserve"> </w:t>
      </w:r>
      <w:r w:rsidR="006B4D5C" w:rsidRPr="007C29F5">
        <w:rPr>
          <w:sz w:val="24"/>
          <w:szCs w:val="24"/>
          <w:lang w:val="lt-LT"/>
        </w:rPr>
        <w:t xml:space="preserve">Papildyti </w:t>
      </w:r>
      <w:r w:rsidR="00703321" w:rsidRPr="007C29F5">
        <w:rPr>
          <w:sz w:val="24"/>
          <w:szCs w:val="24"/>
          <w:lang w:val="lt-LT"/>
        </w:rPr>
        <w:t xml:space="preserve">Strategiją </w:t>
      </w:r>
      <w:r w:rsidR="007C29F5" w:rsidRPr="008D409E">
        <w:rPr>
          <w:sz w:val="24"/>
          <w:szCs w:val="24"/>
          <w:lang w:val="lt-LT"/>
        </w:rPr>
        <w:t>nauju tikslu:</w:t>
      </w:r>
      <w:r w:rsidR="007C29F5" w:rsidRPr="008B0612">
        <w:rPr>
          <w:lang w:val="lt-LT"/>
        </w:rPr>
        <w:t xml:space="preserve"> </w:t>
      </w:r>
      <w:r w:rsidR="007C29F5" w:rsidRPr="007C29F5">
        <w:rPr>
          <w:sz w:val="24"/>
          <w:szCs w:val="24"/>
          <w:lang w:val="lt-LT"/>
        </w:rPr>
        <w:t>„2. Stiprinti Kalvarijos miesto gyventojų pasirengimą ekstremaliosioms situacijoms ir atsparumą krizėm</w:t>
      </w:r>
      <w:r w:rsidR="0072242F">
        <w:rPr>
          <w:sz w:val="24"/>
          <w:szCs w:val="24"/>
          <w:lang w:val="lt-LT"/>
        </w:rPr>
        <w:t>s</w:t>
      </w:r>
      <w:r w:rsidR="007C29F5" w:rsidRPr="007C29F5">
        <w:rPr>
          <w:sz w:val="24"/>
          <w:szCs w:val="24"/>
          <w:lang w:val="lt-LT"/>
        </w:rPr>
        <w:t>“.</w:t>
      </w:r>
      <w:r w:rsidR="007C29F5" w:rsidRPr="008B0612">
        <w:rPr>
          <w:lang w:val="lt-LT"/>
        </w:rPr>
        <w:t xml:space="preserve"> </w:t>
      </w:r>
    </w:p>
    <w:p w14:paraId="75041274" w14:textId="6D8E5E83" w:rsidR="007C29F5" w:rsidRPr="00825B2C" w:rsidRDefault="00825B2C" w:rsidP="000C1D9C">
      <w:pPr>
        <w:pStyle w:val="Sraopastraipa"/>
        <w:numPr>
          <w:ilvl w:val="1"/>
          <w:numId w:val="47"/>
        </w:numPr>
        <w:tabs>
          <w:tab w:val="left" w:pos="0"/>
          <w:tab w:val="left" w:pos="709"/>
        </w:tabs>
        <w:spacing w:line="360" w:lineRule="auto"/>
        <w:ind w:left="0" w:firstLine="851"/>
        <w:jc w:val="both"/>
        <w:rPr>
          <w:color w:val="000000"/>
          <w:sz w:val="24"/>
          <w:szCs w:val="24"/>
          <w:shd w:val="clear" w:color="auto" w:fill="FFFFFF"/>
          <w:lang w:val="lt-LT"/>
        </w:rPr>
      </w:pPr>
      <w:r>
        <w:rPr>
          <w:color w:val="000000"/>
          <w:sz w:val="24"/>
          <w:szCs w:val="24"/>
          <w:shd w:val="clear" w:color="auto" w:fill="FFFFFF"/>
          <w:lang w:val="lt-LT"/>
        </w:rPr>
        <w:t xml:space="preserve">Papildyti Strategiją </w:t>
      </w:r>
      <w:r w:rsidRPr="00825B2C">
        <w:rPr>
          <w:sz w:val="24"/>
          <w:szCs w:val="24"/>
          <w:lang w:val="lt-LT"/>
        </w:rPr>
        <w:t>nauju uždaviniu:</w:t>
      </w:r>
      <w:r w:rsidRPr="008B0612">
        <w:rPr>
          <w:lang w:val="lt-LT"/>
        </w:rPr>
        <w:t xml:space="preserve"> </w:t>
      </w:r>
      <w:r w:rsidRPr="00825B2C">
        <w:rPr>
          <w:sz w:val="24"/>
          <w:szCs w:val="24"/>
          <w:lang w:val="lt-LT"/>
        </w:rPr>
        <w:t>„2.1. Organizuoti ir įgyvendinti gyventojų švietimo civilinės saugos klausimais veiklas, skirtas gerinti įvairių tikslinių grupių pasirengimą ekstremaliosioms situacijoms“.</w:t>
      </w:r>
    </w:p>
    <w:p w14:paraId="463D2860" w14:textId="2CA11D1A" w:rsidR="007C29F5" w:rsidRPr="005F3807" w:rsidRDefault="005F3807" w:rsidP="000C1D9C">
      <w:pPr>
        <w:pStyle w:val="Sraopastraipa"/>
        <w:numPr>
          <w:ilvl w:val="1"/>
          <w:numId w:val="47"/>
        </w:numPr>
        <w:tabs>
          <w:tab w:val="left" w:pos="0"/>
          <w:tab w:val="left" w:pos="709"/>
        </w:tabs>
        <w:spacing w:line="360" w:lineRule="auto"/>
        <w:ind w:left="0" w:firstLine="851"/>
        <w:jc w:val="both"/>
        <w:rPr>
          <w:color w:val="000000"/>
          <w:sz w:val="24"/>
          <w:szCs w:val="24"/>
          <w:shd w:val="clear" w:color="auto" w:fill="FFFFFF"/>
          <w:lang w:val="lt-LT"/>
        </w:rPr>
      </w:pPr>
      <w:r>
        <w:rPr>
          <w:color w:val="000000"/>
          <w:sz w:val="24"/>
          <w:szCs w:val="24"/>
          <w:shd w:val="clear" w:color="auto" w:fill="FFFFFF"/>
          <w:lang w:val="lt-LT"/>
        </w:rPr>
        <w:t>Papildyti Strategiją nauju veiksmu</w:t>
      </w:r>
      <w:r w:rsidR="00A504C5">
        <w:rPr>
          <w:color w:val="000000"/>
          <w:sz w:val="24"/>
          <w:szCs w:val="24"/>
          <w:shd w:val="clear" w:color="auto" w:fill="FFFFFF"/>
          <w:lang w:val="lt-LT"/>
        </w:rPr>
        <w:t>:</w:t>
      </w:r>
      <w:r>
        <w:rPr>
          <w:color w:val="000000"/>
          <w:sz w:val="24"/>
          <w:szCs w:val="24"/>
          <w:shd w:val="clear" w:color="auto" w:fill="FFFFFF"/>
          <w:lang w:val="lt-LT"/>
        </w:rPr>
        <w:t xml:space="preserve"> </w:t>
      </w:r>
      <w:r w:rsidRPr="005F3807">
        <w:rPr>
          <w:sz w:val="24"/>
          <w:szCs w:val="24"/>
          <w:lang w:val="lt-LT"/>
        </w:rPr>
        <w:t>„2.1.1. Gyventojų švietimo civilinės saugos klausimais veiklų įgyvendinimas“</w:t>
      </w:r>
      <w:r>
        <w:rPr>
          <w:sz w:val="24"/>
          <w:szCs w:val="24"/>
          <w:lang w:val="lt-LT"/>
        </w:rPr>
        <w:t>.</w:t>
      </w:r>
    </w:p>
    <w:p w14:paraId="086C4C04" w14:textId="7BF15D1C" w:rsidR="005F3807" w:rsidRDefault="005F3807" w:rsidP="005F3807">
      <w:pPr>
        <w:pStyle w:val="Sraopastraipa"/>
        <w:numPr>
          <w:ilvl w:val="0"/>
          <w:numId w:val="47"/>
        </w:numPr>
        <w:tabs>
          <w:tab w:val="left" w:pos="0"/>
          <w:tab w:val="left" w:pos="709"/>
          <w:tab w:val="left" w:pos="916"/>
        </w:tabs>
        <w:spacing w:line="360" w:lineRule="auto"/>
        <w:ind w:left="0" w:firstLine="851"/>
        <w:jc w:val="both"/>
        <w:rPr>
          <w:color w:val="000000"/>
          <w:sz w:val="24"/>
          <w:szCs w:val="24"/>
          <w:shd w:val="clear" w:color="auto" w:fill="FFFFFF"/>
          <w:lang w:val="lt-LT"/>
        </w:rPr>
      </w:pPr>
      <w:r>
        <w:rPr>
          <w:color w:val="000000"/>
          <w:sz w:val="24"/>
          <w:szCs w:val="24"/>
          <w:shd w:val="clear" w:color="auto" w:fill="FFFFFF"/>
          <w:lang w:val="lt-LT"/>
        </w:rPr>
        <w:t xml:space="preserve">Skirti Strategijos 2.1.1 veiksmo įgyvendinimui 5 proc. finansavimą iš Kalvarijos savivaldybės biudžeto lėšų. </w:t>
      </w:r>
    </w:p>
    <w:p w14:paraId="1342D0C7" w14:textId="3A373BD7" w:rsidR="00784FC0" w:rsidRPr="005F3807" w:rsidRDefault="00784FC0" w:rsidP="005F3807">
      <w:pPr>
        <w:pStyle w:val="Sraopastraipa"/>
        <w:numPr>
          <w:ilvl w:val="0"/>
          <w:numId w:val="47"/>
        </w:numPr>
        <w:tabs>
          <w:tab w:val="left" w:pos="0"/>
          <w:tab w:val="left" w:pos="709"/>
          <w:tab w:val="left" w:pos="916"/>
        </w:tabs>
        <w:spacing w:line="360" w:lineRule="auto"/>
        <w:ind w:left="0" w:firstLine="851"/>
        <w:jc w:val="both"/>
        <w:rPr>
          <w:color w:val="000000"/>
          <w:sz w:val="24"/>
          <w:szCs w:val="24"/>
          <w:shd w:val="clear" w:color="auto" w:fill="FFFFFF"/>
          <w:lang w:val="lt-LT"/>
        </w:rPr>
      </w:pPr>
      <w:r>
        <w:rPr>
          <w:color w:val="000000"/>
          <w:sz w:val="24"/>
          <w:szCs w:val="24"/>
          <w:shd w:val="clear" w:color="auto" w:fill="FFFFFF"/>
          <w:lang w:val="lt-LT"/>
        </w:rPr>
        <w:t xml:space="preserve">Įgalioti Kalvarijos savivaldybės administracijos direktorių pasirašyti visus su Strategijos įgyvendinimu susijusius dokumentus. </w:t>
      </w:r>
    </w:p>
    <w:p w14:paraId="4BD332C6" w14:textId="77777777" w:rsidR="00356055" w:rsidRPr="00A204A3" w:rsidRDefault="00356055" w:rsidP="003560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4FA80E" w14:textId="77777777" w:rsidR="00356055" w:rsidRPr="00A204A3" w:rsidRDefault="00356055" w:rsidP="00356055">
      <w:pPr>
        <w:tabs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4A3">
        <w:rPr>
          <w:rFonts w:ascii="Times New Roman" w:eastAsia="Times New Roman" w:hAnsi="Times New Roman" w:cs="Times New Roman"/>
          <w:sz w:val="24"/>
          <w:szCs w:val="24"/>
        </w:rPr>
        <w:t>Meras</w:t>
      </w:r>
      <w:r w:rsidRPr="00A204A3">
        <w:rPr>
          <w:rFonts w:ascii="Times New Roman" w:eastAsia="Times New Roman" w:hAnsi="Times New Roman" w:cs="Times New Roman"/>
          <w:sz w:val="24"/>
          <w:szCs w:val="24"/>
        </w:rPr>
        <w:tab/>
        <w:t>Nerijus Šidlauskas</w:t>
      </w:r>
    </w:p>
    <w:p w14:paraId="07558065" w14:textId="77777777" w:rsidR="00AB5F8A" w:rsidRPr="00A204A3" w:rsidRDefault="00AB5F8A" w:rsidP="003560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ABF5B6" w14:textId="77777777" w:rsidR="00356055" w:rsidRPr="00A204A3" w:rsidRDefault="00356055" w:rsidP="003560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4A3">
        <w:rPr>
          <w:rFonts w:ascii="Times New Roman" w:eastAsia="Times New Roman" w:hAnsi="Times New Roman" w:cs="Times New Roman"/>
          <w:sz w:val="24"/>
          <w:szCs w:val="24"/>
        </w:rPr>
        <w:t>Parengė</w:t>
      </w:r>
    </w:p>
    <w:p w14:paraId="63E32A3F" w14:textId="2669936F" w:rsidR="00BA77B8" w:rsidRPr="00404802" w:rsidRDefault="00E931E8" w:rsidP="003560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404802">
        <w:rPr>
          <w:rFonts w:ascii="Times New Roman" w:eastAsia="Times New Roman" w:hAnsi="Times New Roman" w:cs="Times New Roman"/>
          <w:sz w:val="24"/>
          <w:szCs w:val="20"/>
        </w:rPr>
        <w:t>Ekonominės</w:t>
      </w:r>
      <w:r w:rsidR="00BA77B8" w:rsidRPr="00404802">
        <w:rPr>
          <w:rFonts w:ascii="Times New Roman" w:eastAsia="Times New Roman" w:hAnsi="Times New Roman" w:cs="Times New Roman"/>
          <w:sz w:val="24"/>
          <w:szCs w:val="20"/>
        </w:rPr>
        <w:t xml:space="preserve"> pl</w:t>
      </w:r>
      <w:r w:rsidR="00B41D8D" w:rsidRPr="00404802">
        <w:rPr>
          <w:rFonts w:ascii="Times New Roman" w:eastAsia="Times New Roman" w:hAnsi="Times New Roman" w:cs="Times New Roman"/>
          <w:sz w:val="24"/>
          <w:szCs w:val="20"/>
        </w:rPr>
        <w:t>ėtros ir investicijų</w:t>
      </w:r>
      <w:r w:rsidR="00356055" w:rsidRPr="00404802">
        <w:rPr>
          <w:rFonts w:ascii="Times New Roman" w:eastAsia="Times New Roman" w:hAnsi="Times New Roman" w:cs="Times New Roman"/>
          <w:sz w:val="24"/>
          <w:szCs w:val="20"/>
        </w:rPr>
        <w:t xml:space="preserve"> skyriaus </w:t>
      </w:r>
    </w:p>
    <w:p w14:paraId="597F09A6" w14:textId="29E4679F" w:rsidR="00356055" w:rsidRPr="00404802" w:rsidRDefault="00F63440" w:rsidP="003560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404802">
        <w:rPr>
          <w:rFonts w:ascii="Times New Roman" w:eastAsia="Times New Roman" w:hAnsi="Times New Roman" w:cs="Times New Roman"/>
          <w:sz w:val="24"/>
          <w:szCs w:val="20"/>
        </w:rPr>
        <w:t>v</w:t>
      </w:r>
      <w:r w:rsidR="00356055" w:rsidRPr="00404802">
        <w:rPr>
          <w:rFonts w:ascii="Times New Roman" w:eastAsia="Times New Roman" w:hAnsi="Times New Roman" w:cs="Times New Roman"/>
          <w:sz w:val="24"/>
          <w:szCs w:val="20"/>
        </w:rPr>
        <w:t>yriausi</w:t>
      </w:r>
      <w:r w:rsidR="00404802" w:rsidRPr="00404802">
        <w:rPr>
          <w:rFonts w:ascii="Times New Roman" w:eastAsia="Times New Roman" w:hAnsi="Times New Roman" w:cs="Times New Roman"/>
          <w:sz w:val="24"/>
          <w:szCs w:val="20"/>
        </w:rPr>
        <w:t>oji</w:t>
      </w:r>
      <w:r w:rsidR="00356055" w:rsidRPr="00404802">
        <w:rPr>
          <w:rFonts w:ascii="Times New Roman" w:eastAsia="Times New Roman" w:hAnsi="Times New Roman" w:cs="Times New Roman"/>
          <w:sz w:val="24"/>
          <w:szCs w:val="20"/>
        </w:rPr>
        <w:t xml:space="preserve"> specialist</w:t>
      </w:r>
      <w:r w:rsidR="00404802" w:rsidRPr="00404802">
        <w:rPr>
          <w:rFonts w:ascii="Times New Roman" w:eastAsia="Times New Roman" w:hAnsi="Times New Roman" w:cs="Times New Roman"/>
          <w:sz w:val="24"/>
          <w:szCs w:val="20"/>
        </w:rPr>
        <w:t>ė</w:t>
      </w:r>
    </w:p>
    <w:p w14:paraId="572D7B75" w14:textId="291BC703" w:rsidR="00356055" w:rsidRPr="00404802" w:rsidRDefault="00404802" w:rsidP="003560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proofErr w:type="spellStart"/>
      <w:r w:rsidRPr="00404802">
        <w:rPr>
          <w:rFonts w:ascii="Times New Roman" w:eastAsia="Times New Roman" w:hAnsi="Times New Roman" w:cs="Times New Roman"/>
          <w:sz w:val="24"/>
          <w:szCs w:val="20"/>
        </w:rPr>
        <w:t>Liveta</w:t>
      </w:r>
      <w:proofErr w:type="spellEnd"/>
      <w:r w:rsidRPr="00404802">
        <w:rPr>
          <w:rFonts w:ascii="Times New Roman" w:eastAsia="Times New Roman" w:hAnsi="Times New Roman" w:cs="Times New Roman"/>
          <w:sz w:val="24"/>
          <w:szCs w:val="20"/>
        </w:rPr>
        <w:t xml:space="preserve"> Jonušienė</w:t>
      </w:r>
    </w:p>
    <w:p w14:paraId="2BFA2D48" w14:textId="77273449" w:rsidR="00AA0193" w:rsidRDefault="00356055" w:rsidP="005F21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404802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404802" w:rsidRPr="00404802">
        <w:rPr>
          <w:rFonts w:ascii="Times New Roman" w:eastAsia="Times New Roman" w:hAnsi="Times New Roman" w:cs="Times New Roman"/>
          <w:sz w:val="24"/>
          <w:szCs w:val="24"/>
        </w:rPr>
        <w:t>6-</w:t>
      </w:r>
      <w:r w:rsidR="0000394F">
        <w:rPr>
          <w:rFonts w:ascii="Times New Roman" w:eastAsia="Times New Roman" w:hAnsi="Times New Roman" w:cs="Times New Roman"/>
          <w:sz w:val="24"/>
          <w:szCs w:val="24"/>
        </w:rPr>
        <w:t>06</w:t>
      </w:r>
      <w:r w:rsidR="00404802" w:rsidRPr="00404802">
        <w:rPr>
          <w:rFonts w:ascii="Times New Roman" w:eastAsia="Times New Roman" w:hAnsi="Times New Roman" w:cs="Times New Roman"/>
          <w:sz w:val="24"/>
          <w:szCs w:val="24"/>
        </w:rPr>
        <w:t>-</w:t>
      </w:r>
      <w:r w:rsidR="00176043">
        <w:rPr>
          <w:rFonts w:ascii="Times New Roman" w:eastAsia="Times New Roman" w:hAnsi="Times New Roman" w:cs="Times New Roman"/>
          <w:sz w:val="24"/>
          <w:szCs w:val="24"/>
        </w:rPr>
        <w:t>0</w:t>
      </w:r>
      <w:r w:rsidR="0000394F">
        <w:rPr>
          <w:rFonts w:ascii="Times New Roman" w:eastAsia="Times New Roman" w:hAnsi="Times New Roman" w:cs="Times New Roman"/>
          <w:sz w:val="24"/>
          <w:szCs w:val="24"/>
        </w:rPr>
        <w:t>3</w:t>
      </w:r>
    </w:p>
    <w:sectPr w:rsidR="00AA0193" w:rsidSect="005F21DE">
      <w:footerReference w:type="first" r:id="rId8"/>
      <w:pgSz w:w="11906" w:h="16838"/>
      <w:pgMar w:top="1418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98A04" w14:textId="77777777" w:rsidR="00712DEE" w:rsidRDefault="00712DEE">
      <w:pPr>
        <w:spacing w:after="0" w:line="240" w:lineRule="auto"/>
      </w:pPr>
      <w:r>
        <w:separator/>
      </w:r>
    </w:p>
  </w:endnote>
  <w:endnote w:type="continuationSeparator" w:id="0">
    <w:p w14:paraId="2DEB8C6F" w14:textId="77777777" w:rsidR="00712DEE" w:rsidRDefault="00712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76A3D" w14:textId="77777777" w:rsidR="00186949" w:rsidRDefault="00186949">
    <w:pPr>
      <w:pStyle w:val="Porat"/>
    </w:pPr>
  </w:p>
  <w:p w14:paraId="38C79549" w14:textId="77777777" w:rsidR="00186949" w:rsidRDefault="0018694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E91C7" w14:textId="77777777" w:rsidR="00712DEE" w:rsidRDefault="00712DEE">
      <w:pPr>
        <w:spacing w:after="0" w:line="240" w:lineRule="auto"/>
      </w:pPr>
      <w:r>
        <w:separator/>
      </w:r>
    </w:p>
  </w:footnote>
  <w:footnote w:type="continuationSeparator" w:id="0">
    <w:p w14:paraId="35597D28" w14:textId="77777777" w:rsidR="00712DEE" w:rsidRDefault="00712D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E79DF"/>
    <w:multiLevelType w:val="hybridMultilevel"/>
    <w:tmpl w:val="E71815B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6A5754"/>
    <w:multiLevelType w:val="hybridMultilevel"/>
    <w:tmpl w:val="7CD8CFF2"/>
    <w:lvl w:ilvl="0" w:tplc="C3C864FE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E7AD0"/>
    <w:multiLevelType w:val="multilevel"/>
    <w:tmpl w:val="7B642CD0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21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cs="Times New Roman" w:hint="default"/>
      </w:rPr>
    </w:lvl>
  </w:abstractNum>
  <w:abstractNum w:abstractNumId="3" w15:restartNumberingAfterBreak="0">
    <w:nsid w:val="0ECF50AF"/>
    <w:multiLevelType w:val="hybridMultilevel"/>
    <w:tmpl w:val="315CE198"/>
    <w:lvl w:ilvl="0" w:tplc="6CA458FE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E7AEA430">
      <w:start w:val="9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792F8F"/>
    <w:multiLevelType w:val="multilevel"/>
    <w:tmpl w:val="9CF03208"/>
    <w:lvl w:ilvl="0">
      <w:start w:val="10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</w:abstractNum>
  <w:abstractNum w:abstractNumId="5" w15:restartNumberingAfterBreak="0">
    <w:nsid w:val="13CE7BB6"/>
    <w:multiLevelType w:val="multilevel"/>
    <w:tmpl w:val="110E97DA"/>
    <w:lvl w:ilvl="0">
      <w:start w:val="10"/>
      <w:numFmt w:val="decimal"/>
      <w:lvlText w:val="%1."/>
      <w:lvlJc w:val="left"/>
      <w:pPr>
        <w:tabs>
          <w:tab w:val="num" w:pos="502"/>
        </w:tabs>
        <w:ind w:left="499" w:hanging="35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</w:abstractNum>
  <w:abstractNum w:abstractNumId="6" w15:restartNumberingAfterBreak="0">
    <w:nsid w:val="17986490"/>
    <w:multiLevelType w:val="hybridMultilevel"/>
    <w:tmpl w:val="3690B8A8"/>
    <w:lvl w:ilvl="0" w:tplc="36CA3044">
      <w:start w:val="7"/>
      <w:numFmt w:val="decimal"/>
      <w:lvlText w:val="%1."/>
      <w:lvlJc w:val="left"/>
      <w:pPr>
        <w:ind w:left="930" w:hanging="360"/>
      </w:pPr>
      <w:rPr>
        <w:rFonts w:cs="Times New Roman" w:hint="default"/>
      </w:rPr>
    </w:lvl>
    <w:lvl w:ilvl="1" w:tplc="0E508B46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8362B03A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2422AAC0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FDA42AE8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65282726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1FE876D0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8D800C7A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2E0A802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7" w15:restartNumberingAfterBreak="0">
    <w:nsid w:val="1D7663FB"/>
    <w:multiLevelType w:val="multilevel"/>
    <w:tmpl w:val="400A3886"/>
    <w:lvl w:ilvl="0">
      <w:start w:val="8"/>
      <w:numFmt w:val="decimal"/>
      <w:suff w:val="space"/>
      <w:lvlText w:val="%1."/>
      <w:lvlJc w:val="left"/>
      <w:pPr>
        <w:ind w:left="502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1E2C3BC3"/>
    <w:multiLevelType w:val="multilevel"/>
    <w:tmpl w:val="B5FE81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F8F77E0"/>
    <w:multiLevelType w:val="multilevel"/>
    <w:tmpl w:val="4372CC20"/>
    <w:lvl w:ilvl="0">
      <w:start w:val="9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</w:abstractNum>
  <w:abstractNum w:abstractNumId="10" w15:restartNumberingAfterBreak="0">
    <w:nsid w:val="29D923CA"/>
    <w:multiLevelType w:val="hybridMultilevel"/>
    <w:tmpl w:val="5B02B20A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6F1045BE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F8A0B214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3C142908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67A470BE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AD74AC9A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ECE76C8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5694E432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E3A018F2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11" w15:restartNumberingAfterBreak="0">
    <w:nsid w:val="2B372355"/>
    <w:multiLevelType w:val="hybridMultilevel"/>
    <w:tmpl w:val="9C7023E8"/>
    <w:lvl w:ilvl="0" w:tplc="11A8BAD2">
      <w:start w:val="1"/>
      <w:numFmt w:val="lowerRoman"/>
      <w:lvlText w:val="%1."/>
      <w:lvlJc w:val="left"/>
      <w:pPr>
        <w:ind w:left="414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500" w:hanging="360"/>
      </w:pPr>
    </w:lvl>
    <w:lvl w:ilvl="2" w:tplc="0427001B" w:tentative="1">
      <w:start w:val="1"/>
      <w:numFmt w:val="lowerRoman"/>
      <w:lvlText w:val="%3."/>
      <w:lvlJc w:val="right"/>
      <w:pPr>
        <w:ind w:left="5220" w:hanging="180"/>
      </w:pPr>
    </w:lvl>
    <w:lvl w:ilvl="3" w:tplc="0427000F" w:tentative="1">
      <w:start w:val="1"/>
      <w:numFmt w:val="decimal"/>
      <w:lvlText w:val="%4."/>
      <w:lvlJc w:val="left"/>
      <w:pPr>
        <w:ind w:left="5940" w:hanging="360"/>
      </w:pPr>
    </w:lvl>
    <w:lvl w:ilvl="4" w:tplc="04270019" w:tentative="1">
      <w:start w:val="1"/>
      <w:numFmt w:val="lowerLetter"/>
      <w:lvlText w:val="%5."/>
      <w:lvlJc w:val="left"/>
      <w:pPr>
        <w:ind w:left="6660" w:hanging="360"/>
      </w:pPr>
    </w:lvl>
    <w:lvl w:ilvl="5" w:tplc="0427001B" w:tentative="1">
      <w:start w:val="1"/>
      <w:numFmt w:val="lowerRoman"/>
      <w:lvlText w:val="%6."/>
      <w:lvlJc w:val="right"/>
      <w:pPr>
        <w:ind w:left="7380" w:hanging="180"/>
      </w:pPr>
    </w:lvl>
    <w:lvl w:ilvl="6" w:tplc="0427000F" w:tentative="1">
      <w:start w:val="1"/>
      <w:numFmt w:val="decimal"/>
      <w:lvlText w:val="%7."/>
      <w:lvlJc w:val="left"/>
      <w:pPr>
        <w:ind w:left="8100" w:hanging="360"/>
      </w:pPr>
    </w:lvl>
    <w:lvl w:ilvl="7" w:tplc="04270019" w:tentative="1">
      <w:start w:val="1"/>
      <w:numFmt w:val="lowerLetter"/>
      <w:lvlText w:val="%8."/>
      <w:lvlJc w:val="left"/>
      <w:pPr>
        <w:ind w:left="8820" w:hanging="360"/>
      </w:pPr>
    </w:lvl>
    <w:lvl w:ilvl="8" w:tplc="0427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12" w15:restartNumberingAfterBreak="0">
    <w:nsid w:val="2F4074A3"/>
    <w:multiLevelType w:val="hybridMultilevel"/>
    <w:tmpl w:val="943C42CE"/>
    <w:lvl w:ilvl="0" w:tplc="2C2C0780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1AD0F774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B9161042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BC7F74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1DAEDFA6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7AF8138E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86B43CEC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A19C8E8C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5FA9ED2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326D47E0"/>
    <w:multiLevelType w:val="hybridMultilevel"/>
    <w:tmpl w:val="E4042C3C"/>
    <w:lvl w:ilvl="0" w:tplc="85BC1A9E">
      <w:start w:val="1"/>
      <w:numFmt w:val="upperLetter"/>
      <w:lvlText w:val="%1."/>
      <w:lvlJc w:val="left"/>
      <w:pPr>
        <w:ind w:left="1095" w:hanging="37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33876DEC"/>
    <w:multiLevelType w:val="singleLevel"/>
    <w:tmpl w:val="F2B826DE"/>
    <w:lvl w:ilvl="0">
      <w:start w:val="1"/>
      <w:numFmt w:val="upperRoman"/>
      <w:lvlText w:val="%1"/>
      <w:lvlJc w:val="left"/>
      <w:pPr>
        <w:ind w:left="648" w:hanging="360"/>
      </w:pPr>
      <w:rPr>
        <w:rFonts w:cs="Times New Roman" w:hint="default"/>
      </w:rPr>
    </w:lvl>
  </w:abstractNum>
  <w:abstractNum w:abstractNumId="15" w15:restartNumberingAfterBreak="0">
    <w:nsid w:val="364F3984"/>
    <w:multiLevelType w:val="multilevel"/>
    <w:tmpl w:val="589A6F8E"/>
    <w:lvl w:ilvl="0">
      <w:start w:val="1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6" w15:restartNumberingAfterBreak="0">
    <w:nsid w:val="36B50C8F"/>
    <w:multiLevelType w:val="multilevel"/>
    <w:tmpl w:val="BA109A3A"/>
    <w:lvl w:ilvl="0">
      <w:start w:val="1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</w:abstractNum>
  <w:abstractNum w:abstractNumId="17" w15:restartNumberingAfterBreak="0">
    <w:nsid w:val="3B770AF7"/>
    <w:multiLevelType w:val="multilevel"/>
    <w:tmpl w:val="265033C8"/>
    <w:styleLink w:val="Stilius1"/>
    <w:lvl w:ilvl="0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02E5BF5"/>
    <w:multiLevelType w:val="hybridMultilevel"/>
    <w:tmpl w:val="0CE03292"/>
    <w:lvl w:ilvl="0" w:tplc="C788299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5E203D"/>
    <w:multiLevelType w:val="multilevel"/>
    <w:tmpl w:val="0427001F"/>
    <w:lvl w:ilvl="0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770"/>
        </w:tabs>
        <w:ind w:left="377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418"/>
        </w:tabs>
        <w:ind w:left="420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778"/>
        </w:tabs>
        <w:ind w:left="470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498"/>
        </w:tabs>
        <w:ind w:left="521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858"/>
        </w:tabs>
        <w:ind w:left="571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578"/>
        </w:tabs>
        <w:ind w:left="621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938"/>
        </w:tabs>
        <w:ind w:left="67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658"/>
        </w:tabs>
        <w:ind w:left="7298" w:hanging="1440"/>
      </w:pPr>
      <w:rPr>
        <w:rFonts w:cs="Times New Roman"/>
      </w:rPr>
    </w:lvl>
  </w:abstractNum>
  <w:abstractNum w:abstractNumId="20" w15:restartNumberingAfterBreak="0">
    <w:nsid w:val="451162D5"/>
    <w:multiLevelType w:val="hybridMultilevel"/>
    <w:tmpl w:val="BDE8F936"/>
    <w:lvl w:ilvl="0" w:tplc="F2B826DE">
      <w:start w:val="1"/>
      <w:numFmt w:val="upperRoman"/>
      <w:lvlText w:val="%1"/>
      <w:lvlJc w:val="left"/>
      <w:pPr>
        <w:ind w:left="534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6060" w:hanging="360"/>
      </w:pPr>
    </w:lvl>
    <w:lvl w:ilvl="2" w:tplc="0427001B" w:tentative="1">
      <w:start w:val="1"/>
      <w:numFmt w:val="lowerRoman"/>
      <w:lvlText w:val="%3."/>
      <w:lvlJc w:val="right"/>
      <w:pPr>
        <w:ind w:left="6780" w:hanging="180"/>
      </w:pPr>
    </w:lvl>
    <w:lvl w:ilvl="3" w:tplc="0427000F" w:tentative="1">
      <w:start w:val="1"/>
      <w:numFmt w:val="decimal"/>
      <w:lvlText w:val="%4."/>
      <w:lvlJc w:val="left"/>
      <w:pPr>
        <w:ind w:left="7500" w:hanging="360"/>
      </w:pPr>
    </w:lvl>
    <w:lvl w:ilvl="4" w:tplc="04270019" w:tentative="1">
      <w:start w:val="1"/>
      <w:numFmt w:val="lowerLetter"/>
      <w:lvlText w:val="%5."/>
      <w:lvlJc w:val="left"/>
      <w:pPr>
        <w:ind w:left="8220" w:hanging="360"/>
      </w:pPr>
    </w:lvl>
    <w:lvl w:ilvl="5" w:tplc="0427001B" w:tentative="1">
      <w:start w:val="1"/>
      <w:numFmt w:val="lowerRoman"/>
      <w:lvlText w:val="%6."/>
      <w:lvlJc w:val="right"/>
      <w:pPr>
        <w:ind w:left="8940" w:hanging="180"/>
      </w:pPr>
    </w:lvl>
    <w:lvl w:ilvl="6" w:tplc="0427000F" w:tentative="1">
      <w:start w:val="1"/>
      <w:numFmt w:val="decimal"/>
      <w:lvlText w:val="%7."/>
      <w:lvlJc w:val="left"/>
      <w:pPr>
        <w:ind w:left="9660" w:hanging="360"/>
      </w:pPr>
    </w:lvl>
    <w:lvl w:ilvl="7" w:tplc="04270019" w:tentative="1">
      <w:start w:val="1"/>
      <w:numFmt w:val="lowerLetter"/>
      <w:lvlText w:val="%8."/>
      <w:lvlJc w:val="left"/>
      <w:pPr>
        <w:ind w:left="10380" w:hanging="360"/>
      </w:pPr>
    </w:lvl>
    <w:lvl w:ilvl="8" w:tplc="0427001B" w:tentative="1">
      <w:start w:val="1"/>
      <w:numFmt w:val="lowerRoman"/>
      <w:lvlText w:val="%9."/>
      <w:lvlJc w:val="right"/>
      <w:pPr>
        <w:ind w:left="11100" w:hanging="180"/>
      </w:pPr>
    </w:lvl>
  </w:abstractNum>
  <w:abstractNum w:abstractNumId="21" w15:restartNumberingAfterBreak="0">
    <w:nsid w:val="4D29523D"/>
    <w:multiLevelType w:val="hybridMultilevel"/>
    <w:tmpl w:val="CF38541E"/>
    <w:lvl w:ilvl="0" w:tplc="CF58137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i w:val="0"/>
      </w:rPr>
    </w:lvl>
    <w:lvl w:ilvl="1" w:tplc="1F5C7F7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F1AD69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74EF9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3BCFDE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B98EC6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93848C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84477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2906D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DF8632D"/>
    <w:multiLevelType w:val="multilevel"/>
    <w:tmpl w:val="1956368A"/>
    <w:lvl w:ilvl="0">
      <w:start w:val="1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0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F105E40"/>
    <w:multiLevelType w:val="hybridMultilevel"/>
    <w:tmpl w:val="1CA4211E"/>
    <w:lvl w:ilvl="0" w:tplc="64C40E66">
      <w:start w:val="6"/>
      <w:numFmt w:val="decimal"/>
      <w:lvlText w:val="%1."/>
      <w:lvlJc w:val="left"/>
      <w:pPr>
        <w:ind w:left="1284" w:hanging="360"/>
      </w:pPr>
      <w:rPr>
        <w:rFonts w:cs="Times New Roman" w:hint="default"/>
      </w:rPr>
    </w:lvl>
    <w:lvl w:ilvl="1" w:tplc="B2CCB8CE" w:tentative="1">
      <w:start w:val="1"/>
      <w:numFmt w:val="lowerLetter"/>
      <w:lvlText w:val="%2."/>
      <w:lvlJc w:val="left"/>
      <w:pPr>
        <w:ind w:left="2004" w:hanging="360"/>
      </w:pPr>
      <w:rPr>
        <w:rFonts w:cs="Times New Roman"/>
      </w:rPr>
    </w:lvl>
    <w:lvl w:ilvl="2" w:tplc="4ACC0306" w:tentative="1">
      <w:start w:val="1"/>
      <w:numFmt w:val="lowerRoman"/>
      <w:lvlText w:val="%3."/>
      <w:lvlJc w:val="right"/>
      <w:pPr>
        <w:ind w:left="2724" w:hanging="180"/>
      </w:pPr>
      <w:rPr>
        <w:rFonts w:cs="Times New Roman"/>
      </w:rPr>
    </w:lvl>
    <w:lvl w:ilvl="3" w:tplc="76F615F4" w:tentative="1">
      <w:start w:val="1"/>
      <w:numFmt w:val="decimal"/>
      <w:lvlText w:val="%4."/>
      <w:lvlJc w:val="left"/>
      <w:pPr>
        <w:ind w:left="3444" w:hanging="360"/>
      </w:pPr>
      <w:rPr>
        <w:rFonts w:cs="Times New Roman"/>
      </w:rPr>
    </w:lvl>
    <w:lvl w:ilvl="4" w:tplc="9746FD02" w:tentative="1">
      <w:start w:val="1"/>
      <w:numFmt w:val="lowerLetter"/>
      <w:lvlText w:val="%5."/>
      <w:lvlJc w:val="left"/>
      <w:pPr>
        <w:ind w:left="4164" w:hanging="360"/>
      </w:pPr>
      <w:rPr>
        <w:rFonts w:cs="Times New Roman"/>
      </w:rPr>
    </w:lvl>
    <w:lvl w:ilvl="5" w:tplc="FF46BFB8" w:tentative="1">
      <w:start w:val="1"/>
      <w:numFmt w:val="lowerRoman"/>
      <w:lvlText w:val="%6."/>
      <w:lvlJc w:val="right"/>
      <w:pPr>
        <w:ind w:left="4884" w:hanging="180"/>
      </w:pPr>
      <w:rPr>
        <w:rFonts w:cs="Times New Roman"/>
      </w:rPr>
    </w:lvl>
    <w:lvl w:ilvl="6" w:tplc="7B84FB78" w:tentative="1">
      <w:start w:val="1"/>
      <w:numFmt w:val="decimal"/>
      <w:lvlText w:val="%7."/>
      <w:lvlJc w:val="left"/>
      <w:pPr>
        <w:ind w:left="5604" w:hanging="360"/>
      </w:pPr>
      <w:rPr>
        <w:rFonts w:cs="Times New Roman"/>
      </w:rPr>
    </w:lvl>
    <w:lvl w:ilvl="7" w:tplc="B40CB6D6" w:tentative="1">
      <w:start w:val="1"/>
      <w:numFmt w:val="lowerLetter"/>
      <w:lvlText w:val="%8."/>
      <w:lvlJc w:val="left"/>
      <w:pPr>
        <w:ind w:left="6324" w:hanging="360"/>
      </w:pPr>
      <w:rPr>
        <w:rFonts w:cs="Times New Roman"/>
      </w:rPr>
    </w:lvl>
    <w:lvl w:ilvl="8" w:tplc="D2161038" w:tentative="1">
      <w:start w:val="1"/>
      <w:numFmt w:val="lowerRoman"/>
      <w:lvlText w:val="%9."/>
      <w:lvlJc w:val="right"/>
      <w:pPr>
        <w:ind w:left="7044" w:hanging="180"/>
      </w:pPr>
      <w:rPr>
        <w:rFonts w:cs="Times New Roman"/>
      </w:rPr>
    </w:lvl>
  </w:abstractNum>
  <w:abstractNum w:abstractNumId="24" w15:restartNumberingAfterBreak="0">
    <w:nsid w:val="52536E2F"/>
    <w:multiLevelType w:val="multilevel"/>
    <w:tmpl w:val="2CEA65FC"/>
    <w:lvl w:ilvl="0">
      <w:start w:val="14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 w:hint="default"/>
      </w:rPr>
    </w:lvl>
  </w:abstractNum>
  <w:abstractNum w:abstractNumId="25" w15:restartNumberingAfterBreak="0">
    <w:nsid w:val="527A4CF6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6" w15:restartNumberingAfterBreak="0">
    <w:nsid w:val="52887BAD"/>
    <w:multiLevelType w:val="multilevel"/>
    <w:tmpl w:val="8E62D30E"/>
    <w:lvl w:ilvl="0">
      <w:start w:val="35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7" w15:restartNumberingAfterBreak="0">
    <w:nsid w:val="52957400"/>
    <w:multiLevelType w:val="hybridMultilevel"/>
    <w:tmpl w:val="07E8BD06"/>
    <w:lvl w:ilvl="0" w:tplc="D8EE9D9E">
      <w:start w:val="1"/>
      <w:numFmt w:val="decimal"/>
      <w:lvlText w:val="%1."/>
      <w:lvlJc w:val="left"/>
      <w:pPr>
        <w:ind w:left="1575" w:hanging="360"/>
      </w:pPr>
      <w:rPr>
        <w:rFonts w:cs="Times New Roman"/>
      </w:rPr>
    </w:lvl>
    <w:lvl w:ilvl="1" w:tplc="66705D24" w:tentative="1">
      <w:start w:val="1"/>
      <w:numFmt w:val="lowerLetter"/>
      <w:lvlText w:val="%2."/>
      <w:lvlJc w:val="left"/>
      <w:pPr>
        <w:ind w:left="2295" w:hanging="360"/>
      </w:pPr>
      <w:rPr>
        <w:rFonts w:cs="Times New Roman"/>
      </w:rPr>
    </w:lvl>
    <w:lvl w:ilvl="2" w:tplc="C1CC3376" w:tentative="1">
      <w:start w:val="1"/>
      <w:numFmt w:val="lowerRoman"/>
      <w:lvlText w:val="%3."/>
      <w:lvlJc w:val="right"/>
      <w:pPr>
        <w:ind w:left="3015" w:hanging="180"/>
      </w:pPr>
      <w:rPr>
        <w:rFonts w:cs="Times New Roman"/>
      </w:rPr>
    </w:lvl>
    <w:lvl w:ilvl="3" w:tplc="A58EB1AE" w:tentative="1">
      <w:start w:val="1"/>
      <w:numFmt w:val="decimal"/>
      <w:lvlText w:val="%4."/>
      <w:lvlJc w:val="left"/>
      <w:pPr>
        <w:ind w:left="3735" w:hanging="360"/>
      </w:pPr>
      <w:rPr>
        <w:rFonts w:cs="Times New Roman"/>
      </w:rPr>
    </w:lvl>
    <w:lvl w:ilvl="4" w:tplc="E66C5536" w:tentative="1">
      <w:start w:val="1"/>
      <w:numFmt w:val="lowerLetter"/>
      <w:lvlText w:val="%5."/>
      <w:lvlJc w:val="left"/>
      <w:pPr>
        <w:ind w:left="4455" w:hanging="360"/>
      </w:pPr>
      <w:rPr>
        <w:rFonts w:cs="Times New Roman"/>
      </w:rPr>
    </w:lvl>
    <w:lvl w:ilvl="5" w:tplc="7FA8DE38" w:tentative="1">
      <w:start w:val="1"/>
      <w:numFmt w:val="lowerRoman"/>
      <w:lvlText w:val="%6."/>
      <w:lvlJc w:val="right"/>
      <w:pPr>
        <w:ind w:left="5175" w:hanging="180"/>
      </w:pPr>
      <w:rPr>
        <w:rFonts w:cs="Times New Roman"/>
      </w:rPr>
    </w:lvl>
    <w:lvl w:ilvl="6" w:tplc="CC0C6B30" w:tentative="1">
      <w:start w:val="1"/>
      <w:numFmt w:val="decimal"/>
      <w:lvlText w:val="%7."/>
      <w:lvlJc w:val="left"/>
      <w:pPr>
        <w:ind w:left="5895" w:hanging="360"/>
      </w:pPr>
      <w:rPr>
        <w:rFonts w:cs="Times New Roman"/>
      </w:rPr>
    </w:lvl>
    <w:lvl w:ilvl="7" w:tplc="AC524E38" w:tentative="1">
      <w:start w:val="1"/>
      <w:numFmt w:val="lowerLetter"/>
      <w:lvlText w:val="%8."/>
      <w:lvlJc w:val="left"/>
      <w:pPr>
        <w:ind w:left="6615" w:hanging="360"/>
      </w:pPr>
      <w:rPr>
        <w:rFonts w:cs="Times New Roman"/>
      </w:rPr>
    </w:lvl>
    <w:lvl w:ilvl="8" w:tplc="3318A846" w:tentative="1">
      <w:start w:val="1"/>
      <w:numFmt w:val="lowerRoman"/>
      <w:lvlText w:val="%9."/>
      <w:lvlJc w:val="right"/>
      <w:pPr>
        <w:ind w:left="7335" w:hanging="180"/>
      </w:pPr>
      <w:rPr>
        <w:rFonts w:cs="Times New Roman"/>
      </w:rPr>
    </w:lvl>
  </w:abstractNum>
  <w:abstractNum w:abstractNumId="28" w15:restartNumberingAfterBreak="0">
    <w:nsid w:val="543E194A"/>
    <w:multiLevelType w:val="multilevel"/>
    <w:tmpl w:val="181643F8"/>
    <w:lvl w:ilvl="0">
      <w:start w:val="1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9" w15:restartNumberingAfterBreak="0">
    <w:nsid w:val="549514F8"/>
    <w:multiLevelType w:val="multilevel"/>
    <w:tmpl w:val="09B4AF62"/>
    <w:lvl w:ilvl="0">
      <w:start w:val="7"/>
      <w:numFmt w:val="decimal"/>
      <w:suff w:val="space"/>
      <w:lvlText w:val="%1."/>
      <w:lvlJc w:val="left"/>
      <w:pPr>
        <w:ind w:left="502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55CB1F8E"/>
    <w:multiLevelType w:val="hybridMultilevel"/>
    <w:tmpl w:val="98C2B7A4"/>
    <w:lvl w:ilvl="0" w:tplc="BC302B52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56A0B32E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69A0843A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2E24AA0E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6AD00430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C7A0F9E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9C0AB510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99DE8130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A22AD29E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5CD22312"/>
    <w:multiLevelType w:val="hybridMultilevel"/>
    <w:tmpl w:val="93862420"/>
    <w:lvl w:ilvl="0" w:tplc="B8A8BB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DB10BB"/>
    <w:multiLevelType w:val="hybridMultilevel"/>
    <w:tmpl w:val="23DC1824"/>
    <w:lvl w:ilvl="0" w:tplc="0427000F">
      <w:start w:val="1"/>
      <w:numFmt w:val="decimal"/>
      <w:lvlText w:val="%1."/>
      <w:lvlJc w:val="left"/>
      <w:pPr>
        <w:ind w:left="1284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2004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724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444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164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884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604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324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7044" w:hanging="180"/>
      </w:pPr>
      <w:rPr>
        <w:rFonts w:cs="Times New Roman"/>
      </w:rPr>
    </w:lvl>
  </w:abstractNum>
  <w:abstractNum w:abstractNumId="33" w15:restartNumberingAfterBreak="0">
    <w:nsid w:val="60D214D5"/>
    <w:multiLevelType w:val="hybridMultilevel"/>
    <w:tmpl w:val="F028D268"/>
    <w:lvl w:ilvl="0" w:tplc="4A283B96">
      <w:start w:val="1"/>
      <w:numFmt w:val="upperRoman"/>
      <w:suff w:val="space"/>
      <w:lvlText w:val="%1."/>
      <w:lvlJc w:val="left"/>
      <w:pPr>
        <w:ind w:left="1080" w:hanging="720"/>
      </w:pPr>
      <w:rPr>
        <w:rFonts w:cs="Times New Roman"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91B0744"/>
    <w:multiLevelType w:val="hybridMultilevel"/>
    <w:tmpl w:val="C54A6576"/>
    <w:lvl w:ilvl="0" w:tplc="EF16C4DC">
      <w:start w:val="1"/>
      <w:numFmt w:val="decimal"/>
      <w:lvlText w:val="%1."/>
      <w:lvlJc w:val="left"/>
      <w:pPr>
        <w:ind w:left="1284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2004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724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444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164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884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604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324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7044" w:hanging="180"/>
      </w:pPr>
      <w:rPr>
        <w:rFonts w:cs="Times New Roman"/>
      </w:rPr>
    </w:lvl>
  </w:abstractNum>
  <w:abstractNum w:abstractNumId="35" w15:restartNumberingAfterBreak="0">
    <w:nsid w:val="69647FCB"/>
    <w:multiLevelType w:val="multilevel"/>
    <w:tmpl w:val="FD0664A8"/>
    <w:lvl w:ilvl="0">
      <w:start w:val="1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6" w15:restartNumberingAfterBreak="0">
    <w:nsid w:val="6D4C58AB"/>
    <w:multiLevelType w:val="hybridMultilevel"/>
    <w:tmpl w:val="F6C239BE"/>
    <w:lvl w:ilvl="0" w:tplc="4BFEB7C0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C36A366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7FEC7B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E0624D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C96BC2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E0C879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EEA5D9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EBA664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C265B1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EA9242E"/>
    <w:multiLevelType w:val="hybridMultilevel"/>
    <w:tmpl w:val="77D0FEDE"/>
    <w:lvl w:ilvl="0" w:tplc="0427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8" w15:restartNumberingAfterBreak="0">
    <w:nsid w:val="6FB3632F"/>
    <w:multiLevelType w:val="multilevel"/>
    <w:tmpl w:val="7B642CD0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21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cs="Times New Roman" w:hint="default"/>
      </w:rPr>
    </w:lvl>
  </w:abstractNum>
  <w:abstractNum w:abstractNumId="39" w15:restartNumberingAfterBreak="0">
    <w:nsid w:val="71145C58"/>
    <w:multiLevelType w:val="hybridMultilevel"/>
    <w:tmpl w:val="293E96F8"/>
    <w:lvl w:ilvl="0" w:tplc="6EFADB44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6F1045BE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F8A0B214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3C142908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67A470BE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AD74AC9A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ECE76C8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5694E432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E3A018F2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40" w15:restartNumberingAfterBreak="0">
    <w:nsid w:val="75CC6ECA"/>
    <w:multiLevelType w:val="hybridMultilevel"/>
    <w:tmpl w:val="419667FE"/>
    <w:lvl w:ilvl="0" w:tplc="0427000F">
      <w:start w:val="1"/>
      <w:numFmt w:val="upperLetter"/>
      <w:lvlText w:val="%1."/>
      <w:lvlJc w:val="left"/>
      <w:pPr>
        <w:ind w:left="107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41" w15:restartNumberingAfterBreak="0">
    <w:nsid w:val="76A97E11"/>
    <w:multiLevelType w:val="multilevel"/>
    <w:tmpl w:val="6CDE17E6"/>
    <w:lvl w:ilvl="0">
      <w:start w:val="3"/>
      <w:numFmt w:val="decimal"/>
      <w:suff w:val="space"/>
      <w:lvlText w:val="%1."/>
      <w:lvlJc w:val="left"/>
      <w:pPr>
        <w:ind w:left="502" w:hanging="360"/>
      </w:pPr>
      <w:rPr>
        <w:rFonts w:cs="Times New Roman"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2" w15:restartNumberingAfterBreak="0">
    <w:nsid w:val="79186443"/>
    <w:multiLevelType w:val="multilevel"/>
    <w:tmpl w:val="556CA33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43" w15:restartNumberingAfterBreak="0">
    <w:nsid w:val="79C3071C"/>
    <w:multiLevelType w:val="multilevel"/>
    <w:tmpl w:val="3580D42C"/>
    <w:lvl w:ilvl="0">
      <w:start w:val="18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>
      <w:start w:val="18"/>
      <w:numFmt w:val="decimal"/>
      <w:lvlText w:val="%2."/>
      <w:lvlJc w:val="left"/>
      <w:pPr>
        <w:ind w:left="200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 w:hint="default"/>
      </w:rPr>
    </w:lvl>
  </w:abstractNum>
  <w:abstractNum w:abstractNumId="44" w15:restartNumberingAfterBreak="0">
    <w:nsid w:val="79F57AED"/>
    <w:multiLevelType w:val="multilevel"/>
    <w:tmpl w:val="D22A0C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5" w15:restartNumberingAfterBreak="0">
    <w:nsid w:val="7CFF0711"/>
    <w:multiLevelType w:val="hybridMultilevel"/>
    <w:tmpl w:val="3CD64968"/>
    <w:lvl w:ilvl="0" w:tplc="9864CF7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C91608D0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EFED170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3B98CADC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D86EB730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3BCC8BA2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595470C8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A5ABA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2B6B6FE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6" w15:restartNumberingAfterBreak="0">
    <w:nsid w:val="7EE745D5"/>
    <w:multiLevelType w:val="multilevel"/>
    <w:tmpl w:val="AFFAA4E2"/>
    <w:lvl w:ilvl="0">
      <w:start w:val="13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9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cs="Times New Roman" w:hint="default"/>
      </w:rPr>
    </w:lvl>
  </w:abstractNum>
  <w:num w:numId="1" w16cid:durableId="317343209">
    <w:abstractNumId w:val="9"/>
  </w:num>
  <w:num w:numId="2" w16cid:durableId="434440905">
    <w:abstractNumId w:val="5"/>
  </w:num>
  <w:num w:numId="3" w16cid:durableId="494802367">
    <w:abstractNumId w:val="46"/>
  </w:num>
  <w:num w:numId="4" w16cid:durableId="679312040">
    <w:abstractNumId w:val="24"/>
  </w:num>
  <w:num w:numId="5" w16cid:durableId="652298434">
    <w:abstractNumId w:val="28"/>
  </w:num>
  <w:num w:numId="6" w16cid:durableId="823744516">
    <w:abstractNumId w:val="37"/>
  </w:num>
  <w:num w:numId="7" w16cid:durableId="1853568096">
    <w:abstractNumId w:val="19"/>
  </w:num>
  <w:num w:numId="8" w16cid:durableId="1325552563">
    <w:abstractNumId w:val="12"/>
  </w:num>
  <w:num w:numId="9" w16cid:durableId="1711106233">
    <w:abstractNumId w:val="45"/>
  </w:num>
  <w:num w:numId="10" w16cid:durableId="230772698">
    <w:abstractNumId w:val="41"/>
  </w:num>
  <w:num w:numId="11" w16cid:durableId="1585339530">
    <w:abstractNumId w:val="30"/>
  </w:num>
  <w:num w:numId="12" w16cid:durableId="1536120009">
    <w:abstractNumId w:val="40"/>
  </w:num>
  <w:num w:numId="13" w16cid:durableId="1013537621">
    <w:abstractNumId w:val="13"/>
  </w:num>
  <w:num w:numId="14" w16cid:durableId="811599806">
    <w:abstractNumId w:val="21"/>
  </w:num>
  <w:num w:numId="15" w16cid:durableId="1001007979">
    <w:abstractNumId w:val="31"/>
  </w:num>
  <w:num w:numId="16" w16cid:durableId="243302385">
    <w:abstractNumId w:val="27"/>
  </w:num>
  <w:num w:numId="17" w16cid:durableId="1399472116">
    <w:abstractNumId w:val="38"/>
  </w:num>
  <w:num w:numId="18" w16cid:durableId="1267497754">
    <w:abstractNumId w:val="2"/>
  </w:num>
  <w:num w:numId="19" w16cid:durableId="457993916">
    <w:abstractNumId w:val="6"/>
  </w:num>
  <w:num w:numId="20" w16cid:durableId="289676138">
    <w:abstractNumId w:val="36"/>
  </w:num>
  <w:num w:numId="21" w16cid:durableId="633295577">
    <w:abstractNumId w:val="0"/>
  </w:num>
  <w:num w:numId="22" w16cid:durableId="312416235">
    <w:abstractNumId w:val="34"/>
  </w:num>
  <w:num w:numId="23" w16cid:durableId="116609208">
    <w:abstractNumId w:val="3"/>
  </w:num>
  <w:num w:numId="24" w16cid:durableId="1863588933">
    <w:abstractNumId w:val="32"/>
  </w:num>
  <w:num w:numId="25" w16cid:durableId="756825263">
    <w:abstractNumId w:val="44"/>
  </w:num>
  <w:num w:numId="26" w16cid:durableId="1710032038">
    <w:abstractNumId w:val="16"/>
  </w:num>
  <w:num w:numId="27" w16cid:durableId="403719372">
    <w:abstractNumId w:val="4"/>
  </w:num>
  <w:num w:numId="28" w16cid:durableId="750197089">
    <w:abstractNumId w:val="35"/>
  </w:num>
  <w:num w:numId="29" w16cid:durableId="287709244">
    <w:abstractNumId w:val="43"/>
  </w:num>
  <w:num w:numId="30" w16cid:durableId="432750856">
    <w:abstractNumId w:val="8"/>
  </w:num>
  <w:num w:numId="31" w16cid:durableId="297417008">
    <w:abstractNumId w:val="25"/>
  </w:num>
  <w:num w:numId="32" w16cid:durableId="2138067537">
    <w:abstractNumId w:val="15"/>
  </w:num>
  <w:num w:numId="33" w16cid:durableId="313141658">
    <w:abstractNumId w:val="22"/>
  </w:num>
  <w:num w:numId="34" w16cid:durableId="26418441">
    <w:abstractNumId w:val="26"/>
  </w:num>
  <w:num w:numId="35" w16cid:durableId="2146383168">
    <w:abstractNumId w:val="23"/>
  </w:num>
  <w:num w:numId="36" w16cid:durableId="140342679">
    <w:abstractNumId w:val="39"/>
  </w:num>
  <w:num w:numId="37" w16cid:durableId="1180197560">
    <w:abstractNumId w:val="33"/>
  </w:num>
  <w:num w:numId="38" w16cid:durableId="1312061351">
    <w:abstractNumId w:val="14"/>
  </w:num>
  <w:num w:numId="39" w16cid:durableId="1110049162">
    <w:abstractNumId w:val="17"/>
  </w:num>
  <w:num w:numId="40" w16cid:durableId="274334758">
    <w:abstractNumId w:val="29"/>
  </w:num>
  <w:num w:numId="41" w16cid:durableId="1227692058">
    <w:abstractNumId w:val="7"/>
  </w:num>
  <w:num w:numId="42" w16cid:durableId="2075934076">
    <w:abstractNumId w:val="20"/>
  </w:num>
  <w:num w:numId="43" w16cid:durableId="326054009">
    <w:abstractNumId w:val="10"/>
  </w:num>
  <w:num w:numId="44" w16cid:durableId="1396121338">
    <w:abstractNumId w:val="18"/>
  </w:num>
  <w:num w:numId="45" w16cid:durableId="2012951485">
    <w:abstractNumId w:val="11"/>
  </w:num>
  <w:num w:numId="46" w16cid:durableId="1600990372">
    <w:abstractNumId w:val="1"/>
  </w:num>
  <w:num w:numId="47" w16cid:durableId="114616801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82D"/>
    <w:rsid w:val="0000394F"/>
    <w:rsid w:val="00007E98"/>
    <w:rsid w:val="000134B5"/>
    <w:rsid w:val="000149CC"/>
    <w:rsid w:val="00014F60"/>
    <w:rsid w:val="0001548A"/>
    <w:rsid w:val="0002192E"/>
    <w:rsid w:val="00033038"/>
    <w:rsid w:val="000527CA"/>
    <w:rsid w:val="00054157"/>
    <w:rsid w:val="000604D9"/>
    <w:rsid w:val="00064E98"/>
    <w:rsid w:val="0007564B"/>
    <w:rsid w:val="0007773F"/>
    <w:rsid w:val="000810DC"/>
    <w:rsid w:val="000827E3"/>
    <w:rsid w:val="00083510"/>
    <w:rsid w:val="00084C8C"/>
    <w:rsid w:val="000858C1"/>
    <w:rsid w:val="00090A2F"/>
    <w:rsid w:val="000A0036"/>
    <w:rsid w:val="000A0EC6"/>
    <w:rsid w:val="000A4257"/>
    <w:rsid w:val="000A7CCA"/>
    <w:rsid w:val="000B2DBC"/>
    <w:rsid w:val="000B59D1"/>
    <w:rsid w:val="000B7057"/>
    <w:rsid w:val="000C7069"/>
    <w:rsid w:val="000D133D"/>
    <w:rsid w:val="000D18D7"/>
    <w:rsid w:val="000D29ED"/>
    <w:rsid w:val="000D3832"/>
    <w:rsid w:val="000E0957"/>
    <w:rsid w:val="000E0BFE"/>
    <w:rsid w:val="00100137"/>
    <w:rsid w:val="00101585"/>
    <w:rsid w:val="001106E7"/>
    <w:rsid w:val="00112AF3"/>
    <w:rsid w:val="00113A2B"/>
    <w:rsid w:val="00123063"/>
    <w:rsid w:val="001327E2"/>
    <w:rsid w:val="00132EFB"/>
    <w:rsid w:val="00134B2D"/>
    <w:rsid w:val="001355EB"/>
    <w:rsid w:val="00145863"/>
    <w:rsid w:val="00165433"/>
    <w:rsid w:val="00170DB7"/>
    <w:rsid w:val="00172AB2"/>
    <w:rsid w:val="0017389C"/>
    <w:rsid w:val="00176043"/>
    <w:rsid w:val="0017794F"/>
    <w:rsid w:val="00177B01"/>
    <w:rsid w:val="00185928"/>
    <w:rsid w:val="00186949"/>
    <w:rsid w:val="0019262E"/>
    <w:rsid w:val="0019781F"/>
    <w:rsid w:val="00197ABD"/>
    <w:rsid w:val="001A644C"/>
    <w:rsid w:val="001B25BD"/>
    <w:rsid w:val="001B2C79"/>
    <w:rsid w:val="001C2A63"/>
    <w:rsid w:val="001C60DC"/>
    <w:rsid w:val="001D31CC"/>
    <w:rsid w:val="001D3864"/>
    <w:rsid w:val="001E418F"/>
    <w:rsid w:val="001F1192"/>
    <w:rsid w:val="0020037C"/>
    <w:rsid w:val="00201AA0"/>
    <w:rsid w:val="002038DC"/>
    <w:rsid w:val="00224920"/>
    <w:rsid w:val="00225EDD"/>
    <w:rsid w:val="00227A06"/>
    <w:rsid w:val="00227FE1"/>
    <w:rsid w:val="00246F01"/>
    <w:rsid w:val="002474F4"/>
    <w:rsid w:val="0025764A"/>
    <w:rsid w:val="0026249B"/>
    <w:rsid w:val="00263005"/>
    <w:rsid w:val="00267880"/>
    <w:rsid w:val="00270347"/>
    <w:rsid w:val="0027251A"/>
    <w:rsid w:val="00273DBC"/>
    <w:rsid w:val="0027436A"/>
    <w:rsid w:val="00284495"/>
    <w:rsid w:val="00290344"/>
    <w:rsid w:val="00293A6D"/>
    <w:rsid w:val="00293C1F"/>
    <w:rsid w:val="00297340"/>
    <w:rsid w:val="002B3E65"/>
    <w:rsid w:val="002B4620"/>
    <w:rsid w:val="002C589C"/>
    <w:rsid w:val="002E5980"/>
    <w:rsid w:val="002E7111"/>
    <w:rsid w:val="00302154"/>
    <w:rsid w:val="00305205"/>
    <w:rsid w:val="00305D85"/>
    <w:rsid w:val="0031135B"/>
    <w:rsid w:val="00324E4F"/>
    <w:rsid w:val="00326ED1"/>
    <w:rsid w:val="003304AA"/>
    <w:rsid w:val="00335F21"/>
    <w:rsid w:val="00341244"/>
    <w:rsid w:val="00343835"/>
    <w:rsid w:val="00346A2F"/>
    <w:rsid w:val="003533F5"/>
    <w:rsid w:val="00353418"/>
    <w:rsid w:val="0035352D"/>
    <w:rsid w:val="00356055"/>
    <w:rsid w:val="0036408C"/>
    <w:rsid w:val="003655B8"/>
    <w:rsid w:val="00373BF4"/>
    <w:rsid w:val="003755DE"/>
    <w:rsid w:val="003870B3"/>
    <w:rsid w:val="00397FF5"/>
    <w:rsid w:val="003A0D2F"/>
    <w:rsid w:val="003A3371"/>
    <w:rsid w:val="003A441F"/>
    <w:rsid w:val="003A6900"/>
    <w:rsid w:val="003B2FB5"/>
    <w:rsid w:val="003C40FF"/>
    <w:rsid w:val="003D5D3D"/>
    <w:rsid w:val="003E27C2"/>
    <w:rsid w:val="003E2BDC"/>
    <w:rsid w:val="003E4FBE"/>
    <w:rsid w:val="003F2A18"/>
    <w:rsid w:val="003F4ED2"/>
    <w:rsid w:val="003F5AC5"/>
    <w:rsid w:val="003F5D94"/>
    <w:rsid w:val="004041D6"/>
    <w:rsid w:val="00404802"/>
    <w:rsid w:val="004076A3"/>
    <w:rsid w:val="004107D8"/>
    <w:rsid w:val="00411995"/>
    <w:rsid w:val="00413DC9"/>
    <w:rsid w:val="00433E1E"/>
    <w:rsid w:val="0043637F"/>
    <w:rsid w:val="00441F65"/>
    <w:rsid w:val="00453DA0"/>
    <w:rsid w:val="0046343F"/>
    <w:rsid w:val="0046651B"/>
    <w:rsid w:val="00467834"/>
    <w:rsid w:val="004726A3"/>
    <w:rsid w:val="00475955"/>
    <w:rsid w:val="00493AB2"/>
    <w:rsid w:val="00497790"/>
    <w:rsid w:val="004A6437"/>
    <w:rsid w:val="004B1403"/>
    <w:rsid w:val="004B201A"/>
    <w:rsid w:val="004B25E8"/>
    <w:rsid w:val="004B4811"/>
    <w:rsid w:val="004B5A18"/>
    <w:rsid w:val="004B6F9C"/>
    <w:rsid w:val="004C29BF"/>
    <w:rsid w:val="004C4BF4"/>
    <w:rsid w:val="004E168F"/>
    <w:rsid w:val="004E2830"/>
    <w:rsid w:val="004E75F9"/>
    <w:rsid w:val="004F0AE9"/>
    <w:rsid w:val="004F35AB"/>
    <w:rsid w:val="004F789D"/>
    <w:rsid w:val="00504E22"/>
    <w:rsid w:val="00507487"/>
    <w:rsid w:val="00507F8D"/>
    <w:rsid w:val="0051201E"/>
    <w:rsid w:val="00513462"/>
    <w:rsid w:val="00521524"/>
    <w:rsid w:val="00525A14"/>
    <w:rsid w:val="00531385"/>
    <w:rsid w:val="0053282D"/>
    <w:rsid w:val="0053410F"/>
    <w:rsid w:val="005361DC"/>
    <w:rsid w:val="00552B50"/>
    <w:rsid w:val="005559E1"/>
    <w:rsid w:val="00555A46"/>
    <w:rsid w:val="005640BF"/>
    <w:rsid w:val="00565C52"/>
    <w:rsid w:val="00566B2F"/>
    <w:rsid w:val="00567C93"/>
    <w:rsid w:val="0057232F"/>
    <w:rsid w:val="005818F3"/>
    <w:rsid w:val="00585D35"/>
    <w:rsid w:val="005865F6"/>
    <w:rsid w:val="005A4B09"/>
    <w:rsid w:val="005A7CD4"/>
    <w:rsid w:val="005B41AC"/>
    <w:rsid w:val="005C0388"/>
    <w:rsid w:val="005C0A41"/>
    <w:rsid w:val="005C16EA"/>
    <w:rsid w:val="005D6F48"/>
    <w:rsid w:val="005E4810"/>
    <w:rsid w:val="005E7552"/>
    <w:rsid w:val="005F21DE"/>
    <w:rsid w:val="005F22B8"/>
    <w:rsid w:val="005F3807"/>
    <w:rsid w:val="00603E11"/>
    <w:rsid w:val="00605528"/>
    <w:rsid w:val="006058F0"/>
    <w:rsid w:val="006131EE"/>
    <w:rsid w:val="00616F52"/>
    <w:rsid w:val="00622B68"/>
    <w:rsid w:val="00625881"/>
    <w:rsid w:val="00625CA7"/>
    <w:rsid w:val="00625ED9"/>
    <w:rsid w:val="0062632D"/>
    <w:rsid w:val="0063056C"/>
    <w:rsid w:val="00633305"/>
    <w:rsid w:val="00634670"/>
    <w:rsid w:val="00636231"/>
    <w:rsid w:val="0064404C"/>
    <w:rsid w:val="00645365"/>
    <w:rsid w:val="006464DD"/>
    <w:rsid w:val="00651244"/>
    <w:rsid w:val="00656758"/>
    <w:rsid w:val="0065722B"/>
    <w:rsid w:val="00661EFA"/>
    <w:rsid w:val="0066643D"/>
    <w:rsid w:val="006734CE"/>
    <w:rsid w:val="00681635"/>
    <w:rsid w:val="00682379"/>
    <w:rsid w:val="006843CA"/>
    <w:rsid w:val="00684B44"/>
    <w:rsid w:val="00693DEF"/>
    <w:rsid w:val="006A2268"/>
    <w:rsid w:val="006B11B2"/>
    <w:rsid w:val="006B4D5C"/>
    <w:rsid w:val="006D316F"/>
    <w:rsid w:val="006D4DC9"/>
    <w:rsid w:val="006D7CBC"/>
    <w:rsid w:val="006E1F17"/>
    <w:rsid w:val="006E2CD5"/>
    <w:rsid w:val="006E3B49"/>
    <w:rsid w:val="006F0960"/>
    <w:rsid w:val="006F20D5"/>
    <w:rsid w:val="0070185B"/>
    <w:rsid w:val="00703321"/>
    <w:rsid w:val="00703F4D"/>
    <w:rsid w:val="007075BA"/>
    <w:rsid w:val="00712DEE"/>
    <w:rsid w:val="00713907"/>
    <w:rsid w:val="0072242F"/>
    <w:rsid w:val="00722682"/>
    <w:rsid w:val="00722F0C"/>
    <w:rsid w:val="00723858"/>
    <w:rsid w:val="00724F28"/>
    <w:rsid w:val="00727320"/>
    <w:rsid w:val="007356C7"/>
    <w:rsid w:val="007359A3"/>
    <w:rsid w:val="0073666C"/>
    <w:rsid w:val="00742124"/>
    <w:rsid w:val="00744475"/>
    <w:rsid w:val="00755FB3"/>
    <w:rsid w:val="00760F2C"/>
    <w:rsid w:val="00763A8E"/>
    <w:rsid w:val="00765D3D"/>
    <w:rsid w:val="0076635D"/>
    <w:rsid w:val="00767FFC"/>
    <w:rsid w:val="00770F25"/>
    <w:rsid w:val="00776473"/>
    <w:rsid w:val="00784FC0"/>
    <w:rsid w:val="00785174"/>
    <w:rsid w:val="007948DC"/>
    <w:rsid w:val="007A4CF2"/>
    <w:rsid w:val="007A66F4"/>
    <w:rsid w:val="007A6A3C"/>
    <w:rsid w:val="007B27DE"/>
    <w:rsid w:val="007B3265"/>
    <w:rsid w:val="007B4AC7"/>
    <w:rsid w:val="007C13A7"/>
    <w:rsid w:val="007C29F5"/>
    <w:rsid w:val="007C64EA"/>
    <w:rsid w:val="007D1237"/>
    <w:rsid w:val="007D31FC"/>
    <w:rsid w:val="007D3837"/>
    <w:rsid w:val="007D74B6"/>
    <w:rsid w:val="007D7AF2"/>
    <w:rsid w:val="007F3066"/>
    <w:rsid w:val="007F3FA2"/>
    <w:rsid w:val="007F4308"/>
    <w:rsid w:val="007F720C"/>
    <w:rsid w:val="008019D2"/>
    <w:rsid w:val="00825B2C"/>
    <w:rsid w:val="008262E7"/>
    <w:rsid w:val="008269B1"/>
    <w:rsid w:val="00833D09"/>
    <w:rsid w:val="00837D1E"/>
    <w:rsid w:val="00843A3B"/>
    <w:rsid w:val="0086485F"/>
    <w:rsid w:val="00870AB7"/>
    <w:rsid w:val="0087438F"/>
    <w:rsid w:val="00885E15"/>
    <w:rsid w:val="0089035B"/>
    <w:rsid w:val="00891E3C"/>
    <w:rsid w:val="00891F46"/>
    <w:rsid w:val="00894A14"/>
    <w:rsid w:val="00894C41"/>
    <w:rsid w:val="008954AC"/>
    <w:rsid w:val="008A3F80"/>
    <w:rsid w:val="008A566F"/>
    <w:rsid w:val="008A78C8"/>
    <w:rsid w:val="008B0CF1"/>
    <w:rsid w:val="008B2B72"/>
    <w:rsid w:val="008B5BFC"/>
    <w:rsid w:val="008C7D4C"/>
    <w:rsid w:val="008C7DCB"/>
    <w:rsid w:val="008D409E"/>
    <w:rsid w:val="008D4D3B"/>
    <w:rsid w:val="008D56D9"/>
    <w:rsid w:val="008D6D35"/>
    <w:rsid w:val="008E3765"/>
    <w:rsid w:val="008E572D"/>
    <w:rsid w:val="00902B58"/>
    <w:rsid w:val="009030D7"/>
    <w:rsid w:val="00906B3A"/>
    <w:rsid w:val="00917E94"/>
    <w:rsid w:val="0092016A"/>
    <w:rsid w:val="00923677"/>
    <w:rsid w:val="009329E7"/>
    <w:rsid w:val="00945621"/>
    <w:rsid w:val="00946F9F"/>
    <w:rsid w:val="00952936"/>
    <w:rsid w:val="009635A5"/>
    <w:rsid w:val="00964159"/>
    <w:rsid w:val="00965F11"/>
    <w:rsid w:val="009711E5"/>
    <w:rsid w:val="00971E3C"/>
    <w:rsid w:val="009741B3"/>
    <w:rsid w:val="0097441D"/>
    <w:rsid w:val="00980C6A"/>
    <w:rsid w:val="00991409"/>
    <w:rsid w:val="009960F3"/>
    <w:rsid w:val="009A12FA"/>
    <w:rsid w:val="009A14E1"/>
    <w:rsid w:val="009A5FE2"/>
    <w:rsid w:val="009A60E7"/>
    <w:rsid w:val="009C6F59"/>
    <w:rsid w:val="009D30C0"/>
    <w:rsid w:val="009D33A7"/>
    <w:rsid w:val="009E1653"/>
    <w:rsid w:val="009E71C0"/>
    <w:rsid w:val="00A02B11"/>
    <w:rsid w:val="00A05600"/>
    <w:rsid w:val="00A14892"/>
    <w:rsid w:val="00A26B92"/>
    <w:rsid w:val="00A31916"/>
    <w:rsid w:val="00A31A06"/>
    <w:rsid w:val="00A35515"/>
    <w:rsid w:val="00A504C5"/>
    <w:rsid w:val="00A55328"/>
    <w:rsid w:val="00A577C6"/>
    <w:rsid w:val="00A62E4C"/>
    <w:rsid w:val="00A6676E"/>
    <w:rsid w:val="00A805B5"/>
    <w:rsid w:val="00A87848"/>
    <w:rsid w:val="00A902AC"/>
    <w:rsid w:val="00A919A6"/>
    <w:rsid w:val="00A929D1"/>
    <w:rsid w:val="00A9443E"/>
    <w:rsid w:val="00AA0193"/>
    <w:rsid w:val="00AA384A"/>
    <w:rsid w:val="00AB44F7"/>
    <w:rsid w:val="00AB5937"/>
    <w:rsid w:val="00AB5F8A"/>
    <w:rsid w:val="00AC0703"/>
    <w:rsid w:val="00AC2B68"/>
    <w:rsid w:val="00AC6256"/>
    <w:rsid w:val="00AD506D"/>
    <w:rsid w:val="00AE05D8"/>
    <w:rsid w:val="00AE2206"/>
    <w:rsid w:val="00AF676F"/>
    <w:rsid w:val="00AF7242"/>
    <w:rsid w:val="00AF7959"/>
    <w:rsid w:val="00B026C1"/>
    <w:rsid w:val="00B03E11"/>
    <w:rsid w:val="00B0748E"/>
    <w:rsid w:val="00B136C0"/>
    <w:rsid w:val="00B15F2D"/>
    <w:rsid w:val="00B16733"/>
    <w:rsid w:val="00B17D78"/>
    <w:rsid w:val="00B24B10"/>
    <w:rsid w:val="00B32A3F"/>
    <w:rsid w:val="00B33E58"/>
    <w:rsid w:val="00B37F2F"/>
    <w:rsid w:val="00B41D8D"/>
    <w:rsid w:val="00B46697"/>
    <w:rsid w:val="00B4744C"/>
    <w:rsid w:val="00B507B1"/>
    <w:rsid w:val="00B53FFE"/>
    <w:rsid w:val="00B62B69"/>
    <w:rsid w:val="00B7060C"/>
    <w:rsid w:val="00B77984"/>
    <w:rsid w:val="00B841A3"/>
    <w:rsid w:val="00B86175"/>
    <w:rsid w:val="00B866EE"/>
    <w:rsid w:val="00B91EB8"/>
    <w:rsid w:val="00B923F2"/>
    <w:rsid w:val="00BA77B8"/>
    <w:rsid w:val="00BB4593"/>
    <w:rsid w:val="00BB68F9"/>
    <w:rsid w:val="00BD1267"/>
    <w:rsid w:val="00BD598C"/>
    <w:rsid w:val="00BD6616"/>
    <w:rsid w:val="00BE524A"/>
    <w:rsid w:val="00C01F7A"/>
    <w:rsid w:val="00C0285B"/>
    <w:rsid w:val="00C02BBC"/>
    <w:rsid w:val="00C12FA9"/>
    <w:rsid w:val="00C22A0A"/>
    <w:rsid w:val="00C24CAD"/>
    <w:rsid w:val="00C250DD"/>
    <w:rsid w:val="00C30F1E"/>
    <w:rsid w:val="00C3612E"/>
    <w:rsid w:val="00C43C53"/>
    <w:rsid w:val="00C5280F"/>
    <w:rsid w:val="00C70CFE"/>
    <w:rsid w:val="00C76093"/>
    <w:rsid w:val="00C778EF"/>
    <w:rsid w:val="00C8204E"/>
    <w:rsid w:val="00C8305E"/>
    <w:rsid w:val="00C84989"/>
    <w:rsid w:val="00C85A9E"/>
    <w:rsid w:val="00CB428F"/>
    <w:rsid w:val="00CC44C9"/>
    <w:rsid w:val="00CD561E"/>
    <w:rsid w:val="00CE6740"/>
    <w:rsid w:val="00CF6F40"/>
    <w:rsid w:val="00CF7378"/>
    <w:rsid w:val="00D0167E"/>
    <w:rsid w:val="00D054BC"/>
    <w:rsid w:val="00D168E3"/>
    <w:rsid w:val="00D176A3"/>
    <w:rsid w:val="00D26B6F"/>
    <w:rsid w:val="00D325B6"/>
    <w:rsid w:val="00D3395D"/>
    <w:rsid w:val="00D368A7"/>
    <w:rsid w:val="00D40314"/>
    <w:rsid w:val="00D43FFE"/>
    <w:rsid w:val="00D451FE"/>
    <w:rsid w:val="00D4762E"/>
    <w:rsid w:val="00D50D68"/>
    <w:rsid w:val="00D53AE9"/>
    <w:rsid w:val="00D611E1"/>
    <w:rsid w:val="00D64949"/>
    <w:rsid w:val="00D71124"/>
    <w:rsid w:val="00D715AC"/>
    <w:rsid w:val="00D71652"/>
    <w:rsid w:val="00D73ADD"/>
    <w:rsid w:val="00D85F9F"/>
    <w:rsid w:val="00D90833"/>
    <w:rsid w:val="00D9131F"/>
    <w:rsid w:val="00DC1185"/>
    <w:rsid w:val="00DC1282"/>
    <w:rsid w:val="00DC4A5C"/>
    <w:rsid w:val="00DD61C5"/>
    <w:rsid w:val="00DD6F06"/>
    <w:rsid w:val="00DD7C4E"/>
    <w:rsid w:val="00DE0221"/>
    <w:rsid w:val="00E00B6A"/>
    <w:rsid w:val="00E02D51"/>
    <w:rsid w:val="00E04328"/>
    <w:rsid w:val="00E1321F"/>
    <w:rsid w:val="00E23195"/>
    <w:rsid w:val="00E2365C"/>
    <w:rsid w:val="00E24729"/>
    <w:rsid w:val="00E27C95"/>
    <w:rsid w:val="00E32ABE"/>
    <w:rsid w:val="00E427D7"/>
    <w:rsid w:val="00E42CEE"/>
    <w:rsid w:val="00E43942"/>
    <w:rsid w:val="00E439F1"/>
    <w:rsid w:val="00E46880"/>
    <w:rsid w:val="00E46B57"/>
    <w:rsid w:val="00E55510"/>
    <w:rsid w:val="00E61453"/>
    <w:rsid w:val="00E626A1"/>
    <w:rsid w:val="00E63D23"/>
    <w:rsid w:val="00E66985"/>
    <w:rsid w:val="00E77772"/>
    <w:rsid w:val="00E82662"/>
    <w:rsid w:val="00E854A3"/>
    <w:rsid w:val="00E906D9"/>
    <w:rsid w:val="00E91D4C"/>
    <w:rsid w:val="00E931E8"/>
    <w:rsid w:val="00E933AE"/>
    <w:rsid w:val="00EA2BE0"/>
    <w:rsid w:val="00EA4A01"/>
    <w:rsid w:val="00EB3555"/>
    <w:rsid w:val="00EC7FF0"/>
    <w:rsid w:val="00ED74D6"/>
    <w:rsid w:val="00EE3E18"/>
    <w:rsid w:val="00EF161E"/>
    <w:rsid w:val="00EF30E6"/>
    <w:rsid w:val="00F0014E"/>
    <w:rsid w:val="00F033F2"/>
    <w:rsid w:val="00F10E9D"/>
    <w:rsid w:val="00F22B5B"/>
    <w:rsid w:val="00F24D96"/>
    <w:rsid w:val="00F25B34"/>
    <w:rsid w:val="00F273B3"/>
    <w:rsid w:val="00F3054C"/>
    <w:rsid w:val="00F3194A"/>
    <w:rsid w:val="00F46B14"/>
    <w:rsid w:val="00F52E9F"/>
    <w:rsid w:val="00F53154"/>
    <w:rsid w:val="00F63440"/>
    <w:rsid w:val="00F6738A"/>
    <w:rsid w:val="00F728F4"/>
    <w:rsid w:val="00F76834"/>
    <w:rsid w:val="00F775FC"/>
    <w:rsid w:val="00F84010"/>
    <w:rsid w:val="00F842A1"/>
    <w:rsid w:val="00F85540"/>
    <w:rsid w:val="00F91A36"/>
    <w:rsid w:val="00F96E71"/>
    <w:rsid w:val="00F977FC"/>
    <w:rsid w:val="00FA0B63"/>
    <w:rsid w:val="00FB02FD"/>
    <w:rsid w:val="00FB52F8"/>
    <w:rsid w:val="00FC28B0"/>
    <w:rsid w:val="00FC5FF0"/>
    <w:rsid w:val="00FD0820"/>
    <w:rsid w:val="00FD29F0"/>
    <w:rsid w:val="00FE0B1F"/>
    <w:rsid w:val="00FE14E5"/>
    <w:rsid w:val="00FE242F"/>
    <w:rsid w:val="00FE3AF2"/>
    <w:rsid w:val="00FE711D"/>
    <w:rsid w:val="00FE7B95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4E7A62"/>
  <w15:docId w15:val="{277AD8D5-9EE0-43C6-8B19-34F9C36C4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01585"/>
    <w:pPr>
      <w:keepNext/>
      <w:spacing w:after="0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01585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numbering" w:customStyle="1" w:styleId="Sraonra1">
    <w:name w:val="Sąrašo nėra1"/>
    <w:next w:val="Sraonra"/>
    <w:uiPriority w:val="99"/>
    <w:semiHidden/>
    <w:unhideWhenUsed/>
    <w:rsid w:val="00101585"/>
  </w:style>
  <w:style w:type="paragraph" w:styleId="Antrat">
    <w:name w:val="caption"/>
    <w:basedOn w:val="prastasis"/>
    <w:next w:val="prastasis"/>
    <w:qFormat/>
    <w:rsid w:val="0010158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val="en-US"/>
    </w:rPr>
  </w:style>
  <w:style w:type="paragraph" w:styleId="Antrats">
    <w:name w:val="header"/>
    <w:aliases w:val="Char"/>
    <w:basedOn w:val="prastasis"/>
    <w:link w:val="AntratsDiagrama"/>
    <w:uiPriority w:val="99"/>
    <w:rsid w:val="0010158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AntratsDiagrama">
    <w:name w:val="Antraštės Diagrama"/>
    <w:aliases w:val="Char Diagrama"/>
    <w:basedOn w:val="Numatytasispastraiposriftas"/>
    <w:link w:val="Antrats"/>
    <w:uiPriority w:val="99"/>
    <w:rsid w:val="00101585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Porat">
    <w:name w:val="footer"/>
    <w:basedOn w:val="prastasis"/>
    <w:link w:val="PoratDiagrama"/>
    <w:uiPriority w:val="99"/>
    <w:rsid w:val="0010158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10158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Puslapionumeris">
    <w:name w:val="page number"/>
    <w:basedOn w:val="Numatytasispastraiposriftas"/>
    <w:uiPriority w:val="99"/>
    <w:rsid w:val="00101585"/>
  </w:style>
  <w:style w:type="character" w:styleId="Hipersaitas">
    <w:name w:val="Hyperlink"/>
    <w:uiPriority w:val="99"/>
    <w:rsid w:val="00101585"/>
    <w:rPr>
      <w:color w:val="0000FF"/>
      <w:u w:val="single"/>
    </w:rPr>
  </w:style>
  <w:style w:type="paragraph" w:customStyle="1" w:styleId="Sraopastraipa1">
    <w:name w:val="Sąrašo pastraipa1"/>
    <w:basedOn w:val="prastasis"/>
    <w:uiPriority w:val="34"/>
    <w:qFormat/>
    <w:rsid w:val="0010158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Pavadinimas">
    <w:name w:val="Title"/>
    <w:basedOn w:val="prastasis"/>
    <w:link w:val="PavadinimasDiagrama"/>
    <w:uiPriority w:val="10"/>
    <w:qFormat/>
    <w:rsid w:val="00101585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0158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01585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01585"/>
    <w:rPr>
      <w:rFonts w:ascii="Tahoma" w:eastAsia="Times New Roman" w:hAnsi="Tahoma" w:cs="Times New Roman"/>
      <w:sz w:val="16"/>
      <w:szCs w:val="16"/>
    </w:rPr>
  </w:style>
  <w:style w:type="table" w:styleId="Lentelstinklelis">
    <w:name w:val="Table Grid"/>
    <w:basedOn w:val="prastojilentel"/>
    <w:uiPriority w:val="59"/>
    <w:rsid w:val="00101585"/>
    <w:pPr>
      <w:spacing w:after="0" w:line="240" w:lineRule="auto"/>
    </w:pPr>
    <w:rPr>
      <w:rFonts w:ascii="Times New Roman" w:eastAsia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rsid w:val="001015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uiPriority w:val="59"/>
    <w:rsid w:val="00101585"/>
    <w:pPr>
      <w:spacing w:after="0" w:line="240" w:lineRule="auto"/>
    </w:pPr>
    <w:rPr>
      <w:rFonts w:ascii="Times New Roman" w:eastAsia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10158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/>
    </w:rPr>
  </w:style>
  <w:style w:type="numbering" w:customStyle="1" w:styleId="Stilius1">
    <w:name w:val="Stilius1"/>
    <w:rsid w:val="00101585"/>
    <w:pPr>
      <w:numPr>
        <w:numId w:val="39"/>
      </w:numPr>
    </w:p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1015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10158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Dokumentoinaosnumeris">
    <w:name w:val="endnote reference"/>
    <w:uiPriority w:val="99"/>
    <w:semiHidden/>
    <w:unhideWhenUsed/>
    <w:rsid w:val="00101585"/>
    <w:rPr>
      <w:vertAlign w:val="superscript"/>
    </w:rPr>
  </w:style>
  <w:style w:type="character" w:styleId="Komentaronuoroda">
    <w:name w:val="annotation reference"/>
    <w:uiPriority w:val="99"/>
    <w:semiHidden/>
    <w:unhideWhenUsed/>
    <w:rsid w:val="0010158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015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0158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0158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01585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6A2268"/>
    <w:rPr>
      <w:color w:val="605E5C"/>
      <w:shd w:val="clear" w:color="auto" w:fill="E1DFDD"/>
    </w:rPr>
  </w:style>
  <w:style w:type="paragraph" w:styleId="Betarp">
    <w:name w:val="No Spacing"/>
    <w:link w:val="BetarpDiagrama"/>
    <w:uiPriority w:val="1"/>
    <w:qFormat/>
    <w:rsid w:val="00EA2BE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tarpDiagrama">
    <w:name w:val="Be tarpų Diagrama"/>
    <w:link w:val="Betarp"/>
    <w:uiPriority w:val="1"/>
    <w:rsid w:val="00EA2BE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6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24ab1318d78442e3bdfe9b634ea164cf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D2C66-0F0D-4A10-A847-AACBEA2B9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24ab1318d78442e3bdfe9b634ea164cf</Template>
  <TotalTime>0</TotalTime>
  <Pages>1</Pages>
  <Words>1293</Words>
  <Characters>738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KALVARIJOS SAVIVALDYBĖS NEVYRIAUSYBINIŲ ORGANIZACIJŲ RĖMIMO PROGRAMOS TVARKOS APRAŠO TVIRTINIMO</vt:lpstr>
      <vt:lpstr/>
    </vt:vector>
  </TitlesOfParts>
  <Manager>2025-04-18</Manager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KALVARIJOS SAVIVALDYBĖS NEVYRIAUSYBINIŲ ORGANIZACIJŲ RĖMIMO PROGRAMOS TVARKOS APRAŠO TVIRTINIMO</dc:title>
  <dc:subject>T-54</dc:subject>
  <dc:creator>liveta.jonusiene@kalvarija.lt</dc:creator>
  <cp:lastModifiedBy>Vilma Skilandienė</cp:lastModifiedBy>
  <cp:revision>2</cp:revision>
  <dcterms:created xsi:type="dcterms:W3CDTF">2026-06-08T06:15:00Z</dcterms:created>
  <dcterms:modified xsi:type="dcterms:W3CDTF">2026-06-08T06:15:00Z</dcterms:modified>
  <cp:category>SPRENDIMAS</cp:category>
</cp:coreProperties>
</file>