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49190" w14:textId="711C6E81" w:rsidR="003E25ED" w:rsidRPr="003E25ED" w:rsidRDefault="003E25ED" w:rsidP="003E25ED">
      <w:pPr>
        <w:tabs>
          <w:tab w:val="left" w:pos="693"/>
        </w:tabs>
        <w:overflowPunct w:val="0"/>
        <w:jc w:val="center"/>
        <w:textAlignment w:val="baseline"/>
        <w:rPr>
          <w:rFonts w:eastAsia="MS Mincho"/>
          <w:b/>
          <w:sz w:val="24"/>
          <w:szCs w:val="24"/>
        </w:rPr>
      </w:pPr>
      <w:bookmarkStart w:id="0" w:name="_Hlk95307548"/>
      <w:bookmarkEnd w:id="0"/>
      <w:r w:rsidRPr="003E25ED">
        <w:rPr>
          <w:rFonts w:eastAsia="MS Mincho"/>
          <w:b/>
          <w:sz w:val="24"/>
          <w:szCs w:val="24"/>
        </w:rPr>
        <w:t xml:space="preserve">                                                                                                                        Projektas</w:t>
      </w:r>
      <w:r w:rsidR="00BE0649">
        <w:rPr>
          <w:rFonts w:eastAsia="MS Mincho"/>
          <w:b/>
          <w:sz w:val="24"/>
          <w:szCs w:val="24"/>
        </w:rPr>
        <w:t xml:space="preserve"> Nr. TSP-103</w:t>
      </w:r>
    </w:p>
    <w:p w14:paraId="19D3BD67" w14:textId="2420FAC9" w:rsidR="006C023D" w:rsidRPr="003E25ED" w:rsidRDefault="00FF2EF3" w:rsidP="00965915">
      <w:pPr>
        <w:jc w:val="center"/>
        <w:rPr>
          <w:b/>
          <w:bCs/>
          <w:noProof/>
          <w:sz w:val="24"/>
          <w:szCs w:val="24"/>
          <w:lang w:eastAsia="lt-LT"/>
        </w:rPr>
      </w:pPr>
      <w:r w:rsidRPr="003E25ED">
        <w:rPr>
          <w:rFonts w:ascii="TimesLT" w:hAnsi="TimesLT"/>
          <w:b/>
          <w:noProof/>
          <w:sz w:val="24"/>
          <w:szCs w:val="24"/>
          <w:lang w:eastAsia="lt-LT"/>
        </w:rPr>
        <w:t xml:space="preserve">                                                </w:t>
      </w:r>
      <w:r w:rsidRPr="003E25ED">
        <w:rPr>
          <w:b/>
          <w:bCs/>
          <w:noProof/>
          <w:sz w:val="24"/>
          <w:szCs w:val="24"/>
          <w:lang w:eastAsia="lt-L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61581BF" w14:textId="7C9C2C37" w:rsidR="00DC4E63" w:rsidRDefault="00DC4E63" w:rsidP="0086038A">
      <w:pPr>
        <w:jc w:val="center"/>
        <w:rPr>
          <w:b/>
          <w:sz w:val="24"/>
          <w:szCs w:val="24"/>
        </w:rPr>
      </w:pPr>
    </w:p>
    <w:p w14:paraId="1697E21D" w14:textId="77777777" w:rsidR="00965915" w:rsidRPr="00965915" w:rsidRDefault="00965915" w:rsidP="0086038A">
      <w:pPr>
        <w:jc w:val="center"/>
        <w:rPr>
          <w:b/>
          <w:sz w:val="16"/>
          <w:szCs w:val="16"/>
        </w:rPr>
      </w:pPr>
    </w:p>
    <w:p w14:paraId="6B15DF5F" w14:textId="506DF9D0" w:rsidR="003F2EA0" w:rsidRDefault="002A556D" w:rsidP="0086038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KALVARIJOS </w:t>
      </w:r>
      <w:r w:rsidR="003F2EA0" w:rsidRPr="00853A94">
        <w:rPr>
          <w:b/>
          <w:sz w:val="24"/>
          <w:szCs w:val="24"/>
        </w:rPr>
        <w:t>SAVIVALDYBĖS TARYBA</w:t>
      </w:r>
    </w:p>
    <w:p w14:paraId="6D3BBE91" w14:textId="77777777" w:rsidR="00FF2EF3" w:rsidRPr="00853A94" w:rsidRDefault="00FF2EF3" w:rsidP="0086038A">
      <w:pPr>
        <w:jc w:val="center"/>
        <w:rPr>
          <w:b/>
          <w:sz w:val="24"/>
          <w:szCs w:val="24"/>
        </w:rPr>
      </w:pPr>
    </w:p>
    <w:p w14:paraId="19D84066" w14:textId="77777777" w:rsidR="003F2EA0" w:rsidRPr="00853A94" w:rsidRDefault="00EA43FB" w:rsidP="0086038A">
      <w:pPr>
        <w:jc w:val="center"/>
        <w:rPr>
          <w:b/>
          <w:sz w:val="24"/>
          <w:szCs w:val="24"/>
        </w:rPr>
      </w:pPr>
      <w:r w:rsidRPr="00853A94">
        <w:rPr>
          <w:b/>
          <w:sz w:val="24"/>
          <w:szCs w:val="24"/>
        </w:rPr>
        <w:t>SPRENDIMAS</w:t>
      </w:r>
    </w:p>
    <w:p w14:paraId="159CBC53" w14:textId="4D209563" w:rsidR="007643D2" w:rsidRPr="007643D2" w:rsidRDefault="007643D2" w:rsidP="0086038A">
      <w:pPr>
        <w:jc w:val="center"/>
        <w:rPr>
          <w:b/>
          <w:bCs/>
          <w:color w:val="000000"/>
          <w:sz w:val="24"/>
          <w:szCs w:val="24"/>
        </w:rPr>
      </w:pPr>
      <w:r w:rsidRPr="007643D2">
        <w:rPr>
          <w:b/>
          <w:bCs/>
          <w:color w:val="000000"/>
          <w:sz w:val="24"/>
          <w:szCs w:val="24"/>
        </w:rPr>
        <w:t xml:space="preserve">DĖL </w:t>
      </w:r>
      <w:r w:rsidR="00FF2EF3">
        <w:rPr>
          <w:b/>
          <w:bCs/>
          <w:color w:val="000000"/>
          <w:sz w:val="24"/>
          <w:szCs w:val="24"/>
        </w:rPr>
        <w:t>KALVARIJOS</w:t>
      </w:r>
      <w:r w:rsidRPr="007643D2">
        <w:rPr>
          <w:b/>
          <w:bCs/>
          <w:color w:val="000000"/>
          <w:sz w:val="24"/>
          <w:szCs w:val="24"/>
        </w:rPr>
        <w:t xml:space="preserve"> SAVIVALDYBĖS FAKTIŠKAI VALDOMO VALSTYBĖS TURTO PERĖMIMO SAVIVALDYBĖS NUOSAVYBĖN</w:t>
      </w:r>
    </w:p>
    <w:p w14:paraId="73C13E39" w14:textId="77777777" w:rsidR="00226A82" w:rsidRPr="00853A94" w:rsidRDefault="00226A82" w:rsidP="0086038A">
      <w:pPr>
        <w:jc w:val="center"/>
        <w:rPr>
          <w:rFonts w:ascii="TimesLT" w:hAnsi="TimesLT"/>
          <w:sz w:val="24"/>
          <w:szCs w:val="24"/>
        </w:rPr>
      </w:pPr>
    </w:p>
    <w:p w14:paraId="4B607817" w14:textId="76616594" w:rsidR="003F2EA0" w:rsidRPr="00853A94" w:rsidRDefault="00E87776" w:rsidP="0086038A">
      <w:pPr>
        <w:jc w:val="center"/>
        <w:rPr>
          <w:sz w:val="24"/>
          <w:szCs w:val="24"/>
        </w:rPr>
      </w:pPr>
      <w:r w:rsidRPr="00853A94">
        <w:rPr>
          <w:sz w:val="24"/>
          <w:szCs w:val="24"/>
        </w:rPr>
        <w:t>20</w:t>
      </w:r>
      <w:r w:rsidR="005D0588" w:rsidRPr="00853A94">
        <w:rPr>
          <w:sz w:val="24"/>
          <w:szCs w:val="24"/>
        </w:rPr>
        <w:t>2</w:t>
      </w:r>
      <w:r w:rsidR="004542BC">
        <w:rPr>
          <w:sz w:val="24"/>
          <w:szCs w:val="24"/>
        </w:rPr>
        <w:t>6</w:t>
      </w:r>
      <w:r w:rsidR="003F2EA0" w:rsidRPr="00853A94">
        <w:rPr>
          <w:sz w:val="24"/>
          <w:szCs w:val="24"/>
        </w:rPr>
        <w:t xml:space="preserve"> m.</w:t>
      </w:r>
      <w:r w:rsidR="008942A0" w:rsidRPr="00853A94">
        <w:rPr>
          <w:sz w:val="24"/>
          <w:szCs w:val="24"/>
        </w:rPr>
        <w:t xml:space="preserve"> </w:t>
      </w:r>
      <w:r w:rsidR="005278E6">
        <w:rPr>
          <w:sz w:val="24"/>
          <w:szCs w:val="24"/>
        </w:rPr>
        <w:t>rugpjūč</w:t>
      </w:r>
      <w:r w:rsidR="003143E0">
        <w:rPr>
          <w:sz w:val="24"/>
          <w:szCs w:val="24"/>
        </w:rPr>
        <w:t>io</w:t>
      </w:r>
      <w:r w:rsidR="004542BC">
        <w:rPr>
          <w:sz w:val="24"/>
          <w:szCs w:val="24"/>
        </w:rPr>
        <w:t xml:space="preserve">   </w:t>
      </w:r>
      <w:r w:rsidR="0091295A">
        <w:rPr>
          <w:sz w:val="24"/>
          <w:szCs w:val="24"/>
        </w:rPr>
        <w:t xml:space="preserve"> </w:t>
      </w:r>
      <w:r w:rsidR="009957D3" w:rsidRPr="00853A94">
        <w:rPr>
          <w:sz w:val="24"/>
          <w:szCs w:val="24"/>
        </w:rPr>
        <w:t>d.</w:t>
      </w:r>
      <w:r w:rsidR="003F2EA0" w:rsidRPr="00853A94">
        <w:rPr>
          <w:sz w:val="24"/>
          <w:szCs w:val="24"/>
        </w:rPr>
        <w:t xml:space="preserve"> Nr.</w:t>
      </w:r>
      <w:bookmarkStart w:id="1" w:name="Text2"/>
      <w:r w:rsidR="00A91F28" w:rsidRPr="00853A94">
        <w:rPr>
          <w:sz w:val="24"/>
          <w:szCs w:val="24"/>
        </w:rPr>
        <w:t xml:space="preserve"> </w:t>
      </w:r>
      <w:bookmarkEnd w:id="1"/>
      <w:r w:rsidR="00FF2EF3">
        <w:rPr>
          <w:sz w:val="24"/>
          <w:szCs w:val="24"/>
        </w:rPr>
        <w:t>T-</w:t>
      </w:r>
    </w:p>
    <w:p w14:paraId="4EEBD881" w14:textId="04C68492" w:rsidR="003F2EA0" w:rsidRPr="00853A94" w:rsidRDefault="00FF2EF3" w:rsidP="0086038A">
      <w:pPr>
        <w:jc w:val="center"/>
        <w:rPr>
          <w:sz w:val="24"/>
          <w:szCs w:val="24"/>
        </w:rPr>
      </w:pPr>
      <w:r>
        <w:rPr>
          <w:sz w:val="24"/>
          <w:szCs w:val="24"/>
        </w:rPr>
        <w:t>Kalvarija</w:t>
      </w:r>
    </w:p>
    <w:p w14:paraId="48DDB803" w14:textId="77777777" w:rsidR="003F2EA0" w:rsidRDefault="003F2EA0" w:rsidP="00515A9B">
      <w:pPr>
        <w:rPr>
          <w:rFonts w:ascii="TimesLT" w:hAnsi="TimesLT"/>
          <w:sz w:val="24"/>
          <w:szCs w:val="24"/>
        </w:rPr>
      </w:pPr>
    </w:p>
    <w:p w14:paraId="0DE2A652" w14:textId="77777777" w:rsidR="004057C2" w:rsidRPr="00853A94" w:rsidRDefault="004057C2" w:rsidP="00515A9B">
      <w:pPr>
        <w:rPr>
          <w:rFonts w:ascii="TimesLT" w:hAnsi="TimesLT"/>
          <w:sz w:val="24"/>
          <w:szCs w:val="24"/>
        </w:rPr>
      </w:pPr>
    </w:p>
    <w:p w14:paraId="0DF313CA" w14:textId="77777777" w:rsidR="004A3D4F" w:rsidRDefault="00321468" w:rsidP="004A3D4F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Vadovaudamasi Lietuvos Respublikos vietos savivaldos įstatymo 15 straipsnio 2 dalies 20 punktu, Lietuvos Respublikos valstybės turto perėmimo savivaldybių nuosavybėn įstatymo 3 straipsnio 1 dalies 2 punktu, 4 straipsnio 1 dalimi, Lietuvos Respublikos valstybės ir savivaldybių turto valdymo, naudojimo ir disponavimo juo įstatymo 6 straipsnio 1 punktu, Kalvarijos savivaldybės taryba n u s p r e n d ž i a:</w:t>
      </w:r>
    </w:p>
    <w:p w14:paraId="0E87D78F" w14:textId="3C4CD79F" w:rsidR="00321468" w:rsidRPr="004A3D4F" w:rsidRDefault="004057C2" w:rsidP="004A3D4F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321468">
        <w:rPr>
          <w:sz w:val="24"/>
          <w:szCs w:val="24"/>
        </w:rPr>
        <w:t>erimti Kalvarijos savivaldybės nuosavybėn Kalvarijos savivaldybės faktiškai valdomą valstybės nekilnojamąjį turtą pagal perimamo valstybės nekilnojamojo turto sąrašą (priedas).</w:t>
      </w:r>
    </w:p>
    <w:p w14:paraId="25F68ECD" w14:textId="77777777" w:rsidR="00321468" w:rsidRDefault="00321468" w:rsidP="00321468">
      <w:pPr>
        <w:pStyle w:val="Antrats"/>
        <w:tabs>
          <w:tab w:val="left" w:pos="567"/>
        </w:tabs>
        <w:spacing w:line="360" w:lineRule="auto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            </w:t>
      </w:r>
      <w:r>
        <w:rPr>
          <w:sz w:val="24"/>
          <w:szCs w:val="24"/>
        </w:rPr>
        <w:t>Šis sprendimas per vieną mėnesį nuo įsigaliojimo dienos gali būti skundžiamas Lietuvos</w:t>
      </w:r>
      <w:r>
        <w:rPr>
          <w:sz w:val="24"/>
          <w:szCs w:val="24"/>
        </w:rPr>
        <w:br/>
        <w:t>administracinių ginčų komisijos Kauno apygardos skyriui, adresu: A. Juozapavičiaus pr. 57, 45262</w:t>
      </w:r>
      <w:r>
        <w:rPr>
          <w:sz w:val="24"/>
          <w:szCs w:val="24"/>
        </w:rPr>
        <w:br/>
        <w:t>Kaunas, Lietuvos Respublikos ikiteisminio administracinių ginčų nagrinėjimo tvarkos įstatymo</w:t>
      </w:r>
      <w:r>
        <w:rPr>
          <w:sz w:val="24"/>
          <w:szCs w:val="24"/>
        </w:rPr>
        <w:br/>
        <w:t>nustatyta tvarka, arba Regionų administracinio teismo Kauno rūmams, adresu: A. Mickevičiaus g.</w:t>
      </w:r>
      <w:r>
        <w:rPr>
          <w:sz w:val="24"/>
          <w:szCs w:val="24"/>
        </w:rPr>
        <w:br/>
        <w:t>8A, 44312 Kaunas, Lietuvos Respublikos administracinių bylų teisenos įstatymo nustatyta tvarka.</w:t>
      </w:r>
      <w:r>
        <w:rPr>
          <w:bCs/>
          <w:iCs/>
          <w:sz w:val="24"/>
          <w:szCs w:val="24"/>
        </w:rPr>
        <w:t xml:space="preserve"> </w:t>
      </w:r>
    </w:p>
    <w:p w14:paraId="65580583" w14:textId="77777777" w:rsidR="0051156E" w:rsidRDefault="0051156E" w:rsidP="00596850">
      <w:pPr>
        <w:tabs>
          <w:tab w:val="right" w:pos="9638"/>
        </w:tabs>
        <w:rPr>
          <w:sz w:val="24"/>
          <w:szCs w:val="24"/>
        </w:rPr>
      </w:pPr>
    </w:p>
    <w:p w14:paraId="6220F10D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034BACED" w14:textId="17B3BCA0" w:rsidR="00596850" w:rsidRDefault="009D788C" w:rsidP="00596850">
      <w:pP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M</w:t>
      </w:r>
      <w:r w:rsidR="00440507">
        <w:rPr>
          <w:sz w:val="24"/>
          <w:szCs w:val="24"/>
        </w:rPr>
        <w:t>eras</w:t>
      </w:r>
      <w:r w:rsidR="00440507">
        <w:rPr>
          <w:sz w:val="24"/>
          <w:szCs w:val="24"/>
        </w:rPr>
        <w:tab/>
      </w:r>
      <w:r>
        <w:rPr>
          <w:sz w:val="24"/>
          <w:szCs w:val="24"/>
        </w:rPr>
        <w:t>Nerijus Šidlauskas</w:t>
      </w:r>
    </w:p>
    <w:p w14:paraId="6C1FE11C" w14:textId="77777777" w:rsidR="00596850" w:rsidRDefault="00596850" w:rsidP="00596850">
      <w:pPr>
        <w:tabs>
          <w:tab w:val="right" w:pos="9638"/>
        </w:tabs>
        <w:rPr>
          <w:sz w:val="24"/>
          <w:szCs w:val="24"/>
        </w:rPr>
      </w:pPr>
    </w:p>
    <w:p w14:paraId="14CFFD68" w14:textId="77777777" w:rsidR="0051156E" w:rsidRDefault="0051156E" w:rsidP="00596850">
      <w:pPr>
        <w:tabs>
          <w:tab w:val="right" w:pos="9638"/>
        </w:tabs>
        <w:rPr>
          <w:sz w:val="24"/>
          <w:szCs w:val="24"/>
        </w:rPr>
      </w:pPr>
    </w:p>
    <w:p w14:paraId="51019F0D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0E372737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0679131D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1B969D5A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585676D3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4E8DF7A7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5DC95254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2CCD0425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24DD3C08" w14:textId="77777777" w:rsidR="00DC4E63" w:rsidRDefault="00DC4E63" w:rsidP="00596850">
      <w:pPr>
        <w:tabs>
          <w:tab w:val="right" w:pos="9638"/>
        </w:tabs>
        <w:rPr>
          <w:sz w:val="24"/>
          <w:szCs w:val="24"/>
        </w:rPr>
      </w:pPr>
    </w:p>
    <w:p w14:paraId="2751B5FE" w14:textId="7A1A2612" w:rsidR="00596850" w:rsidRPr="00AA4ECD" w:rsidRDefault="00596850" w:rsidP="00596850">
      <w:pPr>
        <w:tabs>
          <w:tab w:val="right" w:pos="9638"/>
        </w:tabs>
        <w:rPr>
          <w:sz w:val="24"/>
          <w:szCs w:val="24"/>
        </w:rPr>
      </w:pPr>
      <w:r w:rsidRPr="00AA4ECD">
        <w:rPr>
          <w:sz w:val="24"/>
          <w:szCs w:val="24"/>
        </w:rPr>
        <w:t>Parengė</w:t>
      </w:r>
    </w:p>
    <w:p w14:paraId="04BF9AA2" w14:textId="77777777" w:rsidR="00596850" w:rsidRPr="00AA4ECD" w:rsidRDefault="00596850" w:rsidP="00596850">
      <w:pPr>
        <w:jc w:val="both"/>
        <w:rPr>
          <w:sz w:val="24"/>
          <w:szCs w:val="24"/>
        </w:rPr>
      </w:pPr>
      <w:r w:rsidRPr="00AA4ECD">
        <w:rPr>
          <w:sz w:val="24"/>
          <w:szCs w:val="24"/>
        </w:rPr>
        <w:t>Kalvarijos savivaldybės administracijos</w:t>
      </w:r>
    </w:p>
    <w:p w14:paraId="459BE5A9" w14:textId="77777777" w:rsidR="00596850" w:rsidRPr="00AA4ECD" w:rsidRDefault="00596850" w:rsidP="00596850">
      <w:pPr>
        <w:jc w:val="both"/>
        <w:rPr>
          <w:sz w:val="24"/>
          <w:szCs w:val="24"/>
        </w:rPr>
      </w:pPr>
      <w:r w:rsidRPr="00AA4ECD">
        <w:rPr>
          <w:sz w:val="24"/>
          <w:szCs w:val="24"/>
        </w:rPr>
        <w:t>Ūkio skyriaus vyriaus</w:t>
      </w:r>
      <w:r>
        <w:rPr>
          <w:sz w:val="24"/>
          <w:szCs w:val="24"/>
        </w:rPr>
        <w:t>ioji</w:t>
      </w:r>
      <w:r w:rsidRPr="00AA4ECD">
        <w:rPr>
          <w:sz w:val="24"/>
          <w:szCs w:val="24"/>
        </w:rPr>
        <w:t xml:space="preserve"> specialist</w:t>
      </w:r>
      <w:r>
        <w:rPr>
          <w:sz w:val="24"/>
          <w:szCs w:val="24"/>
        </w:rPr>
        <w:t>ė</w:t>
      </w:r>
    </w:p>
    <w:p w14:paraId="08C64FB3" w14:textId="77777777" w:rsidR="00596850" w:rsidRPr="00AA4ECD" w:rsidRDefault="00596850" w:rsidP="00596850">
      <w:pPr>
        <w:jc w:val="both"/>
        <w:rPr>
          <w:sz w:val="24"/>
          <w:szCs w:val="24"/>
        </w:rPr>
      </w:pPr>
      <w:r>
        <w:rPr>
          <w:sz w:val="24"/>
          <w:szCs w:val="24"/>
        </w:rPr>
        <w:t>Rita Bučionienė</w:t>
      </w:r>
    </w:p>
    <w:p w14:paraId="010C6DFC" w14:textId="3A81DDEC" w:rsidR="007643D2" w:rsidRDefault="00596850" w:rsidP="003143E0">
      <w:pPr>
        <w:jc w:val="both"/>
        <w:rPr>
          <w:sz w:val="24"/>
          <w:szCs w:val="24"/>
        </w:rPr>
        <w:sectPr w:rsidR="007643D2" w:rsidSect="00965915">
          <w:footerReference w:type="default" r:id="rId8"/>
          <w:footerReference w:type="first" r:id="rId9"/>
          <w:pgSz w:w="11906" w:h="16838"/>
          <w:pgMar w:top="1134" w:right="567" w:bottom="1134" w:left="1701" w:header="567" w:footer="567" w:gutter="0"/>
          <w:pgNumType w:start="1"/>
          <w:cols w:space="1296"/>
          <w:titlePg/>
          <w:docGrid w:linePitch="326"/>
        </w:sectPr>
      </w:pPr>
      <w:r w:rsidRPr="00AA4ECD">
        <w:rPr>
          <w:sz w:val="24"/>
          <w:szCs w:val="24"/>
        </w:rPr>
        <w:t>202</w:t>
      </w:r>
      <w:r w:rsidR="00714B33">
        <w:rPr>
          <w:sz w:val="24"/>
          <w:szCs w:val="24"/>
        </w:rPr>
        <w:t>6</w:t>
      </w:r>
      <w:r w:rsidR="008B05B8">
        <w:rPr>
          <w:sz w:val="24"/>
          <w:szCs w:val="24"/>
        </w:rPr>
        <w:t>-0</w:t>
      </w:r>
      <w:r w:rsidR="005278E6">
        <w:rPr>
          <w:sz w:val="24"/>
          <w:szCs w:val="24"/>
        </w:rPr>
        <w:t>7-</w:t>
      </w:r>
      <w:r w:rsidR="007E7DA4">
        <w:rPr>
          <w:sz w:val="24"/>
          <w:szCs w:val="24"/>
        </w:rPr>
        <w:t>21</w:t>
      </w:r>
    </w:p>
    <w:p w14:paraId="14FABD66" w14:textId="77777777" w:rsidR="007435BA" w:rsidRDefault="007435BA" w:rsidP="0091295A">
      <w:pPr>
        <w:ind w:left="9923"/>
        <w:rPr>
          <w:sz w:val="24"/>
          <w:szCs w:val="24"/>
        </w:rPr>
      </w:pPr>
    </w:p>
    <w:p w14:paraId="251D5A74" w14:textId="0DF89863" w:rsidR="007643D2" w:rsidRPr="007643D2" w:rsidRDefault="0092116D" w:rsidP="007435BA">
      <w:pPr>
        <w:ind w:left="9923"/>
        <w:rPr>
          <w:sz w:val="24"/>
          <w:szCs w:val="24"/>
        </w:rPr>
      </w:pPr>
      <w:r>
        <w:rPr>
          <w:sz w:val="24"/>
          <w:szCs w:val="24"/>
        </w:rPr>
        <w:t>Kalvarijos</w:t>
      </w:r>
      <w:r w:rsidR="007643D2" w:rsidRPr="007643D2">
        <w:rPr>
          <w:sz w:val="24"/>
          <w:szCs w:val="24"/>
        </w:rPr>
        <w:t xml:space="preserve"> savivaldybės tarybos</w:t>
      </w:r>
    </w:p>
    <w:p w14:paraId="7223CFA2" w14:textId="34F3DE4A" w:rsidR="007643D2" w:rsidRPr="007643D2" w:rsidRDefault="007643D2" w:rsidP="0091295A">
      <w:pPr>
        <w:ind w:left="9923"/>
        <w:rPr>
          <w:color w:val="000000"/>
          <w:sz w:val="24"/>
          <w:szCs w:val="24"/>
        </w:rPr>
      </w:pPr>
      <w:r w:rsidRPr="007643D2">
        <w:rPr>
          <w:color w:val="000000"/>
          <w:sz w:val="24"/>
          <w:szCs w:val="24"/>
        </w:rPr>
        <w:t>202</w:t>
      </w:r>
      <w:r w:rsidR="00C86B3C">
        <w:rPr>
          <w:color w:val="000000"/>
          <w:sz w:val="24"/>
          <w:szCs w:val="24"/>
        </w:rPr>
        <w:t>6</w:t>
      </w:r>
      <w:r w:rsidRPr="007643D2">
        <w:rPr>
          <w:color w:val="000000"/>
          <w:sz w:val="24"/>
          <w:szCs w:val="24"/>
        </w:rPr>
        <w:t xml:space="preserve"> m. </w:t>
      </w:r>
      <w:r w:rsidR="00864B0F">
        <w:rPr>
          <w:color w:val="000000"/>
          <w:sz w:val="24"/>
          <w:szCs w:val="24"/>
        </w:rPr>
        <w:t>rugpjūč</w:t>
      </w:r>
      <w:r w:rsidR="00A259B2">
        <w:rPr>
          <w:color w:val="000000"/>
          <w:sz w:val="24"/>
          <w:szCs w:val="24"/>
        </w:rPr>
        <w:t>io</w:t>
      </w:r>
      <w:r w:rsidR="00965915">
        <w:rPr>
          <w:color w:val="000000"/>
          <w:sz w:val="24"/>
          <w:szCs w:val="24"/>
        </w:rPr>
        <w:t xml:space="preserve"> </w:t>
      </w:r>
      <w:r w:rsidR="00C86B3C">
        <w:rPr>
          <w:color w:val="000000"/>
          <w:sz w:val="24"/>
          <w:szCs w:val="24"/>
        </w:rPr>
        <w:t xml:space="preserve">  </w:t>
      </w:r>
      <w:r w:rsidR="0091295A">
        <w:rPr>
          <w:color w:val="000000"/>
          <w:sz w:val="24"/>
          <w:szCs w:val="24"/>
        </w:rPr>
        <w:t xml:space="preserve"> </w:t>
      </w:r>
      <w:r w:rsidRPr="007643D2">
        <w:rPr>
          <w:color w:val="000000"/>
          <w:sz w:val="24"/>
          <w:szCs w:val="24"/>
        </w:rPr>
        <w:t xml:space="preserve">d. sprendimo Nr. </w:t>
      </w:r>
      <w:r w:rsidR="0092116D">
        <w:rPr>
          <w:color w:val="000000"/>
          <w:sz w:val="24"/>
          <w:szCs w:val="24"/>
        </w:rPr>
        <w:t>T-</w:t>
      </w:r>
    </w:p>
    <w:p w14:paraId="62E15C3B" w14:textId="77777777" w:rsidR="007643D2" w:rsidRPr="007643D2" w:rsidRDefault="007643D2" w:rsidP="0091295A">
      <w:pPr>
        <w:ind w:left="9923"/>
        <w:rPr>
          <w:sz w:val="24"/>
          <w:szCs w:val="24"/>
        </w:rPr>
      </w:pPr>
      <w:r w:rsidRPr="007643D2">
        <w:rPr>
          <w:sz w:val="24"/>
          <w:szCs w:val="24"/>
        </w:rPr>
        <w:t>priedas</w:t>
      </w:r>
    </w:p>
    <w:p w14:paraId="7A9C304D" w14:textId="77777777" w:rsidR="007643D2" w:rsidRPr="007643D2" w:rsidRDefault="007643D2" w:rsidP="007643D2">
      <w:pPr>
        <w:jc w:val="center"/>
        <w:rPr>
          <w:sz w:val="24"/>
          <w:szCs w:val="24"/>
        </w:rPr>
      </w:pPr>
    </w:p>
    <w:p w14:paraId="54F5F740" w14:textId="77777777" w:rsidR="007643D2" w:rsidRPr="007643D2" w:rsidRDefault="007643D2" w:rsidP="007643D2">
      <w:pPr>
        <w:jc w:val="center"/>
        <w:rPr>
          <w:sz w:val="24"/>
          <w:szCs w:val="24"/>
        </w:rPr>
      </w:pPr>
    </w:p>
    <w:p w14:paraId="7B1B470F" w14:textId="77777777" w:rsidR="007643D2" w:rsidRDefault="007643D2" w:rsidP="007643D2">
      <w:pPr>
        <w:jc w:val="center"/>
        <w:rPr>
          <w:b/>
          <w:bCs/>
          <w:sz w:val="24"/>
          <w:szCs w:val="24"/>
        </w:rPr>
      </w:pPr>
      <w:r w:rsidRPr="007643D2">
        <w:rPr>
          <w:b/>
          <w:bCs/>
          <w:sz w:val="24"/>
          <w:szCs w:val="24"/>
        </w:rPr>
        <w:t>PERIMAMO VALSTYBĖS NEKILNOJAMOJO TURTO SĄRAŠAS</w:t>
      </w:r>
    </w:p>
    <w:p w14:paraId="6752DDB6" w14:textId="77777777" w:rsidR="00240EDD" w:rsidRDefault="00240EDD" w:rsidP="007643D2">
      <w:pPr>
        <w:jc w:val="center"/>
        <w:rPr>
          <w:b/>
          <w:bCs/>
          <w:sz w:val="24"/>
          <w:szCs w:val="24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3685"/>
        <w:gridCol w:w="1701"/>
        <w:gridCol w:w="993"/>
        <w:gridCol w:w="1275"/>
        <w:gridCol w:w="851"/>
        <w:gridCol w:w="1843"/>
        <w:gridCol w:w="1275"/>
        <w:gridCol w:w="1418"/>
      </w:tblGrid>
      <w:tr w:rsidR="0087677E" w:rsidRPr="00FE33A1" w14:paraId="6FAF72D9" w14:textId="77777777" w:rsidTr="00441771">
        <w:trPr>
          <w:trHeight w:val="775"/>
          <w:jc w:val="center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6C334C4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Eil. Nr.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9CC2F40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Gatvės</w:t>
            </w:r>
            <w:r>
              <w:rPr>
                <w:b/>
                <w:bCs/>
                <w:lang w:eastAsia="lt-LT"/>
              </w:rPr>
              <w:t xml:space="preserve"> </w:t>
            </w:r>
            <w:r w:rsidRPr="00FE33A1">
              <w:rPr>
                <w:b/>
                <w:bCs/>
                <w:lang w:eastAsia="lt-LT"/>
              </w:rPr>
              <w:t>/</w:t>
            </w:r>
            <w:r>
              <w:rPr>
                <w:b/>
                <w:bCs/>
                <w:lang w:eastAsia="lt-LT"/>
              </w:rPr>
              <w:t xml:space="preserve"> </w:t>
            </w:r>
            <w:r w:rsidRPr="00FE33A1">
              <w:rPr>
                <w:b/>
                <w:bCs/>
                <w:lang w:eastAsia="lt-LT"/>
              </w:rPr>
              <w:t>kelio numeris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14:paraId="393D813E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Gatvės</w:t>
            </w:r>
            <w:r>
              <w:rPr>
                <w:b/>
                <w:bCs/>
                <w:lang w:eastAsia="lt-LT"/>
              </w:rPr>
              <w:t xml:space="preserve"> </w:t>
            </w:r>
            <w:r w:rsidRPr="00FE33A1">
              <w:rPr>
                <w:b/>
                <w:bCs/>
                <w:lang w:eastAsia="lt-LT"/>
              </w:rPr>
              <w:t>/</w:t>
            </w:r>
            <w:r>
              <w:rPr>
                <w:b/>
                <w:bCs/>
                <w:lang w:eastAsia="lt-LT"/>
              </w:rPr>
              <w:t xml:space="preserve"> </w:t>
            </w:r>
            <w:r w:rsidRPr="00FE33A1">
              <w:rPr>
                <w:b/>
                <w:bCs/>
                <w:lang w:eastAsia="lt-LT"/>
              </w:rPr>
              <w:t>kelio pavadinimas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793FCF2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Adresas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35B8616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>
              <w:rPr>
                <w:b/>
                <w:bCs/>
                <w:lang w:eastAsia="lt-LT"/>
              </w:rPr>
              <w:t>Statybos metai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933E057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Inventorinis Nr.</w:t>
            </w:r>
            <w:r w:rsidRPr="00FE33A1">
              <w:rPr>
                <w:b/>
                <w:bCs/>
                <w:lang w:eastAsia="lt-LT"/>
              </w:rPr>
              <w:br/>
              <w:t>apskaitoje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56326E74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Ilgis (km)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7C433ED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Unikalus numeris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6D08F87E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Įsigijimo</w:t>
            </w:r>
            <w:r w:rsidRPr="00FE33A1">
              <w:rPr>
                <w:b/>
                <w:bCs/>
                <w:lang w:eastAsia="lt-LT"/>
              </w:rPr>
              <w:br/>
              <w:t>kaina,</w:t>
            </w:r>
            <w:r w:rsidRPr="00FE33A1">
              <w:rPr>
                <w:b/>
                <w:bCs/>
                <w:lang w:eastAsia="lt-LT"/>
              </w:rPr>
              <w:br/>
              <w:t>Eur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C31DB1C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Likutinė vertė</w:t>
            </w:r>
            <w:r w:rsidRPr="00FE33A1">
              <w:rPr>
                <w:b/>
                <w:bCs/>
                <w:lang w:eastAsia="lt-LT"/>
              </w:rPr>
              <w:br/>
              <w:t>202</w:t>
            </w:r>
            <w:r>
              <w:rPr>
                <w:b/>
                <w:bCs/>
                <w:lang w:eastAsia="lt-LT"/>
              </w:rPr>
              <w:t>6-01-27</w:t>
            </w:r>
            <w:r w:rsidRPr="00FE33A1">
              <w:rPr>
                <w:b/>
                <w:bCs/>
                <w:lang w:eastAsia="lt-LT"/>
              </w:rPr>
              <w:t>, Eur</w:t>
            </w:r>
          </w:p>
        </w:tc>
      </w:tr>
      <w:tr w:rsidR="0087677E" w:rsidRPr="0009709B" w14:paraId="37FEA64D" w14:textId="77777777" w:rsidTr="00441771">
        <w:trPr>
          <w:trHeight w:val="516"/>
          <w:jc w:val="center"/>
        </w:trPr>
        <w:tc>
          <w:tcPr>
            <w:tcW w:w="704" w:type="dxa"/>
            <w:shd w:val="clear" w:color="000000" w:fill="FFFFFF"/>
            <w:noWrap/>
            <w:vAlign w:val="center"/>
          </w:tcPr>
          <w:p w14:paraId="38D5D915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EF5C3FB" w14:textId="7E6D3AF7" w:rsidR="0087677E" w:rsidRPr="00881604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881604">
              <w:rPr>
                <w:sz w:val="24"/>
                <w:szCs w:val="24"/>
                <w:lang w:eastAsia="lt-LT"/>
              </w:rPr>
              <w:t>KV</w:t>
            </w:r>
            <w:r w:rsidR="00FD46D9" w:rsidRPr="00881604">
              <w:rPr>
                <w:sz w:val="24"/>
                <w:szCs w:val="24"/>
                <w:lang w:eastAsia="lt-LT"/>
              </w:rPr>
              <w:t>7054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14:paraId="356C6DB8" w14:textId="23373FAC" w:rsidR="0087677E" w:rsidRPr="00881604" w:rsidRDefault="006E113B" w:rsidP="00441771">
            <w:pPr>
              <w:spacing w:line="360" w:lineRule="auto"/>
              <w:ind w:hanging="68"/>
              <w:rPr>
                <w:sz w:val="24"/>
                <w:szCs w:val="24"/>
                <w:lang w:eastAsia="lt-LT"/>
              </w:rPr>
            </w:pPr>
            <w:r w:rsidRPr="00881604">
              <w:rPr>
                <w:sz w:val="24"/>
                <w:szCs w:val="24"/>
              </w:rPr>
              <w:t>Didžiosios g. atkarpa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BB9F74D" w14:textId="77777777" w:rsidR="0087677E" w:rsidRPr="00F25C1D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F25C1D">
              <w:rPr>
                <w:sz w:val="24"/>
                <w:szCs w:val="24"/>
              </w:rPr>
              <w:t>Kalvarijos sav.</w:t>
            </w:r>
          </w:p>
          <w:p w14:paraId="4850F514" w14:textId="6B6738A2" w:rsidR="0087677E" w:rsidRPr="00F25C1D" w:rsidRDefault="008E4BA8" w:rsidP="00441771">
            <w:pPr>
              <w:spacing w:line="360" w:lineRule="auto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</w:rPr>
              <w:t>Jusevičių 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64D6CB44" w14:textId="4F673AC4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195</w:t>
            </w:r>
            <w:r w:rsidR="008E4BA8">
              <w:rPr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F40E917" w14:textId="232B5798" w:rsidR="0087677E" w:rsidRPr="00F25C1D" w:rsidRDefault="00662C0C" w:rsidP="00441771">
            <w:pPr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094346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183AD4B9" w14:textId="680412C6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0,</w:t>
            </w:r>
            <w:r w:rsidR="008E4BA8">
              <w:rPr>
                <w:sz w:val="24"/>
                <w:szCs w:val="24"/>
                <w:lang w:eastAsia="lt-LT"/>
              </w:rPr>
              <w:t>285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3FF8DFB" w14:textId="35F6B059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4400-6</w:t>
            </w:r>
            <w:r w:rsidR="00B36221">
              <w:rPr>
                <w:sz w:val="24"/>
                <w:szCs w:val="24"/>
                <w:lang w:eastAsia="lt-LT"/>
              </w:rPr>
              <w:t>941-8933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1DF6A8AF" w14:textId="73521F06" w:rsidR="0087677E" w:rsidRPr="00F25C1D" w:rsidRDefault="00F57BF8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115000,00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AB1F487" w14:textId="4C786E04" w:rsidR="0087677E" w:rsidRPr="00F25C1D" w:rsidRDefault="00D837AF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28700,00</w:t>
            </w:r>
          </w:p>
        </w:tc>
      </w:tr>
      <w:tr w:rsidR="0087677E" w:rsidRPr="0009709B" w14:paraId="15868929" w14:textId="77777777" w:rsidTr="00441771">
        <w:trPr>
          <w:trHeight w:val="516"/>
          <w:jc w:val="center"/>
        </w:trPr>
        <w:tc>
          <w:tcPr>
            <w:tcW w:w="704" w:type="dxa"/>
            <w:shd w:val="clear" w:color="000000" w:fill="FFFFFF"/>
            <w:noWrap/>
            <w:vAlign w:val="center"/>
          </w:tcPr>
          <w:p w14:paraId="3F3EA7D9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1276" w:type="dxa"/>
            <w:shd w:val="clear" w:color="000000" w:fill="FFFFFF"/>
            <w:noWrap/>
          </w:tcPr>
          <w:p w14:paraId="61B9FB6F" w14:textId="77777777" w:rsidR="0087677E" w:rsidRPr="00881604" w:rsidRDefault="0087677E" w:rsidP="007435BA">
            <w:pPr>
              <w:spacing w:line="360" w:lineRule="auto"/>
              <w:jc w:val="center"/>
              <w:rPr>
                <w:sz w:val="24"/>
                <w:szCs w:val="24"/>
                <w:lang w:eastAsia="lt-LT"/>
              </w:rPr>
            </w:pPr>
          </w:p>
          <w:p w14:paraId="36EFB5BB" w14:textId="2BEAEFD1" w:rsidR="0087677E" w:rsidRPr="00881604" w:rsidRDefault="0087677E" w:rsidP="007435BA">
            <w:pPr>
              <w:spacing w:line="360" w:lineRule="auto"/>
              <w:jc w:val="center"/>
              <w:rPr>
                <w:sz w:val="24"/>
                <w:szCs w:val="24"/>
                <w:lang w:eastAsia="lt-LT"/>
              </w:rPr>
            </w:pPr>
            <w:r w:rsidRPr="00881604">
              <w:rPr>
                <w:sz w:val="24"/>
                <w:szCs w:val="24"/>
                <w:lang w:eastAsia="lt-LT"/>
              </w:rPr>
              <w:t>KV</w:t>
            </w:r>
            <w:r w:rsidR="005919B9" w:rsidRPr="00881604">
              <w:rPr>
                <w:sz w:val="24"/>
                <w:szCs w:val="24"/>
                <w:lang w:eastAsia="lt-LT"/>
              </w:rPr>
              <w:t>0300</w:t>
            </w:r>
            <w:r w:rsidR="00CF06EA" w:rsidRPr="00881604">
              <w:rPr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14:paraId="251B89B2" w14:textId="10B987FD" w:rsidR="0087677E" w:rsidRPr="00881604" w:rsidRDefault="006A637C" w:rsidP="00441771">
            <w:pPr>
              <w:spacing w:line="360" w:lineRule="auto"/>
              <w:rPr>
                <w:sz w:val="24"/>
                <w:szCs w:val="24"/>
                <w:lang w:eastAsia="lt-LT"/>
              </w:rPr>
            </w:pPr>
            <w:r w:rsidRPr="00881604">
              <w:rPr>
                <w:sz w:val="24"/>
                <w:szCs w:val="24"/>
              </w:rPr>
              <w:t>Dvaro g.</w:t>
            </w:r>
          </w:p>
        </w:tc>
        <w:tc>
          <w:tcPr>
            <w:tcW w:w="1701" w:type="dxa"/>
            <w:shd w:val="clear" w:color="000000" w:fill="FFFFFF"/>
          </w:tcPr>
          <w:p w14:paraId="2C7E456F" w14:textId="77777777" w:rsidR="0087677E" w:rsidRPr="00F25C1D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F25C1D">
              <w:rPr>
                <w:sz w:val="24"/>
                <w:szCs w:val="24"/>
              </w:rPr>
              <w:t>Kalvarijos sav.</w:t>
            </w:r>
          </w:p>
          <w:p w14:paraId="100DFC18" w14:textId="77777777" w:rsidR="0087677E" w:rsidRDefault="006A637C" w:rsidP="00441771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Turlojiškės</w:t>
            </w:r>
            <w:proofErr w:type="spellEnd"/>
            <w:r w:rsidR="0087677E" w:rsidRPr="00F25C1D">
              <w:rPr>
                <w:sz w:val="24"/>
                <w:szCs w:val="24"/>
              </w:rPr>
              <w:t xml:space="preserve"> k.</w:t>
            </w:r>
          </w:p>
          <w:p w14:paraId="033A9004" w14:textId="194D2B2C" w:rsidR="006A637C" w:rsidRPr="00F25C1D" w:rsidRDefault="00DC7571" w:rsidP="00441771">
            <w:pPr>
              <w:spacing w:line="360" w:lineRule="auto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</w:rPr>
              <w:t>Dvaro g.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78B39103" w14:textId="3D7A1EC3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19</w:t>
            </w:r>
            <w:r w:rsidR="00DC7571">
              <w:rPr>
                <w:sz w:val="24"/>
                <w:szCs w:val="24"/>
                <w:lang w:eastAsia="lt-LT"/>
              </w:rPr>
              <w:t>45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BCF1CB3" w14:textId="318EE9C7" w:rsidR="0087677E" w:rsidRPr="00F25C1D" w:rsidRDefault="00662C0C" w:rsidP="00662C0C">
            <w:pPr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094347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738CCC20" w14:textId="0C8B7BAC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0,</w:t>
            </w:r>
            <w:r w:rsidR="00DC7571">
              <w:rPr>
                <w:sz w:val="24"/>
                <w:szCs w:val="24"/>
                <w:lang w:eastAsia="lt-LT"/>
              </w:rPr>
              <w:t>290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B7FE44D" w14:textId="43D04BF1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44</w:t>
            </w:r>
            <w:r w:rsidR="00DC7571">
              <w:rPr>
                <w:sz w:val="24"/>
                <w:szCs w:val="24"/>
                <w:lang w:eastAsia="lt-LT"/>
              </w:rPr>
              <w:t>00-</w:t>
            </w:r>
            <w:r w:rsidR="00F02316">
              <w:rPr>
                <w:sz w:val="24"/>
                <w:szCs w:val="24"/>
                <w:lang w:eastAsia="lt-LT"/>
              </w:rPr>
              <w:t>6943-3436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46667C3" w14:textId="27DD78D2" w:rsidR="0087677E" w:rsidRPr="00F25C1D" w:rsidRDefault="00F02316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38100</w:t>
            </w:r>
            <w:r w:rsidR="0087677E" w:rsidRPr="00F25C1D">
              <w:rPr>
                <w:sz w:val="24"/>
                <w:szCs w:val="24"/>
                <w:lang w:eastAsia="lt-LT"/>
              </w:rPr>
              <w:t>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17A7A58B" w14:textId="017F116F" w:rsidR="0087677E" w:rsidRPr="00F25C1D" w:rsidRDefault="00F02316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953</w:t>
            </w:r>
            <w:r w:rsidR="0087677E" w:rsidRPr="00F25C1D">
              <w:rPr>
                <w:sz w:val="24"/>
                <w:szCs w:val="24"/>
                <w:lang w:eastAsia="lt-LT"/>
              </w:rPr>
              <w:t>0,00</w:t>
            </w:r>
          </w:p>
        </w:tc>
      </w:tr>
      <w:tr w:rsidR="0087677E" w:rsidRPr="0009709B" w14:paraId="1357C166" w14:textId="77777777" w:rsidTr="00441771">
        <w:trPr>
          <w:trHeight w:val="984"/>
          <w:jc w:val="center"/>
        </w:trPr>
        <w:tc>
          <w:tcPr>
            <w:tcW w:w="704" w:type="dxa"/>
            <w:shd w:val="clear" w:color="000000" w:fill="FFFFFF"/>
            <w:noWrap/>
            <w:vAlign w:val="center"/>
          </w:tcPr>
          <w:p w14:paraId="65489E31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DE9B5C3" w14:textId="77777777" w:rsidR="0087677E" w:rsidRPr="00881604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</w:p>
          <w:p w14:paraId="79EECC42" w14:textId="718B9EAB" w:rsidR="0087677E" w:rsidRPr="00881604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881604">
              <w:rPr>
                <w:sz w:val="24"/>
                <w:szCs w:val="24"/>
                <w:lang w:eastAsia="lt-LT"/>
              </w:rPr>
              <w:t>KV</w:t>
            </w:r>
            <w:r w:rsidR="00DA0D3C" w:rsidRPr="00881604">
              <w:rPr>
                <w:sz w:val="24"/>
                <w:szCs w:val="24"/>
                <w:lang w:eastAsia="lt-LT"/>
              </w:rPr>
              <w:t>0097-4</w:t>
            </w:r>
            <w:r w:rsidR="00CF06EA" w:rsidRPr="00881604">
              <w:rPr>
                <w:sz w:val="24"/>
                <w:szCs w:val="24"/>
                <w:lang w:eastAsia="lt-LT"/>
              </w:rPr>
              <w:t xml:space="preserve">  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14:paraId="591EF8AF" w14:textId="60880E95" w:rsidR="0087677E" w:rsidRPr="00881604" w:rsidRDefault="0087677E" w:rsidP="00441771">
            <w:pPr>
              <w:spacing w:line="360" w:lineRule="auto"/>
              <w:rPr>
                <w:sz w:val="24"/>
                <w:szCs w:val="24"/>
                <w:lang w:eastAsia="lt-LT"/>
              </w:rPr>
            </w:pPr>
            <w:r w:rsidRPr="00881604">
              <w:rPr>
                <w:sz w:val="24"/>
                <w:szCs w:val="24"/>
              </w:rPr>
              <w:t>Kelias Nr. KV</w:t>
            </w:r>
            <w:r w:rsidR="00A56BB1" w:rsidRPr="00881604">
              <w:rPr>
                <w:sz w:val="24"/>
                <w:szCs w:val="24"/>
              </w:rPr>
              <w:t>0097-4</w:t>
            </w:r>
          </w:p>
        </w:tc>
        <w:tc>
          <w:tcPr>
            <w:tcW w:w="1701" w:type="dxa"/>
            <w:shd w:val="clear" w:color="000000" w:fill="FFFFFF"/>
          </w:tcPr>
          <w:p w14:paraId="14374365" w14:textId="77777777" w:rsidR="0087677E" w:rsidRPr="00F25C1D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F25C1D">
              <w:rPr>
                <w:sz w:val="24"/>
                <w:szCs w:val="24"/>
              </w:rPr>
              <w:t>Kalvarijos sav.</w:t>
            </w:r>
          </w:p>
          <w:p w14:paraId="272129CC" w14:textId="001A54EF" w:rsidR="0087677E" w:rsidRPr="00F25C1D" w:rsidRDefault="00A56BB1" w:rsidP="00441771">
            <w:pPr>
              <w:spacing w:line="360" w:lineRule="auto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</w:rPr>
              <w:t>Trakėn</w:t>
            </w:r>
            <w:r w:rsidR="0087677E" w:rsidRPr="00F25C1D">
              <w:rPr>
                <w:sz w:val="24"/>
                <w:szCs w:val="24"/>
              </w:rPr>
              <w:t>ų 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3E4D421D" w14:textId="0B474F58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19</w:t>
            </w:r>
            <w:r w:rsidR="00A56BB1">
              <w:rPr>
                <w:sz w:val="24"/>
                <w:szCs w:val="24"/>
                <w:lang w:eastAsia="lt-LT"/>
              </w:rPr>
              <w:t>47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34EE258F" w14:textId="61E295A7" w:rsidR="0087677E" w:rsidRPr="00F25C1D" w:rsidRDefault="00662C0C" w:rsidP="00662C0C">
            <w:pPr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094348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2F239C51" w14:textId="7464E8EA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0,</w:t>
            </w:r>
            <w:r w:rsidR="00A56BB1">
              <w:rPr>
                <w:sz w:val="24"/>
                <w:szCs w:val="24"/>
                <w:lang w:eastAsia="lt-LT"/>
              </w:rPr>
              <w:t>639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430A034" w14:textId="1A38AEAC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4400-</w:t>
            </w:r>
            <w:r w:rsidR="007B041C">
              <w:rPr>
                <w:sz w:val="24"/>
                <w:szCs w:val="24"/>
                <w:lang w:eastAsia="lt-LT"/>
              </w:rPr>
              <w:t>6940-5934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587E9706" w14:textId="1128BEEA" w:rsidR="0087677E" w:rsidRPr="00F25C1D" w:rsidRDefault="002229F6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6570</w:t>
            </w:r>
            <w:r w:rsidR="0087677E" w:rsidRPr="00F25C1D">
              <w:rPr>
                <w:sz w:val="24"/>
                <w:szCs w:val="24"/>
                <w:lang w:eastAsia="lt-LT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0B749A7F" w14:textId="6A9C48A5" w:rsidR="0087677E" w:rsidRPr="00F25C1D" w:rsidRDefault="0003306A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164</w:t>
            </w:r>
            <w:r w:rsidR="0087677E" w:rsidRPr="00F25C1D">
              <w:rPr>
                <w:sz w:val="24"/>
                <w:szCs w:val="24"/>
                <w:lang w:eastAsia="lt-LT"/>
              </w:rPr>
              <w:t>00,00</w:t>
            </w:r>
          </w:p>
        </w:tc>
      </w:tr>
    </w:tbl>
    <w:p w14:paraId="7D1975AC" w14:textId="77777777" w:rsidR="0087677E" w:rsidRDefault="0087677E" w:rsidP="0087677E">
      <w:pPr>
        <w:jc w:val="center"/>
        <w:rPr>
          <w:b/>
          <w:bCs/>
          <w:sz w:val="24"/>
          <w:szCs w:val="24"/>
        </w:rPr>
      </w:pPr>
    </w:p>
    <w:p w14:paraId="54C44FB4" w14:textId="77777777" w:rsidR="0087677E" w:rsidRDefault="0087677E" w:rsidP="0087677E">
      <w:pPr>
        <w:jc w:val="center"/>
      </w:pPr>
      <w:r>
        <w:rPr>
          <w:sz w:val="24"/>
          <w:szCs w:val="24"/>
        </w:rPr>
        <w:t>____________________________</w:t>
      </w:r>
    </w:p>
    <w:p w14:paraId="0A328EED" w14:textId="77777777" w:rsidR="0087677E" w:rsidRDefault="0087677E" w:rsidP="0087677E">
      <w:pPr>
        <w:jc w:val="center"/>
        <w:rPr>
          <w:b/>
          <w:bCs/>
          <w:sz w:val="24"/>
          <w:szCs w:val="24"/>
        </w:rPr>
      </w:pPr>
    </w:p>
    <w:p w14:paraId="233A4FC2" w14:textId="77777777" w:rsidR="00240EDD" w:rsidRDefault="00240EDD" w:rsidP="007643D2">
      <w:pPr>
        <w:jc w:val="center"/>
        <w:rPr>
          <w:b/>
          <w:bCs/>
          <w:sz w:val="24"/>
          <w:szCs w:val="24"/>
        </w:rPr>
      </w:pPr>
    </w:p>
    <w:sectPr w:rsidR="00240EDD" w:rsidSect="00C41524">
      <w:pgSz w:w="16838" w:h="11906" w:orient="landscape" w:code="9"/>
      <w:pgMar w:top="1135" w:right="962" w:bottom="851" w:left="1134" w:header="567" w:footer="567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146AB" w14:textId="77777777" w:rsidR="0082527A" w:rsidRDefault="0082527A" w:rsidP="00B61F72">
      <w:r>
        <w:separator/>
      </w:r>
    </w:p>
  </w:endnote>
  <w:endnote w:type="continuationSeparator" w:id="0">
    <w:p w14:paraId="696E4028" w14:textId="77777777" w:rsidR="0082527A" w:rsidRDefault="0082527A" w:rsidP="00B6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6019A" w14:textId="43A3D7D8" w:rsidR="005D6A78" w:rsidRDefault="005D6A78" w:rsidP="005D6A78">
    <w:pPr>
      <w:pStyle w:val="Porat"/>
      <w:jc w:val="center"/>
    </w:pPr>
  </w:p>
  <w:p w14:paraId="4BD76D49" w14:textId="77777777" w:rsidR="00CE7251" w:rsidRDefault="00CE725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D667" w14:textId="40F12947" w:rsidR="001B7826" w:rsidRDefault="001B7826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6143F" w14:textId="77777777" w:rsidR="0082527A" w:rsidRDefault="0082527A" w:rsidP="00B61F72">
      <w:r>
        <w:separator/>
      </w:r>
    </w:p>
  </w:footnote>
  <w:footnote w:type="continuationSeparator" w:id="0">
    <w:p w14:paraId="2AAE7C1F" w14:textId="77777777" w:rsidR="0082527A" w:rsidRDefault="0082527A" w:rsidP="00B61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5717E1C"/>
    <w:multiLevelType w:val="hybridMultilevel"/>
    <w:tmpl w:val="B3D68D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936C7"/>
    <w:multiLevelType w:val="hybridMultilevel"/>
    <w:tmpl w:val="1C1CC4E0"/>
    <w:lvl w:ilvl="0" w:tplc="DFC41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C861A20"/>
    <w:multiLevelType w:val="multilevel"/>
    <w:tmpl w:val="EB04B68E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5" w15:restartNumberingAfterBreak="0">
    <w:nsid w:val="0EEB7413"/>
    <w:multiLevelType w:val="hybridMultilevel"/>
    <w:tmpl w:val="BC8A9DF2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164E6F25"/>
    <w:multiLevelType w:val="multilevel"/>
    <w:tmpl w:val="B6488CB2"/>
    <w:lvl w:ilvl="0">
      <w:start w:val="1"/>
      <w:numFmt w:val="decimal"/>
      <w:lvlText w:val="%1."/>
      <w:lvlJc w:val="left"/>
      <w:pPr>
        <w:ind w:left="2514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7" w15:restartNumberingAfterBreak="0">
    <w:nsid w:val="1DB90733"/>
    <w:multiLevelType w:val="multilevel"/>
    <w:tmpl w:val="03FA098A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</w:rPr>
    </w:lvl>
  </w:abstractNum>
  <w:abstractNum w:abstractNumId="8" w15:restartNumberingAfterBreak="0">
    <w:nsid w:val="1F246BD1"/>
    <w:multiLevelType w:val="hybridMultilevel"/>
    <w:tmpl w:val="CE20181C"/>
    <w:lvl w:ilvl="0" w:tplc="85D850B0">
      <w:start w:val="1"/>
      <w:numFmt w:val="upperRoman"/>
      <w:lvlText w:val="%1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9" w15:restartNumberingAfterBreak="0">
    <w:nsid w:val="2344224A"/>
    <w:multiLevelType w:val="hybridMultilevel"/>
    <w:tmpl w:val="3A240770"/>
    <w:lvl w:ilvl="0" w:tplc="35DCB2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8B109F"/>
    <w:multiLevelType w:val="hybridMultilevel"/>
    <w:tmpl w:val="C90ED5C6"/>
    <w:lvl w:ilvl="0" w:tplc="9FB8D2D4">
      <w:start w:val="1"/>
      <w:numFmt w:val="decimal"/>
      <w:lvlText w:val="%1."/>
      <w:lvlJc w:val="left"/>
      <w:pPr>
        <w:ind w:left="2544" w:hanging="141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2993B06"/>
    <w:multiLevelType w:val="hybridMultilevel"/>
    <w:tmpl w:val="5166244A"/>
    <w:lvl w:ilvl="0" w:tplc="0427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7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44217310"/>
    <w:multiLevelType w:val="hybridMultilevel"/>
    <w:tmpl w:val="F3BAED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77363"/>
    <w:multiLevelType w:val="multilevel"/>
    <w:tmpl w:val="AFBAF14A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14" w15:restartNumberingAfterBreak="0">
    <w:nsid w:val="4BDE468F"/>
    <w:multiLevelType w:val="hybridMultilevel"/>
    <w:tmpl w:val="329861E6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5EA47B7C"/>
    <w:multiLevelType w:val="multilevel"/>
    <w:tmpl w:val="03FA098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</w:rPr>
    </w:lvl>
  </w:abstractNum>
  <w:abstractNum w:abstractNumId="16" w15:restartNumberingAfterBreak="0">
    <w:nsid w:val="5F503D02"/>
    <w:multiLevelType w:val="singleLevel"/>
    <w:tmpl w:val="6F5A2E2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62580E83"/>
    <w:multiLevelType w:val="hybridMultilevel"/>
    <w:tmpl w:val="915E3E58"/>
    <w:lvl w:ilvl="0" w:tplc="65ACE74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742825460">
    <w:abstractNumId w:val="16"/>
  </w:num>
  <w:num w:numId="2" w16cid:durableId="498623847">
    <w:abstractNumId w:val="9"/>
  </w:num>
  <w:num w:numId="3" w16cid:durableId="1169442307">
    <w:abstractNumId w:val="17"/>
  </w:num>
  <w:num w:numId="4" w16cid:durableId="1717969378">
    <w:abstractNumId w:val="8"/>
  </w:num>
  <w:num w:numId="5" w16cid:durableId="682905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79508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5945153">
    <w:abstractNumId w:val="3"/>
  </w:num>
  <w:num w:numId="8" w16cid:durableId="505899547">
    <w:abstractNumId w:val="6"/>
  </w:num>
  <w:num w:numId="9" w16cid:durableId="2124418320">
    <w:abstractNumId w:val="5"/>
  </w:num>
  <w:num w:numId="10" w16cid:durableId="27217352">
    <w:abstractNumId w:val="10"/>
  </w:num>
  <w:num w:numId="11" w16cid:durableId="576288776">
    <w:abstractNumId w:val="13"/>
  </w:num>
  <w:num w:numId="12" w16cid:durableId="74284242">
    <w:abstractNumId w:val="14"/>
  </w:num>
  <w:num w:numId="13" w16cid:durableId="2134638750">
    <w:abstractNumId w:val="0"/>
  </w:num>
  <w:num w:numId="14" w16cid:durableId="2142455937">
    <w:abstractNumId w:val="1"/>
  </w:num>
  <w:num w:numId="15" w16cid:durableId="1063913290">
    <w:abstractNumId w:val="12"/>
  </w:num>
  <w:num w:numId="16" w16cid:durableId="2026398829">
    <w:abstractNumId w:val="2"/>
  </w:num>
  <w:num w:numId="17" w16cid:durableId="1996759451">
    <w:abstractNumId w:val="15"/>
  </w:num>
  <w:num w:numId="18" w16cid:durableId="15408238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749071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F1D"/>
    <w:rsid w:val="000029B0"/>
    <w:rsid w:val="00006D34"/>
    <w:rsid w:val="0000791F"/>
    <w:rsid w:val="00012BF7"/>
    <w:rsid w:val="000135AB"/>
    <w:rsid w:val="00014707"/>
    <w:rsid w:val="000176AE"/>
    <w:rsid w:val="000200B1"/>
    <w:rsid w:val="00020169"/>
    <w:rsid w:val="00021BA6"/>
    <w:rsid w:val="00025565"/>
    <w:rsid w:val="00032412"/>
    <w:rsid w:val="00032BE0"/>
    <w:rsid w:val="0003306A"/>
    <w:rsid w:val="00033F53"/>
    <w:rsid w:val="0003437B"/>
    <w:rsid w:val="00035170"/>
    <w:rsid w:val="0003745D"/>
    <w:rsid w:val="0004073D"/>
    <w:rsid w:val="0004439D"/>
    <w:rsid w:val="00047AB5"/>
    <w:rsid w:val="000504E9"/>
    <w:rsid w:val="00051853"/>
    <w:rsid w:val="000575FF"/>
    <w:rsid w:val="000600BF"/>
    <w:rsid w:val="000608AA"/>
    <w:rsid w:val="00060F0C"/>
    <w:rsid w:val="000624E8"/>
    <w:rsid w:val="00065B23"/>
    <w:rsid w:val="0006608A"/>
    <w:rsid w:val="000676E9"/>
    <w:rsid w:val="00070F08"/>
    <w:rsid w:val="000715FF"/>
    <w:rsid w:val="00071D14"/>
    <w:rsid w:val="00072D33"/>
    <w:rsid w:val="00072F02"/>
    <w:rsid w:val="00077428"/>
    <w:rsid w:val="00083766"/>
    <w:rsid w:val="00083DED"/>
    <w:rsid w:val="00086D31"/>
    <w:rsid w:val="00090197"/>
    <w:rsid w:val="000902C7"/>
    <w:rsid w:val="000917B2"/>
    <w:rsid w:val="0009360F"/>
    <w:rsid w:val="00096569"/>
    <w:rsid w:val="00097059"/>
    <w:rsid w:val="0009709B"/>
    <w:rsid w:val="000A0349"/>
    <w:rsid w:val="000A066D"/>
    <w:rsid w:val="000A35B5"/>
    <w:rsid w:val="000A4386"/>
    <w:rsid w:val="000A522F"/>
    <w:rsid w:val="000B0533"/>
    <w:rsid w:val="000B0C68"/>
    <w:rsid w:val="000B4C00"/>
    <w:rsid w:val="000B7432"/>
    <w:rsid w:val="000C08DE"/>
    <w:rsid w:val="000C1588"/>
    <w:rsid w:val="000C4DF6"/>
    <w:rsid w:val="000C7C17"/>
    <w:rsid w:val="000D0395"/>
    <w:rsid w:val="000D090C"/>
    <w:rsid w:val="000D1AD8"/>
    <w:rsid w:val="000D1F75"/>
    <w:rsid w:val="000D2946"/>
    <w:rsid w:val="000D2C2A"/>
    <w:rsid w:val="000D4596"/>
    <w:rsid w:val="000D5043"/>
    <w:rsid w:val="000D5516"/>
    <w:rsid w:val="000D6097"/>
    <w:rsid w:val="000E443B"/>
    <w:rsid w:val="000E6ACB"/>
    <w:rsid w:val="000E739D"/>
    <w:rsid w:val="000F228E"/>
    <w:rsid w:val="000F338E"/>
    <w:rsid w:val="000F68B9"/>
    <w:rsid w:val="000F6E94"/>
    <w:rsid w:val="00101D97"/>
    <w:rsid w:val="00104DF1"/>
    <w:rsid w:val="00106BC5"/>
    <w:rsid w:val="00107719"/>
    <w:rsid w:val="00112C9D"/>
    <w:rsid w:val="001137E8"/>
    <w:rsid w:val="001139EA"/>
    <w:rsid w:val="00114556"/>
    <w:rsid w:val="00115BC7"/>
    <w:rsid w:val="00116D58"/>
    <w:rsid w:val="00117FCF"/>
    <w:rsid w:val="00120509"/>
    <w:rsid w:val="001227A9"/>
    <w:rsid w:val="00124E9D"/>
    <w:rsid w:val="00126177"/>
    <w:rsid w:val="0012646B"/>
    <w:rsid w:val="00132D01"/>
    <w:rsid w:val="00133DED"/>
    <w:rsid w:val="00134D8E"/>
    <w:rsid w:val="001366DA"/>
    <w:rsid w:val="00140A3C"/>
    <w:rsid w:val="00142625"/>
    <w:rsid w:val="001426A1"/>
    <w:rsid w:val="00144E42"/>
    <w:rsid w:val="00145217"/>
    <w:rsid w:val="00150A24"/>
    <w:rsid w:val="0015138D"/>
    <w:rsid w:val="00156999"/>
    <w:rsid w:val="00156B1E"/>
    <w:rsid w:val="001573B7"/>
    <w:rsid w:val="001603F0"/>
    <w:rsid w:val="00162891"/>
    <w:rsid w:val="001634CC"/>
    <w:rsid w:val="001640AC"/>
    <w:rsid w:val="001672E4"/>
    <w:rsid w:val="001674DD"/>
    <w:rsid w:val="001702E6"/>
    <w:rsid w:val="00171F04"/>
    <w:rsid w:val="00172496"/>
    <w:rsid w:val="001727C6"/>
    <w:rsid w:val="001744E0"/>
    <w:rsid w:val="0017482D"/>
    <w:rsid w:val="00176B2D"/>
    <w:rsid w:val="00185775"/>
    <w:rsid w:val="00191AF8"/>
    <w:rsid w:val="001939AC"/>
    <w:rsid w:val="00196D60"/>
    <w:rsid w:val="00197FC5"/>
    <w:rsid w:val="001A047E"/>
    <w:rsid w:val="001A2E39"/>
    <w:rsid w:val="001A35ED"/>
    <w:rsid w:val="001A3663"/>
    <w:rsid w:val="001A37FD"/>
    <w:rsid w:val="001A4482"/>
    <w:rsid w:val="001A4814"/>
    <w:rsid w:val="001A5F4F"/>
    <w:rsid w:val="001A78AE"/>
    <w:rsid w:val="001B070F"/>
    <w:rsid w:val="001B1549"/>
    <w:rsid w:val="001B2AB3"/>
    <w:rsid w:val="001B5C8F"/>
    <w:rsid w:val="001B7826"/>
    <w:rsid w:val="001C2C07"/>
    <w:rsid w:val="001C3A38"/>
    <w:rsid w:val="001C4FE8"/>
    <w:rsid w:val="001C5378"/>
    <w:rsid w:val="001C5BCA"/>
    <w:rsid w:val="001D0B08"/>
    <w:rsid w:val="001D1863"/>
    <w:rsid w:val="001D1EC5"/>
    <w:rsid w:val="001D4DBA"/>
    <w:rsid w:val="001E00A3"/>
    <w:rsid w:val="001E0C0E"/>
    <w:rsid w:val="001E14E9"/>
    <w:rsid w:val="001E2175"/>
    <w:rsid w:val="001E5B9B"/>
    <w:rsid w:val="001E5D2D"/>
    <w:rsid w:val="001E6EAF"/>
    <w:rsid w:val="001F1E6F"/>
    <w:rsid w:val="001F2EC9"/>
    <w:rsid w:val="001F2FDD"/>
    <w:rsid w:val="001F666C"/>
    <w:rsid w:val="001F7739"/>
    <w:rsid w:val="0020191E"/>
    <w:rsid w:val="002058A4"/>
    <w:rsid w:val="00211321"/>
    <w:rsid w:val="002116AE"/>
    <w:rsid w:val="00212E37"/>
    <w:rsid w:val="00212F9E"/>
    <w:rsid w:val="0021439E"/>
    <w:rsid w:val="00216EEC"/>
    <w:rsid w:val="00217BD2"/>
    <w:rsid w:val="00217BE6"/>
    <w:rsid w:val="00221EE0"/>
    <w:rsid w:val="002229F6"/>
    <w:rsid w:val="002229FB"/>
    <w:rsid w:val="00223DFC"/>
    <w:rsid w:val="00226A82"/>
    <w:rsid w:val="00227411"/>
    <w:rsid w:val="00236428"/>
    <w:rsid w:val="00236598"/>
    <w:rsid w:val="00240EDD"/>
    <w:rsid w:val="00241FBA"/>
    <w:rsid w:val="00244C5B"/>
    <w:rsid w:val="00250FE9"/>
    <w:rsid w:val="0025116D"/>
    <w:rsid w:val="00255640"/>
    <w:rsid w:val="00261C7A"/>
    <w:rsid w:val="00262E35"/>
    <w:rsid w:val="002633B5"/>
    <w:rsid w:val="0026452C"/>
    <w:rsid w:val="00266A6F"/>
    <w:rsid w:val="00271CBB"/>
    <w:rsid w:val="00272FC1"/>
    <w:rsid w:val="00273D75"/>
    <w:rsid w:val="00274DFF"/>
    <w:rsid w:val="00277BAE"/>
    <w:rsid w:val="00281476"/>
    <w:rsid w:val="002829C8"/>
    <w:rsid w:val="00286705"/>
    <w:rsid w:val="00287D63"/>
    <w:rsid w:val="00292E1F"/>
    <w:rsid w:val="00293B3B"/>
    <w:rsid w:val="00293FE1"/>
    <w:rsid w:val="0029586E"/>
    <w:rsid w:val="002A01EB"/>
    <w:rsid w:val="002A556D"/>
    <w:rsid w:val="002B30BF"/>
    <w:rsid w:val="002B40FD"/>
    <w:rsid w:val="002B5ECC"/>
    <w:rsid w:val="002B778F"/>
    <w:rsid w:val="002C0142"/>
    <w:rsid w:val="002C4FB5"/>
    <w:rsid w:val="002C50AF"/>
    <w:rsid w:val="002D4BE8"/>
    <w:rsid w:val="002D52F4"/>
    <w:rsid w:val="002D6459"/>
    <w:rsid w:val="002E08FA"/>
    <w:rsid w:val="002E33A5"/>
    <w:rsid w:val="002E3A20"/>
    <w:rsid w:val="002E6D3F"/>
    <w:rsid w:val="002E7EA1"/>
    <w:rsid w:val="002F00CA"/>
    <w:rsid w:val="002F1D17"/>
    <w:rsid w:val="002F2392"/>
    <w:rsid w:val="002F3628"/>
    <w:rsid w:val="002F51C3"/>
    <w:rsid w:val="002F7D59"/>
    <w:rsid w:val="0030554B"/>
    <w:rsid w:val="00306E91"/>
    <w:rsid w:val="0031222B"/>
    <w:rsid w:val="003143E0"/>
    <w:rsid w:val="003147FC"/>
    <w:rsid w:val="00321468"/>
    <w:rsid w:val="00322312"/>
    <w:rsid w:val="00322613"/>
    <w:rsid w:val="00325284"/>
    <w:rsid w:val="00326387"/>
    <w:rsid w:val="00327A61"/>
    <w:rsid w:val="00327BC7"/>
    <w:rsid w:val="00332655"/>
    <w:rsid w:val="003356DA"/>
    <w:rsid w:val="00343F66"/>
    <w:rsid w:val="0034422C"/>
    <w:rsid w:val="00345AE6"/>
    <w:rsid w:val="0034785A"/>
    <w:rsid w:val="00354BA8"/>
    <w:rsid w:val="003560FA"/>
    <w:rsid w:val="00356AF1"/>
    <w:rsid w:val="00362109"/>
    <w:rsid w:val="0036221F"/>
    <w:rsid w:val="00366C8F"/>
    <w:rsid w:val="00370D3B"/>
    <w:rsid w:val="00371ACF"/>
    <w:rsid w:val="003727DF"/>
    <w:rsid w:val="003735F5"/>
    <w:rsid w:val="00376AB2"/>
    <w:rsid w:val="00377C56"/>
    <w:rsid w:val="003803D9"/>
    <w:rsid w:val="00380A1D"/>
    <w:rsid w:val="0038123C"/>
    <w:rsid w:val="00381814"/>
    <w:rsid w:val="00386415"/>
    <w:rsid w:val="00386466"/>
    <w:rsid w:val="00386B6C"/>
    <w:rsid w:val="00387D3C"/>
    <w:rsid w:val="00391FA8"/>
    <w:rsid w:val="00393F95"/>
    <w:rsid w:val="003A0418"/>
    <w:rsid w:val="003A1F9C"/>
    <w:rsid w:val="003A6DF0"/>
    <w:rsid w:val="003A6EBB"/>
    <w:rsid w:val="003B09EC"/>
    <w:rsid w:val="003B6147"/>
    <w:rsid w:val="003B7582"/>
    <w:rsid w:val="003B7D88"/>
    <w:rsid w:val="003C0761"/>
    <w:rsid w:val="003C0F3D"/>
    <w:rsid w:val="003C3426"/>
    <w:rsid w:val="003C44E4"/>
    <w:rsid w:val="003C73C9"/>
    <w:rsid w:val="003D09E8"/>
    <w:rsid w:val="003D247D"/>
    <w:rsid w:val="003D24A2"/>
    <w:rsid w:val="003D2E3C"/>
    <w:rsid w:val="003D690E"/>
    <w:rsid w:val="003D6CF6"/>
    <w:rsid w:val="003E1EA2"/>
    <w:rsid w:val="003E25ED"/>
    <w:rsid w:val="003E6B2D"/>
    <w:rsid w:val="003E7917"/>
    <w:rsid w:val="003F1477"/>
    <w:rsid w:val="003F2EA0"/>
    <w:rsid w:val="003F3F29"/>
    <w:rsid w:val="003F6EB9"/>
    <w:rsid w:val="004005E3"/>
    <w:rsid w:val="0040260D"/>
    <w:rsid w:val="00402711"/>
    <w:rsid w:val="00402BD6"/>
    <w:rsid w:val="00404422"/>
    <w:rsid w:val="004057C2"/>
    <w:rsid w:val="0041032B"/>
    <w:rsid w:val="00410830"/>
    <w:rsid w:val="00411F64"/>
    <w:rsid w:val="00413803"/>
    <w:rsid w:val="0042205B"/>
    <w:rsid w:val="00424E0F"/>
    <w:rsid w:val="00430B3F"/>
    <w:rsid w:val="00430BAE"/>
    <w:rsid w:val="00433A15"/>
    <w:rsid w:val="004344B9"/>
    <w:rsid w:val="0043546F"/>
    <w:rsid w:val="004368BB"/>
    <w:rsid w:val="00437D63"/>
    <w:rsid w:val="00440507"/>
    <w:rsid w:val="0044141F"/>
    <w:rsid w:val="00441FBD"/>
    <w:rsid w:val="00443751"/>
    <w:rsid w:val="00443EE0"/>
    <w:rsid w:val="00446AE4"/>
    <w:rsid w:val="0044758C"/>
    <w:rsid w:val="004507AE"/>
    <w:rsid w:val="00451F16"/>
    <w:rsid w:val="00453D53"/>
    <w:rsid w:val="004542BC"/>
    <w:rsid w:val="004561AB"/>
    <w:rsid w:val="00456751"/>
    <w:rsid w:val="00457164"/>
    <w:rsid w:val="004579E0"/>
    <w:rsid w:val="0046482B"/>
    <w:rsid w:val="00465A8F"/>
    <w:rsid w:val="00466DBF"/>
    <w:rsid w:val="0046751A"/>
    <w:rsid w:val="00467C90"/>
    <w:rsid w:val="004708B0"/>
    <w:rsid w:val="00470A73"/>
    <w:rsid w:val="00470E4C"/>
    <w:rsid w:val="00473E42"/>
    <w:rsid w:val="0047598D"/>
    <w:rsid w:val="00477555"/>
    <w:rsid w:val="004803D9"/>
    <w:rsid w:val="00480433"/>
    <w:rsid w:val="00483BF5"/>
    <w:rsid w:val="00484125"/>
    <w:rsid w:val="00494D41"/>
    <w:rsid w:val="00496DFC"/>
    <w:rsid w:val="004A2467"/>
    <w:rsid w:val="004A2B2D"/>
    <w:rsid w:val="004A3D4F"/>
    <w:rsid w:val="004A559B"/>
    <w:rsid w:val="004A589F"/>
    <w:rsid w:val="004A726F"/>
    <w:rsid w:val="004A77BB"/>
    <w:rsid w:val="004B04BF"/>
    <w:rsid w:val="004B2198"/>
    <w:rsid w:val="004B3A48"/>
    <w:rsid w:val="004B49CC"/>
    <w:rsid w:val="004B53CF"/>
    <w:rsid w:val="004B774E"/>
    <w:rsid w:val="004B7F72"/>
    <w:rsid w:val="004C3DDA"/>
    <w:rsid w:val="004C3ED8"/>
    <w:rsid w:val="004C7A0B"/>
    <w:rsid w:val="004D0091"/>
    <w:rsid w:val="004D03B3"/>
    <w:rsid w:val="004D3638"/>
    <w:rsid w:val="004D37A2"/>
    <w:rsid w:val="004D6BD6"/>
    <w:rsid w:val="004D6BEB"/>
    <w:rsid w:val="004D7970"/>
    <w:rsid w:val="004E0ADD"/>
    <w:rsid w:val="004E2612"/>
    <w:rsid w:val="004E6838"/>
    <w:rsid w:val="004F45D0"/>
    <w:rsid w:val="004F4C3F"/>
    <w:rsid w:val="004F50EB"/>
    <w:rsid w:val="005028DA"/>
    <w:rsid w:val="005037F6"/>
    <w:rsid w:val="0050656F"/>
    <w:rsid w:val="00510CFE"/>
    <w:rsid w:val="00510DFC"/>
    <w:rsid w:val="0051156E"/>
    <w:rsid w:val="00511637"/>
    <w:rsid w:val="005150F7"/>
    <w:rsid w:val="0051555A"/>
    <w:rsid w:val="00515A9B"/>
    <w:rsid w:val="005278E6"/>
    <w:rsid w:val="00527D3E"/>
    <w:rsid w:val="00530990"/>
    <w:rsid w:val="005326FC"/>
    <w:rsid w:val="00535661"/>
    <w:rsid w:val="00535E4E"/>
    <w:rsid w:val="00536303"/>
    <w:rsid w:val="00536488"/>
    <w:rsid w:val="00537E35"/>
    <w:rsid w:val="00537ECD"/>
    <w:rsid w:val="0054135D"/>
    <w:rsid w:val="00545E1E"/>
    <w:rsid w:val="0054747F"/>
    <w:rsid w:val="005508FD"/>
    <w:rsid w:val="00550BC5"/>
    <w:rsid w:val="0055212F"/>
    <w:rsid w:val="0055230E"/>
    <w:rsid w:val="00553C6D"/>
    <w:rsid w:val="00555D38"/>
    <w:rsid w:val="00557B30"/>
    <w:rsid w:val="0056002F"/>
    <w:rsid w:val="005600E4"/>
    <w:rsid w:val="00566217"/>
    <w:rsid w:val="005669A2"/>
    <w:rsid w:val="00570E8D"/>
    <w:rsid w:val="00570F8B"/>
    <w:rsid w:val="00573E4E"/>
    <w:rsid w:val="00575461"/>
    <w:rsid w:val="00580236"/>
    <w:rsid w:val="00582AC2"/>
    <w:rsid w:val="00584328"/>
    <w:rsid w:val="005870B0"/>
    <w:rsid w:val="00587AED"/>
    <w:rsid w:val="00590A99"/>
    <w:rsid w:val="005919B9"/>
    <w:rsid w:val="005922F0"/>
    <w:rsid w:val="00594593"/>
    <w:rsid w:val="00594A09"/>
    <w:rsid w:val="00594CE4"/>
    <w:rsid w:val="00595445"/>
    <w:rsid w:val="0059581C"/>
    <w:rsid w:val="00596850"/>
    <w:rsid w:val="005A16B6"/>
    <w:rsid w:val="005A3411"/>
    <w:rsid w:val="005A4E5C"/>
    <w:rsid w:val="005A5143"/>
    <w:rsid w:val="005A7500"/>
    <w:rsid w:val="005A7A6F"/>
    <w:rsid w:val="005B108D"/>
    <w:rsid w:val="005B3916"/>
    <w:rsid w:val="005B461B"/>
    <w:rsid w:val="005B72E5"/>
    <w:rsid w:val="005C157B"/>
    <w:rsid w:val="005C3679"/>
    <w:rsid w:val="005C4FAD"/>
    <w:rsid w:val="005C50C4"/>
    <w:rsid w:val="005C5BF5"/>
    <w:rsid w:val="005D0588"/>
    <w:rsid w:val="005D19B9"/>
    <w:rsid w:val="005D1ABF"/>
    <w:rsid w:val="005D3F4F"/>
    <w:rsid w:val="005D514D"/>
    <w:rsid w:val="005D6A78"/>
    <w:rsid w:val="005E2209"/>
    <w:rsid w:val="005E2AF0"/>
    <w:rsid w:val="005E4F53"/>
    <w:rsid w:val="005E744F"/>
    <w:rsid w:val="005E78C6"/>
    <w:rsid w:val="005F1431"/>
    <w:rsid w:val="005F2245"/>
    <w:rsid w:val="005F662C"/>
    <w:rsid w:val="00601F80"/>
    <w:rsid w:val="00602CC8"/>
    <w:rsid w:val="00604C9A"/>
    <w:rsid w:val="006071A7"/>
    <w:rsid w:val="006076A5"/>
    <w:rsid w:val="0061223B"/>
    <w:rsid w:val="00616B6A"/>
    <w:rsid w:val="0062055E"/>
    <w:rsid w:val="0062098C"/>
    <w:rsid w:val="006229F9"/>
    <w:rsid w:val="0062643C"/>
    <w:rsid w:val="0063226A"/>
    <w:rsid w:val="0063464A"/>
    <w:rsid w:val="00637598"/>
    <w:rsid w:val="00640A2B"/>
    <w:rsid w:val="00643B27"/>
    <w:rsid w:val="006442F3"/>
    <w:rsid w:val="0064713F"/>
    <w:rsid w:val="006474F7"/>
    <w:rsid w:val="006502A3"/>
    <w:rsid w:val="006544C5"/>
    <w:rsid w:val="006562AF"/>
    <w:rsid w:val="00657B13"/>
    <w:rsid w:val="00662472"/>
    <w:rsid w:val="00662C0C"/>
    <w:rsid w:val="006651F7"/>
    <w:rsid w:val="0066620F"/>
    <w:rsid w:val="00666894"/>
    <w:rsid w:val="00670528"/>
    <w:rsid w:val="006707B8"/>
    <w:rsid w:val="006738C6"/>
    <w:rsid w:val="00680E8A"/>
    <w:rsid w:val="0068232C"/>
    <w:rsid w:val="00682F91"/>
    <w:rsid w:val="00685940"/>
    <w:rsid w:val="00691449"/>
    <w:rsid w:val="00694533"/>
    <w:rsid w:val="006A1327"/>
    <w:rsid w:val="006A29C8"/>
    <w:rsid w:val="006A4C57"/>
    <w:rsid w:val="006A637C"/>
    <w:rsid w:val="006B4E12"/>
    <w:rsid w:val="006C023D"/>
    <w:rsid w:val="006C1326"/>
    <w:rsid w:val="006C2C59"/>
    <w:rsid w:val="006C2F9D"/>
    <w:rsid w:val="006C59D5"/>
    <w:rsid w:val="006C61F3"/>
    <w:rsid w:val="006C69EA"/>
    <w:rsid w:val="006C7184"/>
    <w:rsid w:val="006D1C86"/>
    <w:rsid w:val="006D3052"/>
    <w:rsid w:val="006D3353"/>
    <w:rsid w:val="006D51B8"/>
    <w:rsid w:val="006D6022"/>
    <w:rsid w:val="006D64D0"/>
    <w:rsid w:val="006E00B9"/>
    <w:rsid w:val="006E0431"/>
    <w:rsid w:val="006E113B"/>
    <w:rsid w:val="006E28C7"/>
    <w:rsid w:val="006E2F48"/>
    <w:rsid w:val="006E399C"/>
    <w:rsid w:val="006E6DE0"/>
    <w:rsid w:val="006F030C"/>
    <w:rsid w:val="006F0338"/>
    <w:rsid w:val="006F0820"/>
    <w:rsid w:val="006F2C93"/>
    <w:rsid w:val="006F6227"/>
    <w:rsid w:val="00702149"/>
    <w:rsid w:val="007025A7"/>
    <w:rsid w:val="00705087"/>
    <w:rsid w:val="007072FC"/>
    <w:rsid w:val="0071207C"/>
    <w:rsid w:val="00712218"/>
    <w:rsid w:val="00714B33"/>
    <w:rsid w:val="00715815"/>
    <w:rsid w:val="00722103"/>
    <w:rsid w:val="007233E8"/>
    <w:rsid w:val="00724EE1"/>
    <w:rsid w:val="0073016B"/>
    <w:rsid w:val="0073076F"/>
    <w:rsid w:val="007309AB"/>
    <w:rsid w:val="0073276D"/>
    <w:rsid w:val="00733508"/>
    <w:rsid w:val="00733E70"/>
    <w:rsid w:val="0073429E"/>
    <w:rsid w:val="00735CCF"/>
    <w:rsid w:val="00736078"/>
    <w:rsid w:val="00736ED1"/>
    <w:rsid w:val="00736FA3"/>
    <w:rsid w:val="00737438"/>
    <w:rsid w:val="00740532"/>
    <w:rsid w:val="00740676"/>
    <w:rsid w:val="00741584"/>
    <w:rsid w:val="0074349E"/>
    <w:rsid w:val="007435BA"/>
    <w:rsid w:val="00746C07"/>
    <w:rsid w:val="007475AC"/>
    <w:rsid w:val="00752FBF"/>
    <w:rsid w:val="007536F7"/>
    <w:rsid w:val="0075665E"/>
    <w:rsid w:val="00756B63"/>
    <w:rsid w:val="007643D2"/>
    <w:rsid w:val="00764C34"/>
    <w:rsid w:val="00766F35"/>
    <w:rsid w:val="0077406E"/>
    <w:rsid w:val="0077424C"/>
    <w:rsid w:val="0077503F"/>
    <w:rsid w:val="00775B9A"/>
    <w:rsid w:val="00775C5E"/>
    <w:rsid w:val="00776C79"/>
    <w:rsid w:val="00777D54"/>
    <w:rsid w:val="00780F35"/>
    <w:rsid w:val="00780FCC"/>
    <w:rsid w:val="00783960"/>
    <w:rsid w:val="00783DCA"/>
    <w:rsid w:val="00783E9E"/>
    <w:rsid w:val="007900A4"/>
    <w:rsid w:val="0079082E"/>
    <w:rsid w:val="00791686"/>
    <w:rsid w:val="00792769"/>
    <w:rsid w:val="00793AF1"/>
    <w:rsid w:val="0079621B"/>
    <w:rsid w:val="0079772F"/>
    <w:rsid w:val="007A1D83"/>
    <w:rsid w:val="007A21C3"/>
    <w:rsid w:val="007A7AF7"/>
    <w:rsid w:val="007A7F0B"/>
    <w:rsid w:val="007B041C"/>
    <w:rsid w:val="007B10E2"/>
    <w:rsid w:val="007B327F"/>
    <w:rsid w:val="007B595A"/>
    <w:rsid w:val="007C0EF2"/>
    <w:rsid w:val="007C1956"/>
    <w:rsid w:val="007C2419"/>
    <w:rsid w:val="007C2FE8"/>
    <w:rsid w:val="007C3137"/>
    <w:rsid w:val="007C3B6D"/>
    <w:rsid w:val="007C6F8E"/>
    <w:rsid w:val="007D0613"/>
    <w:rsid w:val="007D5AC9"/>
    <w:rsid w:val="007D70FE"/>
    <w:rsid w:val="007D7DF5"/>
    <w:rsid w:val="007E1C1A"/>
    <w:rsid w:val="007E292E"/>
    <w:rsid w:val="007E314E"/>
    <w:rsid w:val="007E429C"/>
    <w:rsid w:val="007E6CC0"/>
    <w:rsid w:val="007E7DA4"/>
    <w:rsid w:val="007F2614"/>
    <w:rsid w:val="007F28F2"/>
    <w:rsid w:val="007F330E"/>
    <w:rsid w:val="007F4115"/>
    <w:rsid w:val="007F534D"/>
    <w:rsid w:val="007F70AE"/>
    <w:rsid w:val="00800DCF"/>
    <w:rsid w:val="00802B05"/>
    <w:rsid w:val="00804EC6"/>
    <w:rsid w:val="008059B6"/>
    <w:rsid w:val="00805AEE"/>
    <w:rsid w:val="00805FAA"/>
    <w:rsid w:val="00806A56"/>
    <w:rsid w:val="008077E5"/>
    <w:rsid w:val="00812529"/>
    <w:rsid w:val="008146E2"/>
    <w:rsid w:val="00816FCF"/>
    <w:rsid w:val="00822906"/>
    <w:rsid w:val="008233A5"/>
    <w:rsid w:val="0082356C"/>
    <w:rsid w:val="0082527A"/>
    <w:rsid w:val="008270DD"/>
    <w:rsid w:val="00830308"/>
    <w:rsid w:val="00831409"/>
    <w:rsid w:val="00831D91"/>
    <w:rsid w:val="00832D6B"/>
    <w:rsid w:val="00832FDB"/>
    <w:rsid w:val="00833485"/>
    <w:rsid w:val="00835663"/>
    <w:rsid w:val="008356F0"/>
    <w:rsid w:val="00844DA1"/>
    <w:rsid w:val="008451C0"/>
    <w:rsid w:val="0084597C"/>
    <w:rsid w:val="00847200"/>
    <w:rsid w:val="008473DA"/>
    <w:rsid w:val="00850257"/>
    <w:rsid w:val="00853A94"/>
    <w:rsid w:val="0085565B"/>
    <w:rsid w:val="00855F6A"/>
    <w:rsid w:val="0086038A"/>
    <w:rsid w:val="00861B78"/>
    <w:rsid w:val="00864B0F"/>
    <w:rsid w:val="0086561F"/>
    <w:rsid w:val="0087098C"/>
    <w:rsid w:val="00870DE5"/>
    <w:rsid w:val="00870F5F"/>
    <w:rsid w:val="008712C8"/>
    <w:rsid w:val="008715F0"/>
    <w:rsid w:val="008758D5"/>
    <w:rsid w:val="0087677E"/>
    <w:rsid w:val="008800C8"/>
    <w:rsid w:val="00881604"/>
    <w:rsid w:val="008819ED"/>
    <w:rsid w:val="008838C3"/>
    <w:rsid w:val="00884360"/>
    <w:rsid w:val="008876C0"/>
    <w:rsid w:val="00890C61"/>
    <w:rsid w:val="00892FD6"/>
    <w:rsid w:val="008942A0"/>
    <w:rsid w:val="00894CA0"/>
    <w:rsid w:val="0089683F"/>
    <w:rsid w:val="008A1277"/>
    <w:rsid w:val="008A1BCD"/>
    <w:rsid w:val="008A388E"/>
    <w:rsid w:val="008A6ADC"/>
    <w:rsid w:val="008B05B8"/>
    <w:rsid w:val="008B0B75"/>
    <w:rsid w:val="008B1449"/>
    <w:rsid w:val="008B333A"/>
    <w:rsid w:val="008B4F12"/>
    <w:rsid w:val="008B5A08"/>
    <w:rsid w:val="008B7E51"/>
    <w:rsid w:val="008D6375"/>
    <w:rsid w:val="008E38F7"/>
    <w:rsid w:val="008E39C4"/>
    <w:rsid w:val="008E4BA8"/>
    <w:rsid w:val="008F31E1"/>
    <w:rsid w:val="008F420B"/>
    <w:rsid w:val="008F453B"/>
    <w:rsid w:val="008F6779"/>
    <w:rsid w:val="008F6A9C"/>
    <w:rsid w:val="00901DFA"/>
    <w:rsid w:val="00903EBE"/>
    <w:rsid w:val="00906E42"/>
    <w:rsid w:val="00907A7F"/>
    <w:rsid w:val="00910E1F"/>
    <w:rsid w:val="009118DD"/>
    <w:rsid w:val="0091246C"/>
    <w:rsid w:val="00912639"/>
    <w:rsid w:val="0091295A"/>
    <w:rsid w:val="00916703"/>
    <w:rsid w:val="009210D6"/>
    <w:rsid w:val="0092116D"/>
    <w:rsid w:val="009217C2"/>
    <w:rsid w:val="00921FC3"/>
    <w:rsid w:val="00922932"/>
    <w:rsid w:val="00923E4B"/>
    <w:rsid w:val="00925F1B"/>
    <w:rsid w:val="0093612A"/>
    <w:rsid w:val="00936D1C"/>
    <w:rsid w:val="00937577"/>
    <w:rsid w:val="00940B04"/>
    <w:rsid w:val="00941057"/>
    <w:rsid w:val="0094171F"/>
    <w:rsid w:val="009452E0"/>
    <w:rsid w:val="0095053A"/>
    <w:rsid w:val="009550A8"/>
    <w:rsid w:val="00955769"/>
    <w:rsid w:val="009564A2"/>
    <w:rsid w:val="00956FF7"/>
    <w:rsid w:val="00965915"/>
    <w:rsid w:val="00965CBD"/>
    <w:rsid w:val="009721F9"/>
    <w:rsid w:val="009761B4"/>
    <w:rsid w:val="009804E6"/>
    <w:rsid w:val="009822C6"/>
    <w:rsid w:val="0098480E"/>
    <w:rsid w:val="00987042"/>
    <w:rsid w:val="00987779"/>
    <w:rsid w:val="0099458B"/>
    <w:rsid w:val="009957D3"/>
    <w:rsid w:val="009A0686"/>
    <w:rsid w:val="009B10C3"/>
    <w:rsid w:val="009B1DB2"/>
    <w:rsid w:val="009B1E74"/>
    <w:rsid w:val="009B351E"/>
    <w:rsid w:val="009B433D"/>
    <w:rsid w:val="009B49EF"/>
    <w:rsid w:val="009B4A01"/>
    <w:rsid w:val="009B5426"/>
    <w:rsid w:val="009B61EF"/>
    <w:rsid w:val="009C1828"/>
    <w:rsid w:val="009C295D"/>
    <w:rsid w:val="009C2DCE"/>
    <w:rsid w:val="009C352F"/>
    <w:rsid w:val="009C4C51"/>
    <w:rsid w:val="009D06FE"/>
    <w:rsid w:val="009D1D8D"/>
    <w:rsid w:val="009D3338"/>
    <w:rsid w:val="009D6F60"/>
    <w:rsid w:val="009D75D6"/>
    <w:rsid w:val="009D788C"/>
    <w:rsid w:val="009E024E"/>
    <w:rsid w:val="009E0538"/>
    <w:rsid w:val="009E2D12"/>
    <w:rsid w:val="009E381B"/>
    <w:rsid w:val="009E4C6A"/>
    <w:rsid w:val="009E4E24"/>
    <w:rsid w:val="009E5179"/>
    <w:rsid w:val="009E793D"/>
    <w:rsid w:val="009F13DA"/>
    <w:rsid w:val="009F1BD4"/>
    <w:rsid w:val="009F4A28"/>
    <w:rsid w:val="009F7D3C"/>
    <w:rsid w:val="00A0454A"/>
    <w:rsid w:val="00A1135B"/>
    <w:rsid w:val="00A12D7F"/>
    <w:rsid w:val="00A12DF7"/>
    <w:rsid w:val="00A12E67"/>
    <w:rsid w:val="00A141F0"/>
    <w:rsid w:val="00A16110"/>
    <w:rsid w:val="00A162E2"/>
    <w:rsid w:val="00A233B7"/>
    <w:rsid w:val="00A246C7"/>
    <w:rsid w:val="00A24F39"/>
    <w:rsid w:val="00A259B2"/>
    <w:rsid w:val="00A25C53"/>
    <w:rsid w:val="00A27E33"/>
    <w:rsid w:val="00A31171"/>
    <w:rsid w:val="00A329E2"/>
    <w:rsid w:val="00A32AE4"/>
    <w:rsid w:val="00A33707"/>
    <w:rsid w:val="00A33A53"/>
    <w:rsid w:val="00A33CA4"/>
    <w:rsid w:val="00A367DA"/>
    <w:rsid w:val="00A40224"/>
    <w:rsid w:val="00A42A4C"/>
    <w:rsid w:val="00A43DEC"/>
    <w:rsid w:val="00A45AE2"/>
    <w:rsid w:val="00A45CB2"/>
    <w:rsid w:val="00A476BE"/>
    <w:rsid w:val="00A56BB1"/>
    <w:rsid w:val="00A61E17"/>
    <w:rsid w:val="00A67459"/>
    <w:rsid w:val="00A713F6"/>
    <w:rsid w:val="00A7159B"/>
    <w:rsid w:val="00A71F2E"/>
    <w:rsid w:val="00A746C5"/>
    <w:rsid w:val="00A7646C"/>
    <w:rsid w:val="00A832DD"/>
    <w:rsid w:val="00A8687D"/>
    <w:rsid w:val="00A90D64"/>
    <w:rsid w:val="00A91F28"/>
    <w:rsid w:val="00A92660"/>
    <w:rsid w:val="00A92BE0"/>
    <w:rsid w:val="00A93B24"/>
    <w:rsid w:val="00A94CD5"/>
    <w:rsid w:val="00A95883"/>
    <w:rsid w:val="00AA1580"/>
    <w:rsid w:val="00AA242F"/>
    <w:rsid w:val="00AA54B6"/>
    <w:rsid w:val="00AA64EA"/>
    <w:rsid w:val="00AB0348"/>
    <w:rsid w:val="00AB070A"/>
    <w:rsid w:val="00AB11CA"/>
    <w:rsid w:val="00AB44BA"/>
    <w:rsid w:val="00AB5B59"/>
    <w:rsid w:val="00AB69C3"/>
    <w:rsid w:val="00AC01B1"/>
    <w:rsid w:val="00AC12D7"/>
    <w:rsid w:val="00AC3ACF"/>
    <w:rsid w:val="00AC3F33"/>
    <w:rsid w:val="00AC4533"/>
    <w:rsid w:val="00AC47F8"/>
    <w:rsid w:val="00AC578D"/>
    <w:rsid w:val="00AC6C43"/>
    <w:rsid w:val="00AC7336"/>
    <w:rsid w:val="00AD0F41"/>
    <w:rsid w:val="00AD187D"/>
    <w:rsid w:val="00AD28E6"/>
    <w:rsid w:val="00AD2D49"/>
    <w:rsid w:val="00AD3159"/>
    <w:rsid w:val="00AE01FD"/>
    <w:rsid w:val="00AE265A"/>
    <w:rsid w:val="00AE2C6A"/>
    <w:rsid w:val="00AE3C8A"/>
    <w:rsid w:val="00AF10B8"/>
    <w:rsid w:val="00AF3E89"/>
    <w:rsid w:val="00B0231A"/>
    <w:rsid w:val="00B03FA8"/>
    <w:rsid w:val="00B058AD"/>
    <w:rsid w:val="00B06AF9"/>
    <w:rsid w:val="00B07784"/>
    <w:rsid w:val="00B12C0A"/>
    <w:rsid w:val="00B14D6D"/>
    <w:rsid w:val="00B16597"/>
    <w:rsid w:val="00B16DA8"/>
    <w:rsid w:val="00B17881"/>
    <w:rsid w:val="00B255AD"/>
    <w:rsid w:val="00B257E8"/>
    <w:rsid w:val="00B36221"/>
    <w:rsid w:val="00B365AD"/>
    <w:rsid w:val="00B36CDF"/>
    <w:rsid w:val="00B43E39"/>
    <w:rsid w:val="00B44BFB"/>
    <w:rsid w:val="00B51088"/>
    <w:rsid w:val="00B53EF3"/>
    <w:rsid w:val="00B548AD"/>
    <w:rsid w:val="00B554D4"/>
    <w:rsid w:val="00B555BD"/>
    <w:rsid w:val="00B55CF3"/>
    <w:rsid w:val="00B569B2"/>
    <w:rsid w:val="00B61A2F"/>
    <w:rsid w:val="00B61F72"/>
    <w:rsid w:val="00B63AB6"/>
    <w:rsid w:val="00B64D07"/>
    <w:rsid w:val="00B6539A"/>
    <w:rsid w:val="00B72C7E"/>
    <w:rsid w:val="00B75EB2"/>
    <w:rsid w:val="00B76959"/>
    <w:rsid w:val="00B808A8"/>
    <w:rsid w:val="00B86704"/>
    <w:rsid w:val="00B86D1F"/>
    <w:rsid w:val="00B93EE7"/>
    <w:rsid w:val="00B96B68"/>
    <w:rsid w:val="00B970C4"/>
    <w:rsid w:val="00B97609"/>
    <w:rsid w:val="00BA0CC3"/>
    <w:rsid w:val="00BA10E4"/>
    <w:rsid w:val="00BA1859"/>
    <w:rsid w:val="00BA3843"/>
    <w:rsid w:val="00BA61E0"/>
    <w:rsid w:val="00BA6975"/>
    <w:rsid w:val="00BA6ECC"/>
    <w:rsid w:val="00BA728E"/>
    <w:rsid w:val="00BB1F21"/>
    <w:rsid w:val="00BB2DF0"/>
    <w:rsid w:val="00BB3DF3"/>
    <w:rsid w:val="00BB4AF0"/>
    <w:rsid w:val="00BB61C7"/>
    <w:rsid w:val="00BB7CE5"/>
    <w:rsid w:val="00BC173C"/>
    <w:rsid w:val="00BD0B5A"/>
    <w:rsid w:val="00BD46BC"/>
    <w:rsid w:val="00BE0649"/>
    <w:rsid w:val="00BE3D9C"/>
    <w:rsid w:val="00BE3FFB"/>
    <w:rsid w:val="00BE6A9A"/>
    <w:rsid w:val="00BE6EB5"/>
    <w:rsid w:val="00BF0698"/>
    <w:rsid w:val="00BF1482"/>
    <w:rsid w:val="00BF2CF3"/>
    <w:rsid w:val="00BF58EF"/>
    <w:rsid w:val="00C0667C"/>
    <w:rsid w:val="00C13610"/>
    <w:rsid w:val="00C14C47"/>
    <w:rsid w:val="00C20AB4"/>
    <w:rsid w:val="00C230D6"/>
    <w:rsid w:val="00C23D38"/>
    <w:rsid w:val="00C301D4"/>
    <w:rsid w:val="00C30A61"/>
    <w:rsid w:val="00C31397"/>
    <w:rsid w:val="00C32D0A"/>
    <w:rsid w:val="00C3329A"/>
    <w:rsid w:val="00C35936"/>
    <w:rsid w:val="00C37F39"/>
    <w:rsid w:val="00C403EC"/>
    <w:rsid w:val="00C40E51"/>
    <w:rsid w:val="00C41168"/>
    <w:rsid w:val="00C41524"/>
    <w:rsid w:val="00C42A33"/>
    <w:rsid w:val="00C4369E"/>
    <w:rsid w:val="00C50D3D"/>
    <w:rsid w:val="00C5251F"/>
    <w:rsid w:val="00C53BFF"/>
    <w:rsid w:val="00C54776"/>
    <w:rsid w:val="00C607FE"/>
    <w:rsid w:val="00C60F1D"/>
    <w:rsid w:val="00C6313A"/>
    <w:rsid w:val="00C63242"/>
    <w:rsid w:val="00C66AF0"/>
    <w:rsid w:val="00C66F5F"/>
    <w:rsid w:val="00C70CD0"/>
    <w:rsid w:val="00C71166"/>
    <w:rsid w:val="00C715B4"/>
    <w:rsid w:val="00C7396A"/>
    <w:rsid w:val="00C73DC3"/>
    <w:rsid w:val="00C74765"/>
    <w:rsid w:val="00C74B14"/>
    <w:rsid w:val="00C75221"/>
    <w:rsid w:val="00C76C2A"/>
    <w:rsid w:val="00C81BFB"/>
    <w:rsid w:val="00C83B93"/>
    <w:rsid w:val="00C84900"/>
    <w:rsid w:val="00C86B3C"/>
    <w:rsid w:val="00C87A9B"/>
    <w:rsid w:val="00C90379"/>
    <w:rsid w:val="00C96D04"/>
    <w:rsid w:val="00CA3DA0"/>
    <w:rsid w:val="00CB1161"/>
    <w:rsid w:val="00CB27A7"/>
    <w:rsid w:val="00CB3D38"/>
    <w:rsid w:val="00CB538A"/>
    <w:rsid w:val="00CB5C03"/>
    <w:rsid w:val="00CB6C21"/>
    <w:rsid w:val="00CC08D4"/>
    <w:rsid w:val="00CC28D5"/>
    <w:rsid w:val="00CC5352"/>
    <w:rsid w:val="00CC708E"/>
    <w:rsid w:val="00CD163D"/>
    <w:rsid w:val="00CD208D"/>
    <w:rsid w:val="00CD5227"/>
    <w:rsid w:val="00CE25E8"/>
    <w:rsid w:val="00CE28CE"/>
    <w:rsid w:val="00CE3465"/>
    <w:rsid w:val="00CE7251"/>
    <w:rsid w:val="00CF0451"/>
    <w:rsid w:val="00CF06EA"/>
    <w:rsid w:val="00CF11D4"/>
    <w:rsid w:val="00CF323D"/>
    <w:rsid w:val="00CF4593"/>
    <w:rsid w:val="00D000A2"/>
    <w:rsid w:val="00D00230"/>
    <w:rsid w:val="00D058DB"/>
    <w:rsid w:val="00D05BB6"/>
    <w:rsid w:val="00D11AA2"/>
    <w:rsid w:val="00D146C9"/>
    <w:rsid w:val="00D231E7"/>
    <w:rsid w:val="00D26350"/>
    <w:rsid w:val="00D26D02"/>
    <w:rsid w:val="00D26E99"/>
    <w:rsid w:val="00D3064E"/>
    <w:rsid w:val="00D44584"/>
    <w:rsid w:val="00D45D45"/>
    <w:rsid w:val="00D46951"/>
    <w:rsid w:val="00D542A3"/>
    <w:rsid w:val="00D55933"/>
    <w:rsid w:val="00D601C5"/>
    <w:rsid w:val="00D60905"/>
    <w:rsid w:val="00D61EDB"/>
    <w:rsid w:val="00D6244E"/>
    <w:rsid w:val="00D63FA3"/>
    <w:rsid w:val="00D6495E"/>
    <w:rsid w:val="00D65B0D"/>
    <w:rsid w:val="00D667A9"/>
    <w:rsid w:val="00D66C38"/>
    <w:rsid w:val="00D709DA"/>
    <w:rsid w:val="00D762E3"/>
    <w:rsid w:val="00D76DAC"/>
    <w:rsid w:val="00D8230B"/>
    <w:rsid w:val="00D837AF"/>
    <w:rsid w:val="00D843FA"/>
    <w:rsid w:val="00D8494C"/>
    <w:rsid w:val="00D85E50"/>
    <w:rsid w:val="00D91AF3"/>
    <w:rsid w:val="00D950E9"/>
    <w:rsid w:val="00D957D9"/>
    <w:rsid w:val="00D96808"/>
    <w:rsid w:val="00D978CB"/>
    <w:rsid w:val="00DA00D7"/>
    <w:rsid w:val="00DA0D3C"/>
    <w:rsid w:val="00DA12DF"/>
    <w:rsid w:val="00DA352C"/>
    <w:rsid w:val="00DA4235"/>
    <w:rsid w:val="00DA71E9"/>
    <w:rsid w:val="00DB099D"/>
    <w:rsid w:val="00DB1B62"/>
    <w:rsid w:val="00DB2688"/>
    <w:rsid w:val="00DB2A85"/>
    <w:rsid w:val="00DB2E64"/>
    <w:rsid w:val="00DC0952"/>
    <w:rsid w:val="00DC2736"/>
    <w:rsid w:val="00DC289B"/>
    <w:rsid w:val="00DC2B3C"/>
    <w:rsid w:val="00DC3839"/>
    <w:rsid w:val="00DC412A"/>
    <w:rsid w:val="00DC4330"/>
    <w:rsid w:val="00DC4E63"/>
    <w:rsid w:val="00DC72F2"/>
    <w:rsid w:val="00DC74F6"/>
    <w:rsid w:val="00DC7571"/>
    <w:rsid w:val="00DC7850"/>
    <w:rsid w:val="00DC7982"/>
    <w:rsid w:val="00DD1A27"/>
    <w:rsid w:val="00DD44F6"/>
    <w:rsid w:val="00DD667D"/>
    <w:rsid w:val="00DE1A2A"/>
    <w:rsid w:val="00DE4BC5"/>
    <w:rsid w:val="00DF0446"/>
    <w:rsid w:val="00DF34EC"/>
    <w:rsid w:val="00DF4347"/>
    <w:rsid w:val="00DF72F5"/>
    <w:rsid w:val="00E0134C"/>
    <w:rsid w:val="00E036AC"/>
    <w:rsid w:val="00E0435C"/>
    <w:rsid w:val="00E0790C"/>
    <w:rsid w:val="00E07DC1"/>
    <w:rsid w:val="00E07E30"/>
    <w:rsid w:val="00E12F19"/>
    <w:rsid w:val="00E13764"/>
    <w:rsid w:val="00E13EA4"/>
    <w:rsid w:val="00E20109"/>
    <w:rsid w:val="00E25107"/>
    <w:rsid w:val="00E27ED1"/>
    <w:rsid w:val="00E31E91"/>
    <w:rsid w:val="00E35DEC"/>
    <w:rsid w:val="00E35E22"/>
    <w:rsid w:val="00E40B14"/>
    <w:rsid w:val="00E40B61"/>
    <w:rsid w:val="00E41B72"/>
    <w:rsid w:val="00E42A93"/>
    <w:rsid w:val="00E43D89"/>
    <w:rsid w:val="00E44D22"/>
    <w:rsid w:val="00E47AD0"/>
    <w:rsid w:val="00E533ED"/>
    <w:rsid w:val="00E55ED2"/>
    <w:rsid w:val="00E55EFF"/>
    <w:rsid w:val="00E603DA"/>
    <w:rsid w:val="00E60C28"/>
    <w:rsid w:val="00E623AE"/>
    <w:rsid w:val="00E64618"/>
    <w:rsid w:val="00E66651"/>
    <w:rsid w:val="00E6770B"/>
    <w:rsid w:val="00E74B90"/>
    <w:rsid w:val="00E7515A"/>
    <w:rsid w:val="00E76EF2"/>
    <w:rsid w:val="00E833BA"/>
    <w:rsid w:val="00E8373F"/>
    <w:rsid w:val="00E8394F"/>
    <w:rsid w:val="00E83F8D"/>
    <w:rsid w:val="00E86014"/>
    <w:rsid w:val="00E87776"/>
    <w:rsid w:val="00E92411"/>
    <w:rsid w:val="00E9325B"/>
    <w:rsid w:val="00E9425E"/>
    <w:rsid w:val="00EA0984"/>
    <w:rsid w:val="00EA43FB"/>
    <w:rsid w:val="00EB2306"/>
    <w:rsid w:val="00EB2FF7"/>
    <w:rsid w:val="00EB4372"/>
    <w:rsid w:val="00EB6A05"/>
    <w:rsid w:val="00EB758C"/>
    <w:rsid w:val="00EC08CF"/>
    <w:rsid w:val="00EC2B09"/>
    <w:rsid w:val="00EC3913"/>
    <w:rsid w:val="00EC3D8F"/>
    <w:rsid w:val="00EC5346"/>
    <w:rsid w:val="00ED0C19"/>
    <w:rsid w:val="00ED4003"/>
    <w:rsid w:val="00ED5C3C"/>
    <w:rsid w:val="00EE0B7C"/>
    <w:rsid w:val="00EE2737"/>
    <w:rsid w:val="00EE2C32"/>
    <w:rsid w:val="00EE3057"/>
    <w:rsid w:val="00EE58F0"/>
    <w:rsid w:val="00EE6EF8"/>
    <w:rsid w:val="00EE760C"/>
    <w:rsid w:val="00EF1144"/>
    <w:rsid w:val="00EF12E6"/>
    <w:rsid w:val="00EF2146"/>
    <w:rsid w:val="00EF4D23"/>
    <w:rsid w:val="00EF6453"/>
    <w:rsid w:val="00EF73CB"/>
    <w:rsid w:val="00F02316"/>
    <w:rsid w:val="00F031BF"/>
    <w:rsid w:val="00F050E7"/>
    <w:rsid w:val="00F10828"/>
    <w:rsid w:val="00F145CE"/>
    <w:rsid w:val="00F145EE"/>
    <w:rsid w:val="00F24478"/>
    <w:rsid w:val="00F25858"/>
    <w:rsid w:val="00F26C83"/>
    <w:rsid w:val="00F26E6C"/>
    <w:rsid w:val="00F27C53"/>
    <w:rsid w:val="00F3264A"/>
    <w:rsid w:val="00F36A9F"/>
    <w:rsid w:val="00F37155"/>
    <w:rsid w:val="00F37300"/>
    <w:rsid w:val="00F37DFC"/>
    <w:rsid w:val="00F40A15"/>
    <w:rsid w:val="00F42417"/>
    <w:rsid w:val="00F444B0"/>
    <w:rsid w:val="00F450BE"/>
    <w:rsid w:val="00F51A28"/>
    <w:rsid w:val="00F53AD7"/>
    <w:rsid w:val="00F56961"/>
    <w:rsid w:val="00F57BF8"/>
    <w:rsid w:val="00F60C63"/>
    <w:rsid w:val="00F62E67"/>
    <w:rsid w:val="00F65617"/>
    <w:rsid w:val="00F65AAB"/>
    <w:rsid w:val="00F67C2E"/>
    <w:rsid w:val="00F67E1A"/>
    <w:rsid w:val="00F67F06"/>
    <w:rsid w:val="00F72FE0"/>
    <w:rsid w:val="00F733C0"/>
    <w:rsid w:val="00F74462"/>
    <w:rsid w:val="00F74EF4"/>
    <w:rsid w:val="00F750F7"/>
    <w:rsid w:val="00F76C88"/>
    <w:rsid w:val="00F778F5"/>
    <w:rsid w:val="00F829BE"/>
    <w:rsid w:val="00F836B2"/>
    <w:rsid w:val="00F83B96"/>
    <w:rsid w:val="00F869CF"/>
    <w:rsid w:val="00F87CFB"/>
    <w:rsid w:val="00F919F3"/>
    <w:rsid w:val="00F93198"/>
    <w:rsid w:val="00F949EE"/>
    <w:rsid w:val="00F95089"/>
    <w:rsid w:val="00F96910"/>
    <w:rsid w:val="00FA25CC"/>
    <w:rsid w:val="00FB0456"/>
    <w:rsid w:val="00FB12D5"/>
    <w:rsid w:val="00FB1C75"/>
    <w:rsid w:val="00FB3BFB"/>
    <w:rsid w:val="00FC48C6"/>
    <w:rsid w:val="00FC73B9"/>
    <w:rsid w:val="00FD1600"/>
    <w:rsid w:val="00FD3068"/>
    <w:rsid w:val="00FD46D9"/>
    <w:rsid w:val="00FD51DC"/>
    <w:rsid w:val="00FE07E5"/>
    <w:rsid w:val="00FE33A1"/>
    <w:rsid w:val="00FF002B"/>
    <w:rsid w:val="00FF0B2D"/>
    <w:rsid w:val="00FF2EF3"/>
    <w:rsid w:val="00FF6111"/>
    <w:rsid w:val="00FF69EA"/>
    <w:rsid w:val="00FF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1CA47C"/>
  <w15:docId w15:val="{C1480BF0-C602-4E66-A0E7-BD9161FC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51853"/>
    <w:rPr>
      <w:lang w:eastAsia="en-US"/>
    </w:rPr>
  </w:style>
  <w:style w:type="paragraph" w:styleId="Antrat1">
    <w:name w:val="heading 1"/>
    <w:basedOn w:val="prastasis"/>
    <w:next w:val="prastasis"/>
    <w:qFormat/>
    <w:rsid w:val="004C3ED8"/>
    <w:pPr>
      <w:keepNext/>
      <w:jc w:val="center"/>
      <w:outlineLvl w:val="0"/>
    </w:pPr>
    <w:rPr>
      <w:sz w:val="24"/>
    </w:rPr>
  </w:style>
  <w:style w:type="paragraph" w:styleId="Antrat2">
    <w:name w:val="heading 2"/>
    <w:basedOn w:val="prastasis"/>
    <w:next w:val="prastasis"/>
    <w:qFormat/>
    <w:rsid w:val="004C3ED8"/>
    <w:pPr>
      <w:keepNext/>
      <w:tabs>
        <w:tab w:val="left" w:pos="9070"/>
      </w:tabs>
      <w:ind w:right="-2"/>
      <w:jc w:val="center"/>
      <w:outlineLvl w:val="1"/>
    </w:pPr>
    <w:rPr>
      <w:b/>
      <w:caps/>
      <w:spacing w:val="40"/>
      <w:sz w:val="24"/>
    </w:rPr>
  </w:style>
  <w:style w:type="paragraph" w:styleId="Antrat3">
    <w:name w:val="heading 3"/>
    <w:basedOn w:val="prastasis"/>
    <w:next w:val="prastasis"/>
    <w:qFormat/>
    <w:rsid w:val="004C3ED8"/>
    <w:pPr>
      <w:keepNext/>
      <w:jc w:val="center"/>
      <w:outlineLvl w:val="2"/>
    </w:pPr>
    <w:rPr>
      <w:rFonts w:ascii="TimesLT" w:hAnsi="TimesLT"/>
      <w:b/>
    </w:rPr>
  </w:style>
  <w:style w:type="paragraph" w:styleId="Antrat4">
    <w:name w:val="heading 4"/>
    <w:basedOn w:val="prastasis"/>
    <w:next w:val="prastasis"/>
    <w:qFormat/>
    <w:rsid w:val="004C3ED8"/>
    <w:pPr>
      <w:keepNext/>
      <w:spacing w:line="360" w:lineRule="auto"/>
      <w:jc w:val="center"/>
      <w:outlineLvl w:val="3"/>
    </w:pPr>
    <w:rPr>
      <w:rFonts w:ascii="TimesLT" w:hAnsi="TimesLT"/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4C3ED8"/>
    <w:pPr>
      <w:spacing w:line="480" w:lineRule="auto"/>
      <w:jc w:val="both"/>
    </w:pPr>
    <w:rPr>
      <w:sz w:val="24"/>
    </w:rPr>
  </w:style>
  <w:style w:type="paragraph" w:styleId="Tekstoblokas">
    <w:name w:val="Block Text"/>
    <w:basedOn w:val="prastasis"/>
    <w:rsid w:val="004C3ED8"/>
    <w:pPr>
      <w:widowControl w:val="0"/>
      <w:shd w:val="clear" w:color="auto" w:fill="FFFFFF"/>
      <w:spacing w:before="684" w:line="317" w:lineRule="exact"/>
      <w:ind w:left="922" w:right="7" w:hanging="360"/>
      <w:jc w:val="both"/>
    </w:pPr>
    <w:rPr>
      <w:rFonts w:ascii="TimesLT" w:hAnsi="TimesLT"/>
      <w:sz w:val="24"/>
    </w:rPr>
  </w:style>
  <w:style w:type="paragraph" w:styleId="Pavadinimas">
    <w:name w:val="Title"/>
    <w:basedOn w:val="prastasis"/>
    <w:qFormat/>
    <w:rsid w:val="004C3ED8"/>
    <w:pPr>
      <w:shd w:val="clear" w:color="auto" w:fill="FFFFFF"/>
      <w:spacing w:before="511"/>
      <w:ind w:left="526"/>
      <w:jc w:val="center"/>
    </w:pPr>
    <w:rPr>
      <w:rFonts w:ascii="TimesLT" w:hAnsi="TimesLT"/>
      <w:sz w:val="24"/>
    </w:rPr>
  </w:style>
  <w:style w:type="paragraph" w:styleId="Pagrindiniotekstotrauka">
    <w:name w:val="Body Text Indent"/>
    <w:basedOn w:val="prastasis"/>
    <w:rsid w:val="004C3ED8"/>
    <w:pPr>
      <w:shd w:val="clear" w:color="auto" w:fill="FFFFFF"/>
      <w:spacing w:line="360" w:lineRule="auto"/>
      <w:ind w:left="569"/>
      <w:jc w:val="both"/>
    </w:pPr>
    <w:rPr>
      <w:rFonts w:ascii="TimesLT" w:hAnsi="TimesLT"/>
      <w:sz w:val="24"/>
    </w:rPr>
  </w:style>
  <w:style w:type="paragraph" w:styleId="Pagrindinistekstas2">
    <w:name w:val="Body Text 2"/>
    <w:basedOn w:val="prastasis"/>
    <w:rsid w:val="004C3ED8"/>
    <w:pPr>
      <w:shd w:val="clear" w:color="auto" w:fill="FFFFFF"/>
      <w:jc w:val="both"/>
    </w:pPr>
    <w:rPr>
      <w:rFonts w:ascii="TimesLT" w:hAnsi="TimesLT"/>
      <w:sz w:val="24"/>
    </w:rPr>
  </w:style>
  <w:style w:type="paragraph" w:styleId="Debesliotekstas">
    <w:name w:val="Balloon Text"/>
    <w:basedOn w:val="prastasis"/>
    <w:semiHidden/>
    <w:rsid w:val="00C75221"/>
    <w:rPr>
      <w:rFonts w:ascii="Tahoma" w:hAnsi="Tahoma" w:cs="Tahoma"/>
      <w:sz w:val="16"/>
      <w:szCs w:val="16"/>
    </w:rPr>
  </w:style>
  <w:style w:type="character" w:styleId="Hipersaitas">
    <w:name w:val="Hyperlink"/>
    <w:rsid w:val="002F51C3"/>
    <w:rPr>
      <w:color w:val="000000"/>
      <w:u w:val="single"/>
    </w:rPr>
  </w:style>
  <w:style w:type="table" w:styleId="Lentelstinklelis">
    <w:name w:val="Table Grid"/>
    <w:basedOn w:val="prastojilentel"/>
    <w:rsid w:val="0044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Numatytasispastraiposriftas"/>
    <w:rsid w:val="009D6F60"/>
  </w:style>
  <w:style w:type="paragraph" w:styleId="Sraopastraipa">
    <w:name w:val="List Paragraph"/>
    <w:basedOn w:val="prastasis"/>
    <w:uiPriority w:val="34"/>
    <w:qFormat/>
    <w:rsid w:val="00466DBF"/>
    <w:pPr>
      <w:ind w:left="720"/>
      <w:contextualSpacing/>
    </w:pPr>
  </w:style>
  <w:style w:type="paragraph" w:styleId="Pataisymai">
    <w:name w:val="Revision"/>
    <w:hidden/>
    <w:uiPriority w:val="99"/>
    <w:semiHidden/>
    <w:rsid w:val="000135AB"/>
    <w:rPr>
      <w:lang w:eastAsia="en-US"/>
    </w:rPr>
  </w:style>
  <w:style w:type="paragraph" w:styleId="Antrats">
    <w:name w:val="header"/>
    <w:aliases w:val="Char,Header Char,Diagrama"/>
    <w:basedOn w:val="prastasis"/>
    <w:link w:val="AntratsDiagrama"/>
    <w:unhideWhenUsed/>
    <w:rsid w:val="00B61F7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rsid w:val="00B61F72"/>
    <w:rPr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B61F7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61F72"/>
    <w:rPr>
      <w:lang w:eastAsia="en-US"/>
    </w:rPr>
  </w:style>
  <w:style w:type="character" w:styleId="Komentaronuoroda">
    <w:name w:val="annotation reference"/>
    <w:basedOn w:val="Numatytasispastraiposriftas"/>
    <w:semiHidden/>
    <w:unhideWhenUsed/>
    <w:rsid w:val="00F2585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F25858"/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F25858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F2585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F25858"/>
    <w:rPr>
      <w:b/>
      <w:bCs/>
      <w:lang w:eastAsia="en-US"/>
    </w:rPr>
  </w:style>
  <w:style w:type="paragraph" w:styleId="Betarp">
    <w:name w:val="No Spacing"/>
    <w:uiPriority w:val="1"/>
    <w:qFormat/>
    <w:rsid w:val="00172496"/>
    <w:rPr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C352F"/>
    <w:rPr>
      <w:color w:val="605E5C"/>
      <w:shd w:val="clear" w:color="auto" w:fill="E1DFDD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5B72E5"/>
    <w:rPr>
      <w:color w:val="605E5C"/>
      <w:shd w:val="clear" w:color="auto" w:fill="E1DFDD"/>
    </w:rPr>
  </w:style>
  <w:style w:type="numbering" w:customStyle="1" w:styleId="Sraonra1">
    <w:name w:val="Sąrašo nėra1"/>
    <w:next w:val="Sraonra"/>
    <w:uiPriority w:val="99"/>
    <w:semiHidden/>
    <w:unhideWhenUsed/>
    <w:rsid w:val="00510DFC"/>
  </w:style>
  <w:style w:type="paragraph" w:customStyle="1" w:styleId="EmptyCellLayoutStyle">
    <w:name w:val="EmptyCellLayoutStyle"/>
    <w:rsid w:val="00510DFC"/>
    <w:pPr>
      <w:spacing w:after="160" w:line="259" w:lineRule="auto"/>
    </w:pPr>
    <w:rPr>
      <w:sz w:val="2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87A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1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7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6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0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6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1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6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4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5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1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5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8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4cd307a669ef4f79b562b522173e5b34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D078F-A4C0-4C40-AFD3-6D57BC7F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4cd307a669ef4f79b562b522173e5b34</Template>
  <TotalTime>1</TotalTime>
  <Pages>2</Pages>
  <Words>1614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VILKAVIŠKIO RAJONO SAVIVALDYBĖS FAKTIŠKAI VALDOMO VALSTYBĖS TURTO PERĖMIMO SAVIVALDYBĖS NUOSAVYBĖN</vt:lpstr>
    </vt:vector>
  </TitlesOfParts>
  <Manager>2024-04-26</Manager>
  <Company>Hewlett-Packard Company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VILKAVIŠKIO RAJONO SAVIVALDYBĖS FAKTIŠKAI VALDOMO VALSTYBĖS TURTO PERĖMIMO SAVIVALDYBĖS NUOSAVYBĖN</dc:title>
  <dc:subject>B-TS-393</dc:subject>
  <dc:creator>VILKAVIŠKIO RAJONO SAVIVALDYBĖS TARYBA</dc:creator>
  <cp:lastModifiedBy>Vilma Skilandienė</cp:lastModifiedBy>
  <cp:revision>2</cp:revision>
  <cp:lastPrinted>2024-10-08T12:32:00Z</cp:lastPrinted>
  <dcterms:created xsi:type="dcterms:W3CDTF">2026-07-23T13:25:00Z</dcterms:created>
  <dcterms:modified xsi:type="dcterms:W3CDTF">2026-07-23T13:25:00Z</dcterms:modified>
  <cp:category>SPRENDIMAS</cp:category>
</cp:coreProperties>
</file>