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8B1D" w14:textId="4A7CAD6B" w:rsidR="007F1BB8" w:rsidRPr="00977FDC" w:rsidRDefault="00977FDC" w:rsidP="00977FD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right"/>
        <w:rPr>
          <w:b/>
          <w:bCs/>
          <w:color w:val="000000"/>
          <w:szCs w:val="24"/>
          <w:shd w:val="clear" w:color="auto" w:fill="FFFFFF"/>
        </w:rPr>
      </w:pPr>
      <w:r w:rsidRPr="00977FDC">
        <w:rPr>
          <w:b/>
          <w:bCs/>
          <w:noProof/>
        </w:rPr>
        <w:t>Projektas</w:t>
      </w:r>
      <w:r w:rsidR="003620B9">
        <w:rPr>
          <w:b/>
          <w:bCs/>
          <w:noProof/>
        </w:rPr>
        <w:t xml:space="preserve"> Nr. TSP-107</w:t>
      </w: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8A876" w14:textId="4D28CFF8" w:rsidR="000F3225" w:rsidRDefault="00030A3C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>KALVARIJOS</w:t>
      </w:r>
      <w:r w:rsidR="007E351B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AE1F0D" w:rsidRPr="00510553">
        <w:rPr>
          <w:b/>
          <w:bCs/>
          <w:color w:val="000000"/>
          <w:szCs w:val="24"/>
          <w:shd w:val="clear" w:color="auto" w:fill="FFFFFF"/>
        </w:rPr>
        <w:t>SAVIVALDYBĖS</w:t>
      </w:r>
      <w:r w:rsidR="005B7400">
        <w:rPr>
          <w:b/>
          <w:bCs/>
          <w:color w:val="000000"/>
          <w:szCs w:val="24"/>
          <w:shd w:val="clear" w:color="auto" w:fill="FFFFFF"/>
        </w:rPr>
        <w:t xml:space="preserve"> </w:t>
      </w:r>
      <w:r w:rsidR="00AE1F0D" w:rsidRPr="00510553">
        <w:rPr>
          <w:b/>
          <w:bCs/>
          <w:color w:val="000000"/>
          <w:szCs w:val="24"/>
          <w:shd w:val="clear" w:color="auto" w:fill="FFFFFF"/>
        </w:rPr>
        <w:t>TARYBA</w:t>
      </w:r>
    </w:p>
    <w:p w14:paraId="3E0370F0" w14:textId="77777777" w:rsidR="000F3225" w:rsidRDefault="000F3225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2A2F96E5" w14:textId="77777777" w:rsidR="004428E6" w:rsidRPr="004428E6" w:rsidRDefault="004428E6" w:rsidP="004428E6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179982020"/>
      <w:r w:rsidRPr="004428E6">
        <w:rPr>
          <w:b/>
          <w:bCs/>
          <w:color w:val="000000"/>
          <w:szCs w:val="24"/>
          <w:shd w:val="clear" w:color="auto" w:fill="FFFFFF"/>
        </w:rPr>
        <w:t>SPRENDIMAS</w:t>
      </w:r>
    </w:p>
    <w:bookmarkEnd w:id="0"/>
    <w:p w14:paraId="380E84F7" w14:textId="42F80CE9" w:rsidR="00593AF4" w:rsidRDefault="00FA7F9B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>DĖL SAVIVALDYBĖS LYGMENS NESPECIALIZUOTOS PACIENTŲ PAVĖŽĖJIMO HEMODIALIZEI PASLAUGOS ĮKAINIŲ DYDŽIŲ NUSTATYMO</w:t>
      </w:r>
    </w:p>
    <w:p w14:paraId="3CAAA129" w14:textId="77777777" w:rsidR="00FA7F9B" w:rsidRPr="00510553" w:rsidRDefault="00FA7F9B" w:rsidP="00593AF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323ACB6E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593AF4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593AF4">
        <w:rPr>
          <w:color w:val="000000"/>
          <w:szCs w:val="24"/>
          <w:shd w:val="clear" w:color="auto" w:fill="FFFFFF"/>
        </w:rPr>
        <w:t xml:space="preserve">         </w:t>
      </w:r>
      <w:r w:rsidR="002A4DC2">
        <w:rPr>
          <w:color w:val="000000"/>
          <w:szCs w:val="24"/>
          <w:shd w:val="clear" w:color="auto" w:fill="FFFFFF"/>
        </w:rPr>
        <w:t xml:space="preserve"> 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4DCD923E" w14:textId="77777777" w:rsidR="0083606C" w:rsidRDefault="0083606C" w:rsidP="00CD46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C0D26A1" w14:textId="4B59CEB0" w:rsidR="00CD4601" w:rsidRDefault="00CD4601" w:rsidP="00B05A0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 w:rsidRPr="00751110">
        <w:rPr>
          <w:color w:val="000000" w:themeColor="text1"/>
        </w:rPr>
        <w:t xml:space="preserve">Vadovaudamasi Lietuvos Respublikos vietos savivaldos įstatymo </w:t>
      </w:r>
      <w:r w:rsidR="00C3231D" w:rsidRPr="00751110">
        <w:rPr>
          <w:color w:val="000000" w:themeColor="text1"/>
        </w:rPr>
        <w:t>15</w:t>
      </w:r>
      <w:r w:rsidR="00F16725" w:rsidRPr="00751110">
        <w:rPr>
          <w:color w:val="000000" w:themeColor="text1"/>
        </w:rPr>
        <w:t xml:space="preserve"> </w:t>
      </w:r>
      <w:r w:rsidR="008C39B6" w:rsidRPr="00751110">
        <w:rPr>
          <w:color w:val="000000" w:themeColor="text1"/>
        </w:rPr>
        <w:t xml:space="preserve">straipsnio </w:t>
      </w:r>
      <w:r w:rsidR="00C3231D" w:rsidRPr="00751110">
        <w:rPr>
          <w:color w:val="000000" w:themeColor="text1"/>
        </w:rPr>
        <w:t>2 dalies 29</w:t>
      </w:r>
      <w:r w:rsidR="00F16725" w:rsidRPr="00751110">
        <w:rPr>
          <w:color w:val="000000" w:themeColor="text1"/>
        </w:rPr>
        <w:t xml:space="preserve"> punktu</w:t>
      </w:r>
      <w:r w:rsidR="008C39B6" w:rsidRPr="00751110">
        <w:rPr>
          <w:color w:val="000000" w:themeColor="text1"/>
        </w:rPr>
        <w:t>,</w:t>
      </w:r>
      <w:r w:rsidR="00377B8D" w:rsidRPr="00751110">
        <w:rPr>
          <w:color w:val="000000" w:themeColor="text1"/>
        </w:rPr>
        <w:t xml:space="preserve"> </w:t>
      </w:r>
      <w:r w:rsidR="009A1E0F" w:rsidRPr="00751110">
        <w:rPr>
          <w:color w:val="000000" w:themeColor="text1"/>
        </w:rPr>
        <w:t xml:space="preserve">16 </w:t>
      </w:r>
      <w:r w:rsidR="009A1E0F">
        <w:t xml:space="preserve">straipsnio 1 dalimi, </w:t>
      </w:r>
      <w:r w:rsidR="00C3231D">
        <w:t xml:space="preserve">Pacientų pavėžėjimo paslaugų organizavimo ir teikimo tvarkos aprašu, patvirtintu </w:t>
      </w:r>
      <w:r w:rsidR="00B05A01">
        <w:t xml:space="preserve">Lietuvos Respublikos </w:t>
      </w:r>
      <w:r w:rsidR="00FA7F9B">
        <w:t>Vyriausybės 2022 m. lapkričio 30 d. nutarimu Nr. 1196 ,,Dėl Pacientų pavėžėjimo paslaugų organiz</w:t>
      </w:r>
      <w:r w:rsidR="004F2A04">
        <w:t>avi</w:t>
      </w:r>
      <w:r w:rsidR="00FA7F9B">
        <w:t>mo ir teikimo tvarkos aprašo patvirtinimo“, Kalvarijos savivaldybės ir Kalvarijos savivaldybės asmenų su negalia draugijos bendradarbiavimo 2024 m. birželio 20 d. sutartimi Nr. SRG-110</w:t>
      </w:r>
      <w:r w:rsidR="00F16725">
        <w:t>,</w:t>
      </w:r>
      <w:r w:rsidR="00FA7F9B">
        <w:t xml:space="preserve"> atsižvelgdama į Kalvarijos savivaldybės asmenų su negalia draugijos 2026-06-04 raštą Nr. 25 ,,Dėl pacientų pavėžėjimo į hemodializes transporto įkainio“</w:t>
      </w:r>
      <w:r w:rsidR="00420E24">
        <w:t>,</w:t>
      </w:r>
      <w:r>
        <w:t xml:space="preserve"> </w:t>
      </w:r>
      <w:r w:rsidR="00847E86">
        <w:t xml:space="preserve">Kalvarijos </w:t>
      </w:r>
      <w:r>
        <w:t>savivaldybės taryba</w:t>
      </w:r>
      <w:r w:rsidR="00B05A01">
        <w:t xml:space="preserve"> </w:t>
      </w:r>
      <w:r>
        <w:t>n</w:t>
      </w:r>
      <w:r w:rsidR="00F61AE6">
        <w:t xml:space="preserve"> </w:t>
      </w:r>
      <w:r>
        <w:t>u</w:t>
      </w:r>
      <w:r w:rsidR="00F61AE6">
        <w:t xml:space="preserve"> </w:t>
      </w:r>
      <w:r>
        <w:t>s</w:t>
      </w:r>
      <w:r w:rsidR="00F61AE6">
        <w:t xml:space="preserve"> </w:t>
      </w:r>
      <w:r>
        <w:t>p</w:t>
      </w:r>
      <w:r w:rsidR="00F61AE6">
        <w:t xml:space="preserve"> </w:t>
      </w:r>
      <w:r>
        <w:t>r</w:t>
      </w:r>
      <w:r w:rsidR="00F61AE6">
        <w:t xml:space="preserve"> </w:t>
      </w:r>
      <w:r>
        <w:t>e</w:t>
      </w:r>
      <w:r w:rsidR="00F61AE6">
        <w:t xml:space="preserve"> </w:t>
      </w:r>
      <w:r>
        <w:t>n</w:t>
      </w:r>
      <w:r w:rsidR="00F61AE6">
        <w:t xml:space="preserve"> </w:t>
      </w:r>
      <w:r>
        <w:t>d</w:t>
      </w:r>
      <w:r w:rsidR="00F61AE6">
        <w:t xml:space="preserve"> </w:t>
      </w:r>
      <w:r>
        <w:t>ž</w:t>
      </w:r>
      <w:r w:rsidR="00F61AE6">
        <w:t xml:space="preserve"> </w:t>
      </w:r>
      <w:r>
        <w:t>i</w:t>
      </w:r>
      <w:r w:rsidR="00F61AE6">
        <w:t xml:space="preserve"> </w:t>
      </w:r>
      <w:r>
        <w:t>a:</w:t>
      </w:r>
    </w:p>
    <w:p w14:paraId="08223887" w14:textId="74AD03C7" w:rsidR="007E50DB" w:rsidRDefault="00AD7BC6" w:rsidP="00593A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>1. Nustatyti savivaldybės lygmens nespecializuotos pacientų pavėžėjimo hemodializei paslaugos (toliau – paslauga) įkainių dydžius:</w:t>
      </w:r>
    </w:p>
    <w:p w14:paraId="15460CDF" w14:textId="50B081A0" w:rsidR="00AD7BC6" w:rsidRDefault="00AD7BC6" w:rsidP="00593A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>1.1. Paslauga teikiama lengvuoju automobiliu (transporto priemonės kodas M1) – 1,16 Eur/1</w:t>
      </w:r>
      <w:r w:rsidR="00420E24">
        <w:t xml:space="preserve"> </w:t>
      </w:r>
      <w:r>
        <w:t>km;</w:t>
      </w:r>
    </w:p>
    <w:p w14:paraId="24E9541A" w14:textId="683DE3CB" w:rsidR="00AD7BC6" w:rsidRDefault="00AD7BC6" w:rsidP="00593A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1.2. Paslauga teikiama lengvuoju automobiliu, pritaikytu vežti asmenis </w:t>
      </w:r>
      <w:r w:rsidR="006943DD">
        <w:t xml:space="preserve">su negalia </w:t>
      </w:r>
      <w:r>
        <w:t>vežimėliuose (transporto priemonės kodas M1SH) – 1,16 Eur/1 km;</w:t>
      </w:r>
    </w:p>
    <w:p w14:paraId="7593753E" w14:textId="12628720" w:rsidR="00AD7BC6" w:rsidRDefault="00AD7BC6" w:rsidP="00593A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1.3. Paslauga teikiama lengvuoju automobiliu, pritaikytu vežti asmenis gulimoje padėtyje (be sveikatos priežiūros specialisto) (transporto priemonės kodas M1AFSC) – 1,50 Eur/1 km. </w:t>
      </w:r>
    </w:p>
    <w:p w14:paraId="0BD59D28" w14:textId="0EE80CB5" w:rsidR="00213355" w:rsidRPr="003620B9" w:rsidRDefault="00AD7BC6" w:rsidP="003620B9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2. Pripažinti netekusiu galios Kalvarijos savivaldybės tarybos 2024 m. rugpjūčio 29 d. sprendimą Nr. T-157 ,,Dėl savivaldybės lygmens nespecializuotos pacientų pavėžėjimo hemodializei paslaugos įkainių dydžių nustatymo“. </w:t>
      </w:r>
    </w:p>
    <w:p w14:paraId="21F643B6" w14:textId="77777777" w:rsidR="00213355" w:rsidRDefault="00213355" w:rsidP="000F5692">
      <w:pPr>
        <w:spacing w:line="360" w:lineRule="auto"/>
        <w:ind w:firstLine="284"/>
        <w:jc w:val="both"/>
        <w:rPr>
          <w:szCs w:val="24"/>
          <w:lang w:eastAsia="lt-LT"/>
        </w:rPr>
      </w:pPr>
    </w:p>
    <w:p w14:paraId="1948462B" w14:textId="77777777" w:rsidR="0083606C" w:rsidRDefault="0083606C" w:rsidP="00A97725">
      <w:pPr>
        <w:tabs>
          <w:tab w:val="right" w:pos="9638"/>
        </w:tabs>
      </w:pPr>
    </w:p>
    <w:p w14:paraId="4B3AD576" w14:textId="1BC6160A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594A36B9" w14:textId="77777777" w:rsidR="00A9151D" w:rsidRDefault="00A9151D" w:rsidP="00A97725">
      <w:pPr>
        <w:tabs>
          <w:tab w:val="right" w:pos="9638"/>
        </w:tabs>
        <w:rPr>
          <w:szCs w:val="24"/>
          <w:lang w:eastAsia="lt-LT"/>
        </w:rPr>
      </w:pPr>
    </w:p>
    <w:p w14:paraId="5D2022C2" w14:textId="77777777" w:rsidR="003620B9" w:rsidRDefault="003620B9" w:rsidP="00A97725">
      <w:pPr>
        <w:tabs>
          <w:tab w:val="right" w:pos="9638"/>
        </w:tabs>
        <w:rPr>
          <w:szCs w:val="24"/>
          <w:lang w:eastAsia="lt-LT"/>
        </w:rPr>
      </w:pPr>
    </w:p>
    <w:p w14:paraId="6754673C" w14:textId="77777777" w:rsidR="003620B9" w:rsidRDefault="003620B9" w:rsidP="00A97725">
      <w:pPr>
        <w:tabs>
          <w:tab w:val="right" w:pos="9638"/>
        </w:tabs>
        <w:rPr>
          <w:szCs w:val="24"/>
          <w:lang w:eastAsia="lt-LT"/>
        </w:rPr>
      </w:pPr>
    </w:p>
    <w:p w14:paraId="7CC0DCB1" w14:textId="77777777" w:rsidR="003620B9" w:rsidRDefault="003620B9" w:rsidP="00A97725">
      <w:pPr>
        <w:tabs>
          <w:tab w:val="right" w:pos="9638"/>
        </w:tabs>
        <w:rPr>
          <w:szCs w:val="24"/>
          <w:lang w:eastAsia="lt-LT"/>
        </w:rPr>
      </w:pPr>
    </w:p>
    <w:p w14:paraId="395E2121" w14:textId="21E7EBB5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7DCC53FD" w:rsidR="003F5427" w:rsidRDefault="00593AF4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Sveikatos reikalų koordinatorė</w:t>
      </w:r>
    </w:p>
    <w:p w14:paraId="205C5928" w14:textId="77588D97" w:rsidR="003F5427" w:rsidRDefault="00593AF4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4C20B630" w:rsidR="00AE1F0D" w:rsidRPr="007F1BB8" w:rsidRDefault="00BF774C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</w:t>
      </w:r>
      <w:r w:rsidR="00593AF4">
        <w:rPr>
          <w:szCs w:val="24"/>
          <w:lang w:eastAsia="lt-LT"/>
        </w:rPr>
        <w:t>6</w:t>
      </w:r>
      <w:r>
        <w:rPr>
          <w:szCs w:val="24"/>
          <w:lang w:eastAsia="lt-LT"/>
        </w:rPr>
        <w:t>-</w:t>
      </w:r>
      <w:r w:rsidR="00593AF4">
        <w:rPr>
          <w:szCs w:val="24"/>
          <w:lang w:eastAsia="lt-LT"/>
        </w:rPr>
        <w:t>0</w:t>
      </w:r>
      <w:r w:rsidR="00213355">
        <w:rPr>
          <w:szCs w:val="24"/>
          <w:lang w:eastAsia="lt-LT"/>
        </w:rPr>
        <w:t>8</w:t>
      </w:r>
      <w:r w:rsidR="000F1C44">
        <w:rPr>
          <w:szCs w:val="24"/>
          <w:lang w:eastAsia="lt-LT"/>
        </w:rPr>
        <w:t>-</w:t>
      </w:r>
      <w:r w:rsidR="00213355">
        <w:rPr>
          <w:szCs w:val="24"/>
          <w:lang w:eastAsia="lt-LT"/>
        </w:rPr>
        <w:t>06</w:t>
      </w:r>
    </w:p>
    <w:sectPr w:rsidR="00AE1F0D" w:rsidRPr="007F1BB8" w:rsidSect="0083606C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418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2FD24" w14:textId="77777777" w:rsidR="008E7D3B" w:rsidRDefault="008E7D3B">
      <w:r>
        <w:separator/>
      </w:r>
    </w:p>
  </w:endnote>
  <w:endnote w:type="continuationSeparator" w:id="0">
    <w:p w14:paraId="0A96BAD4" w14:textId="77777777" w:rsidR="008E7D3B" w:rsidRDefault="008E7D3B">
      <w:r>
        <w:continuationSeparator/>
      </w:r>
    </w:p>
  </w:endnote>
  <w:endnote w:type="continuationNotice" w:id="1">
    <w:p w14:paraId="71FDB2BA" w14:textId="77777777" w:rsidR="008E7D3B" w:rsidRDefault="008E7D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486FE" w14:textId="77777777" w:rsidR="008E7D3B" w:rsidRDefault="008E7D3B">
      <w:r>
        <w:separator/>
      </w:r>
    </w:p>
  </w:footnote>
  <w:footnote w:type="continuationSeparator" w:id="0">
    <w:p w14:paraId="55067A01" w14:textId="77777777" w:rsidR="008E7D3B" w:rsidRDefault="008E7D3B">
      <w:r>
        <w:continuationSeparator/>
      </w:r>
    </w:p>
  </w:footnote>
  <w:footnote w:type="continuationNotice" w:id="1">
    <w:p w14:paraId="6B8B36DB" w14:textId="77777777" w:rsidR="008E7D3B" w:rsidRDefault="008E7D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13BBD"/>
    <w:rsid w:val="00013E47"/>
    <w:rsid w:val="00013E86"/>
    <w:rsid w:val="00014395"/>
    <w:rsid w:val="000219B2"/>
    <w:rsid w:val="0002522B"/>
    <w:rsid w:val="000304FD"/>
    <w:rsid w:val="00030A3C"/>
    <w:rsid w:val="00034061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173E"/>
    <w:rsid w:val="00073F03"/>
    <w:rsid w:val="0008191B"/>
    <w:rsid w:val="00081CA1"/>
    <w:rsid w:val="00086DD2"/>
    <w:rsid w:val="00096A29"/>
    <w:rsid w:val="00096D4E"/>
    <w:rsid w:val="000A075B"/>
    <w:rsid w:val="000A1779"/>
    <w:rsid w:val="000A22ED"/>
    <w:rsid w:val="000B017F"/>
    <w:rsid w:val="000B205F"/>
    <w:rsid w:val="000B5A0D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1C44"/>
    <w:rsid w:val="000F3225"/>
    <w:rsid w:val="000F4C9A"/>
    <w:rsid w:val="000F5692"/>
    <w:rsid w:val="000F600A"/>
    <w:rsid w:val="000F73BA"/>
    <w:rsid w:val="00100680"/>
    <w:rsid w:val="00100850"/>
    <w:rsid w:val="0010342A"/>
    <w:rsid w:val="0010790E"/>
    <w:rsid w:val="0011150D"/>
    <w:rsid w:val="001115EF"/>
    <w:rsid w:val="00111EFE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56901"/>
    <w:rsid w:val="00172061"/>
    <w:rsid w:val="00176449"/>
    <w:rsid w:val="0018544E"/>
    <w:rsid w:val="00186091"/>
    <w:rsid w:val="00192D14"/>
    <w:rsid w:val="0019379A"/>
    <w:rsid w:val="00194772"/>
    <w:rsid w:val="001A0EE5"/>
    <w:rsid w:val="001B0F30"/>
    <w:rsid w:val="001B26DB"/>
    <w:rsid w:val="001B2934"/>
    <w:rsid w:val="001B688A"/>
    <w:rsid w:val="001C249A"/>
    <w:rsid w:val="001C2598"/>
    <w:rsid w:val="001C34C9"/>
    <w:rsid w:val="001C55DE"/>
    <w:rsid w:val="001C5773"/>
    <w:rsid w:val="001D1E3D"/>
    <w:rsid w:val="001D2E70"/>
    <w:rsid w:val="001D5A4F"/>
    <w:rsid w:val="001E2AC1"/>
    <w:rsid w:val="001E4BAC"/>
    <w:rsid w:val="00200E3A"/>
    <w:rsid w:val="00203908"/>
    <w:rsid w:val="00203D2B"/>
    <w:rsid w:val="00205352"/>
    <w:rsid w:val="002124D8"/>
    <w:rsid w:val="002125D4"/>
    <w:rsid w:val="00213355"/>
    <w:rsid w:val="00217DCA"/>
    <w:rsid w:val="00223202"/>
    <w:rsid w:val="00224E37"/>
    <w:rsid w:val="00225360"/>
    <w:rsid w:val="00225E17"/>
    <w:rsid w:val="00227850"/>
    <w:rsid w:val="0023319E"/>
    <w:rsid w:val="00233D6F"/>
    <w:rsid w:val="00234EBC"/>
    <w:rsid w:val="00236DB1"/>
    <w:rsid w:val="00240223"/>
    <w:rsid w:val="00243D2F"/>
    <w:rsid w:val="00244427"/>
    <w:rsid w:val="00245CB8"/>
    <w:rsid w:val="00254331"/>
    <w:rsid w:val="002570CB"/>
    <w:rsid w:val="002602F0"/>
    <w:rsid w:val="002677EE"/>
    <w:rsid w:val="00270FC0"/>
    <w:rsid w:val="00271135"/>
    <w:rsid w:val="00271FA9"/>
    <w:rsid w:val="00275B52"/>
    <w:rsid w:val="00276BB3"/>
    <w:rsid w:val="0028335F"/>
    <w:rsid w:val="002837A4"/>
    <w:rsid w:val="002937D5"/>
    <w:rsid w:val="00296DBE"/>
    <w:rsid w:val="002A4DC2"/>
    <w:rsid w:val="002A6A7E"/>
    <w:rsid w:val="002A7E8C"/>
    <w:rsid w:val="002B30EA"/>
    <w:rsid w:val="002B40F5"/>
    <w:rsid w:val="002B61BD"/>
    <w:rsid w:val="002C0651"/>
    <w:rsid w:val="002C22C3"/>
    <w:rsid w:val="002C3AF7"/>
    <w:rsid w:val="002C443A"/>
    <w:rsid w:val="002C4C79"/>
    <w:rsid w:val="002C574C"/>
    <w:rsid w:val="002C6345"/>
    <w:rsid w:val="002C64DD"/>
    <w:rsid w:val="002C6988"/>
    <w:rsid w:val="002E0EA7"/>
    <w:rsid w:val="002E1152"/>
    <w:rsid w:val="002E332E"/>
    <w:rsid w:val="002E52CD"/>
    <w:rsid w:val="002F0A02"/>
    <w:rsid w:val="002F1A74"/>
    <w:rsid w:val="002F6395"/>
    <w:rsid w:val="002F7E68"/>
    <w:rsid w:val="00300403"/>
    <w:rsid w:val="0030235C"/>
    <w:rsid w:val="0030614D"/>
    <w:rsid w:val="00306227"/>
    <w:rsid w:val="0030765B"/>
    <w:rsid w:val="0031380D"/>
    <w:rsid w:val="00314CEE"/>
    <w:rsid w:val="00327A78"/>
    <w:rsid w:val="00330148"/>
    <w:rsid w:val="00330E14"/>
    <w:rsid w:val="0033174C"/>
    <w:rsid w:val="00335041"/>
    <w:rsid w:val="00342EAD"/>
    <w:rsid w:val="00343C14"/>
    <w:rsid w:val="00344B07"/>
    <w:rsid w:val="00345923"/>
    <w:rsid w:val="00346065"/>
    <w:rsid w:val="00350113"/>
    <w:rsid w:val="0035405F"/>
    <w:rsid w:val="003606EA"/>
    <w:rsid w:val="003620B9"/>
    <w:rsid w:val="00363046"/>
    <w:rsid w:val="00364879"/>
    <w:rsid w:val="0036666D"/>
    <w:rsid w:val="00367C8A"/>
    <w:rsid w:val="00370E40"/>
    <w:rsid w:val="00371DBF"/>
    <w:rsid w:val="003765B1"/>
    <w:rsid w:val="00377B8D"/>
    <w:rsid w:val="00380D1B"/>
    <w:rsid w:val="00381408"/>
    <w:rsid w:val="00381B43"/>
    <w:rsid w:val="00392A9B"/>
    <w:rsid w:val="00396848"/>
    <w:rsid w:val="00396DBF"/>
    <w:rsid w:val="003A11BB"/>
    <w:rsid w:val="003A2C38"/>
    <w:rsid w:val="003B0679"/>
    <w:rsid w:val="003B13B4"/>
    <w:rsid w:val="003B4717"/>
    <w:rsid w:val="003B4AB3"/>
    <w:rsid w:val="003C0B45"/>
    <w:rsid w:val="003C320C"/>
    <w:rsid w:val="003C3EFF"/>
    <w:rsid w:val="003D2F1B"/>
    <w:rsid w:val="003D3E0B"/>
    <w:rsid w:val="003D4563"/>
    <w:rsid w:val="003D7DDA"/>
    <w:rsid w:val="003E017C"/>
    <w:rsid w:val="003E256F"/>
    <w:rsid w:val="003E54CF"/>
    <w:rsid w:val="003E76B2"/>
    <w:rsid w:val="003F1E59"/>
    <w:rsid w:val="003F2030"/>
    <w:rsid w:val="003F2E81"/>
    <w:rsid w:val="003F334E"/>
    <w:rsid w:val="003F434A"/>
    <w:rsid w:val="003F4C56"/>
    <w:rsid w:val="003F5427"/>
    <w:rsid w:val="00400530"/>
    <w:rsid w:val="00403613"/>
    <w:rsid w:val="00410FEE"/>
    <w:rsid w:val="00412E7F"/>
    <w:rsid w:val="00413F31"/>
    <w:rsid w:val="0041414E"/>
    <w:rsid w:val="0041495E"/>
    <w:rsid w:val="004150E1"/>
    <w:rsid w:val="00415C3C"/>
    <w:rsid w:val="00420E24"/>
    <w:rsid w:val="0042535B"/>
    <w:rsid w:val="00434E8F"/>
    <w:rsid w:val="00435823"/>
    <w:rsid w:val="00441F5D"/>
    <w:rsid w:val="004428E6"/>
    <w:rsid w:val="004466D4"/>
    <w:rsid w:val="004476BF"/>
    <w:rsid w:val="004504A6"/>
    <w:rsid w:val="004518F9"/>
    <w:rsid w:val="004532EC"/>
    <w:rsid w:val="00454FF3"/>
    <w:rsid w:val="00455C4F"/>
    <w:rsid w:val="0045748C"/>
    <w:rsid w:val="0046271F"/>
    <w:rsid w:val="0046442B"/>
    <w:rsid w:val="004656FE"/>
    <w:rsid w:val="00465B80"/>
    <w:rsid w:val="00465BEC"/>
    <w:rsid w:val="00467426"/>
    <w:rsid w:val="00467B4E"/>
    <w:rsid w:val="00471300"/>
    <w:rsid w:val="00472BD8"/>
    <w:rsid w:val="0047434B"/>
    <w:rsid w:val="004760AA"/>
    <w:rsid w:val="0047662A"/>
    <w:rsid w:val="004802F8"/>
    <w:rsid w:val="004836C6"/>
    <w:rsid w:val="00483A6F"/>
    <w:rsid w:val="00483FF4"/>
    <w:rsid w:val="004879A4"/>
    <w:rsid w:val="004933C2"/>
    <w:rsid w:val="00494DFE"/>
    <w:rsid w:val="00496A6F"/>
    <w:rsid w:val="004A24F6"/>
    <w:rsid w:val="004A46AF"/>
    <w:rsid w:val="004A547E"/>
    <w:rsid w:val="004A6A84"/>
    <w:rsid w:val="004A7B65"/>
    <w:rsid w:val="004B0FD8"/>
    <w:rsid w:val="004D1FDC"/>
    <w:rsid w:val="004D2E45"/>
    <w:rsid w:val="004E28E4"/>
    <w:rsid w:val="004F2A04"/>
    <w:rsid w:val="004F6111"/>
    <w:rsid w:val="004F7CC1"/>
    <w:rsid w:val="005002FB"/>
    <w:rsid w:val="00501729"/>
    <w:rsid w:val="00510553"/>
    <w:rsid w:val="00511CD4"/>
    <w:rsid w:val="0051547C"/>
    <w:rsid w:val="005201EF"/>
    <w:rsid w:val="00534F33"/>
    <w:rsid w:val="00535123"/>
    <w:rsid w:val="00535988"/>
    <w:rsid w:val="005363E1"/>
    <w:rsid w:val="00536BE4"/>
    <w:rsid w:val="0054054C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02F8"/>
    <w:rsid w:val="005615E5"/>
    <w:rsid w:val="005618C0"/>
    <w:rsid w:val="00562937"/>
    <w:rsid w:val="00567430"/>
    <w:rsid w:val="005712EA"/>
    <w:rsid w:val="005764C2"/>
    <w:rsid w:val="00580B09"/>
    <w:rsid w:val="00583803"/>
    <w:rsid w:val="005848E8"/>
    <w:rsid w:val="00592A06"/>
    <w:rsid w:val="00593AF4"/>
    <w:rsid w:val="005A3241"/>
    <w:rsid w:val="005B59D6"/>
    <w:rsid w:val="005B7400"/>
    <w:rsid w:val="005C14E5"/>
    <w:rsid w:val="005C1BE5"/>
    <w:rsid w:val="005C20E8"/>
    <w:rsid w:val="005C2472"/>
    <w:rsid w:val="005C3E2D"/>
    <w:rsid w:val="005C5383"/>
    <w:rsid w:val="005D22F3"/>
    <w:rsid w:val="005D3AD0"/>
    <w:rsid w:val="005D73A9"/>
    <w:rsid w:val="005D799C"/>
    <w:rsid w:val="005E0A2C"/>
    <w:rsid w:val="005E1943"/>
    <w:rsid w:val="005E29F0"/>
    <w:rsid w:val="005F26F9"/>
    <w:rsid w:val="005F3F7B"/>
    <w:rsid w:val="005F6E38"/>
    <w:rsid w:val="00603202"/>
    <w:rsid w:val="00605CA4"/>
    <w:rsid w:val="00606475"/>
    <w:rsid w:val="00606774"/>
    <w:rsid w:val="00610341"/>
    <w:rsid w:val="00612783"/>
    <w:rsid w:val="00613B9F"/>
    <w:rsid w:val="0061464E"/>
    <w:rsid w:val="00617347"/>
    <w:rsid w:val="00623480"/>
    <w:rsid w:val="00623D47"/>
    <w:rsid w:val="00630A31"/>
    <w:rsid w:val="00631AD4"/>
    <w:rsid w:val="00632B59"/>
    <w:rsid w:val="00636947"/>
    <w:rsid w:val="0064085F"/>
    <w:rsid w:val="00645D4B"/>
    <w:rsid w:val="0064670D"/>
    <w:rsid w:val="00650226"/>
    <w:rsid w:val="00651C32"/>
    <w:rsid w:val="006541D9"/>
    <w:rsid w:val="00656AE8"/>
    <w:rsid w:val="00660138"/>
    <w:rsid w:val="00660803"/>
    <w:rsid w:val="00661498"/>
    <w:rsid w:val="0066459A"/>
    <w:rsid w:val="006666C1"/>
    <w:rsid w:val="00666CD6"/>
    <w:rsid w:val="00673609"/>
    <w:rsid w:val="00684191"/>
    <w:rsid w:val="0068542E"/>
    <w:rsid w:val="00685A01"/>
    <w:rsid w:val="00685C82"/>
    <w:rsid w:val="00690F26"/>
    <w:rsid w:val="00691201"/>
    <w:rsid w:val="006943DD"/>
    <w:rsid w:val="006A1B93"/>
    <w:rsid w:val="006A2EC7"/>
    <w:rsid w:val="006A3F01"/>
    <w:rsid w:val="006B1474"/>
    <w:rsid w:val="006B20BC"/>
    <w:rsid w:val="006B4712"/>
    <w:rsid w:val="006B5119"/>
    <w:rsid w:val="006B7BDA"/>
    <w:rsid w:val="006E10B3"/>
    <w:rsid w:val="006E20C4"/>
    <w:rsid w:val="006E241B"/>
    <w:rsid w:val="006E2679"/>
    <w:rsid w:val="006F32E8"/>
    <w:rsid w:val="00705A13"/>
    <w:rsid w:val="00707197"/>
    <w:rsid w:val="0071000B"/>
    <w:rsid w:val="00713AAA"/>
    <w:rsid w:val="0071475B"/>
    <w:rsid w:val="00714F5D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1110"/>
    <w:rsid w:val="00752287"/>
    <w:rsid w:val="00752C07"/>
    <w:rsid w:val="007619E9"/>
    <w:rsid w:val="00762105"/>
    <w:rsid w:val="0076278E"/>
    <w:rsid w:val="00763418"/>
    <w:rsid w:val="00763D8D"/>
    <w:rsid w:val="007644F2"/>
    <w:rsid w:val="0076639F"/>
    <w:rsid w:val="00766405"/>
    <w:rsid w:val="00767E62"/>
    <w:rsid w:val="0077577B"/>
    <w:rsid w:val="007768F0"/>
    <w:rsid w:val="0078392B"/>
    <w:rsid w:val="00787705"/>
    <w:rsid w:val="00787BE4"/>
    <w:rsid w:val="00790B49"/>
    <w:rsid w:val="00792C7B"/>
    <w:rsid w:val="0079447E"/>
    <w:rsid w:val="00795308"/>
    <w:rsid w:val="00796829"/>
    <w:rsid w:val="007A0A3C"/>
    <w:rsid w:val="007A0D21"/>
    <w:rsid w:val="007A0DE2"/>
    <w:rsid w:val="007A5ED0"/>
    <w:rsid w:val="007B1A45"/>
    <w:rsid w:val="007B6ABF"/>
    <w:rsid w:val="007C03AF"/>
    <w:rsid w:val="007C099E"/>
    <w:rsid w:val="007C09A9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50DB"/>
    <w:rsid w:val="007E6B01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0644A"/>
    <w:rsid w:val="008100CB"/>
    <w:rsid w:val="0081310B"/>
    <w:rsid w:val="008144DB"/>
    <w:rsid w:val="0081540F"/>
    <w:rsid w:val="008233EA"/>
    <w:rsid w:val="00825158"/>
    <w:rsid w:val="00832208"/>
    <w:rsid w:val="00833BF6"/>
    <w:rsid w:val="00835392"/>
    <w:rsid w:val="0083606C"/>
    <w:rsid w:val="00845CCB"/>
    <w:rsid w:val="00846250"/>
    <w:rsid w:val="00846E90"/>
    <w:rsid w:val="00847E86"/>
    <w:rsid w:val="00853ADE"/>
    <w:rsid w:val="00854789"/>
    <w:rsid w:val="008571E1"/>
    <w:rsid w:val="00861B42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55C8"/>
    <w:rsid w:val="008A2F0C"/>
    <w:rsid w:val="008A564E"/>
    <w:rsid w:val="008B0B85"/>
    <w:rsid w:val="008B6B3B"/>
    <w:rsid w:val="008C08F2"/>
    <w:rsid w:val="008C339E"/>
    <w:rsid w:val="008C39B6"/>
    <w:rsid w:val="008C6A05"/>
    <w:rsid w:val="008C7C6E"/>
    <w:rsid w:val="008D0250"/>
    <w:rsid w:val="008D3656"/>
    <w:rsid w:val="008E37D2"/>
    <w:rsid w:val="008E3AA9"/>
    <w:rsid w:val="008E3D41"/>
    <w:rsid w:val="008E715A"/>
    <w:rsid w:val="008E7D3B"/>
    <w:rsid w:val="008F05F4"/>
    <w:rsid w:val="008F31EC"/>
    <w:rsid w:val="008F65DD"/>
    <w:rsid w:val="00901BC2"/>
    <w:rsid w:val="009040F1"/>
    <w:rsid w:val="00905068"/>
    <w:rsid w:val="00911743"/>
    <w:rsid w:val="0091604A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54786"/>
    <w:rsid w:val="00957394"/>
    <w:rsid w:val="0096652C"/>
    <w:rsid w:val="009679FE"/>
    <w:rsid w:val="00973001"/>
    <w:rsid w:val="009769EB"/>
    <w:rsid w:val="00977A57"/>
    <w:rsid w:val="00977FDC"/>
    <w:rsid w:val="0098027B"/>
    <w:rsid w:val="00980328"/>
    <w:rsid w:val="009828C3"/>
    <w:rsid w:val="009833C0"/>
    <w:rsid w:val="009833C4"/>
    <w:rsid w:val="00984430"/>
    <w:rsid w:val="00986D04"/>
    <w:rsid w:val="00987754"/>
    <w:rsid w:val="00990FB6"/>
    <w:rsid w:val="00991ADF"/>
    <w:rsid w:val="00996A45"/>
    <w:rsid w:val="009A0703"/>
    <w:rsid w:val="009A1E0F"/>
    <w:rsid w:val="009A373D"/>
    <w:rsid w:val="009A3F59"/>
    <w:rsid w:val="009A7D65"/>
    <w:rsid w:val="009B765E"/>
    <w:rsid w:val="009C0F05"/>
    <w:rsid w:val="009C4B28"/>
    <w:rsid w:val="009C645C"/>
    <w:rsid w:val="009D033B"/>
    <w:rsid w:val="009D0481"/>
    <w:rsid w:val="009E37FD"/>
    <w:rsid w:val="009F0A5A"/>
    <w:rsid w:val="009F5AD6"/>
    <w:rsid w:val="009F6DC3"/>
    <w:rsid w:val="00A00030"/>
    <w:rsid w:val="00A0238A"/>
    <w:rsid w:val="00A11800"/>
    <w:rsid w:val="00A13AA3"/>
    <w:rsid w:val="00A14A88"/>
    <w:rsid w:val="00A21506"/>
    <w:rsid w:val="00A2192C"/>
    <w:rsid w:val="00A30147"/>
    <w:rsid w:val="00A313C0"/>
    <w:rsid w:val="00A34887"/>
    <w:rsid w:val="00A34CDF"/>
    <w:rsid w:val="00A4043B"/>
    <w:rsid w:val="00A446B9"/>
    <w:rsid w:val="00A51DE2"/>
    <w:rsid w:val="00A55F9B"/>
    <w:rsid w:val="00A56191"/>
    <w:rsid w:val="00A562EF"/>
    <w:rsid w:val="00A57623"/>
    <w:rsid w:val="00A57838"/>
    <w:rsid w:val="00A6177F"/>
    <w:rsid w:val="00A619A6"/>
    <w:rsid w:val="00A61D7B"/>
    <w:rsid w:val="00A65886"/>
    <w:rsid w:val="00A65CD1"/>
    <w:rsid w:val="00A72947"/>
    <w:rsid w:val="00A7313A"/>
    <w:rsid w:val="00A77EB0"/>
    <w:rsid w:val="00A80708"/>
    <w:rsid w:val="00A818E1"/>
    <w:rsid w:val="00A823EA"/>
    <w:rsid w:val="00A82A6C"/>
    <w:rsid w:val="00A85957"/>
    <w:rsid w:val="00A87B8F"/>
    <w:rsid w:val="00A90832"/>
    <w:rsid w:val="00A90C0D"/>
    <w:rsid w:val="00A9151D"/>
    <w:rsid w:val="00A9281E"/>
    <w:rsid w:val="00A92B10"/>
    <w:rsid w:val="00A9667D"/>
    <w:rsid w:val="00A9770B"/>
    <w:rsid w:val="00A97725"/>
    <w:rsid w:val="00A97DDC"/>
    <w:rsid w:val="00AA7A31"/>
    <w:rsid w:val="00AB05A3"/>
    <w:rsid w:val="00AB22C0"/>
    <w:rsid w:val="00AB4B48"/>
    <w:rsid w:val="00AC4A44"/>
    <w:rsid w:val="00AD672C"/>
    <w:rsid w:val="00AD7BC6"/>
    <w:rsid w:val="00AE1F0D"/>
    <w:rsid w:val="00AE3487"/>
    <w:rsid w:val="00AE41AF"/>
    <w:rsid w:val="00AE58D7"/>
    <w:rsid w:val="00AF1B30"/>
    <w:rsid w:val="00AF2279"/>
    <w:rsid w:val="00AF4ADD"/>
    <w:rsid w:val="00AF9DDF"/>
    <w:rsid w:val="00B01020"/>
    <w:rsid w:val="00B01292"/>
    <w:rsid w:val="00B05A01"/>
    <w:rsid w:val="00B06610"/>
    <w:rsid w:val="00B0697E"/>
    <w:rsid w:val="00B1005B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2C39"/>
    <w:rsid w:val="00B432F8"/>
    <w:rsid w:val="00B4533F"/>
    <w:rsid w:val="00B505CC"/>
    <w:rsid w:val="00B605B0"/>
    <w:rsid w:val="00B6345E"/>
    <w:rsid w:val="00B65B9B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A0969"/>
    <w:rsid w:val="00BA0B47"/>
    <w:rsid w:val="00BA5260"/>
    <w:rsid w:val="00BB3794"/>
    <w:rsid w:val="00BB4152"/>
    <w:rsid w:val="00BB5FE3"/>
    <w:rsid w:val="00BB735C"/>
    <w:rsid w:val="00BC0C1D"/>
    <w:rsid w:val="00BC17F7"/>
    <w:rsid w:val="00BC1B82"/>
    <w:rsid w:val="00BC74C1"/>
    <w:rsid w:val="00BD41ED"/>
    <w:rsid w:val="00BD49C8"/>
    <w:rsid w:val="00BD682E"/>
    <w:rsid w:val="00BE1608"/>
    <w:rsid w:val="00BE2494"/>
    <w:rsid w:val="00BE4290"/>
    <w:rsid w:val="00BE5D0E"/>
    <w:rsid w:val="00BE608B"/>
    <w:rsid w:val="00BE6F8C"/>
    <w:rsid w:val="00BF1BC5"/>
    <w:rsid w:val="00BF5B51"/>
    <w:rsid w:val="00BF774C"/>
    <w:rsid w:val="00C03F6D"/>
    <w:rsid w:val="00C055E4"/>
    <w:rsid w:val="00C06E5B"/>
    <w:rsid w:val="00C10016"/>
    <w:rsid w:val="00C11245"/>
    <w:rsid w:val="00C1184F"/>
    <w:rsid w:val="00C136A6"/>
    <w:rsid w:val="00C22822"/>
    <w:rsid w:val="00C233FE"/>
    <w:rsid w:val="00C2533F"/>
    <w:rsid w:val="00C27907"/>
    <w:rsid w:val="00C3231D"/>
    <w:rsid w:val="00C34F10"/>
    <w:rsid w:val="00C3544B"/>
    <w:rsid w:val="00C355C3"/>
    <w:rsid w:val="00C3561C"/>
    <w:rsid w:val="00C37BDD"/>
    <w:rsid w:val="00C408B8"/>
    <w:rsid w:val="00C40D76"/>
    <w:rsid w:val="00C43347"/>
    <w:rsid w:val="00C47957"/>
    <w:rsid w:val="00C5502C"/>
    <w:rsid w:val="00C56C1B"/>
    <w:rsid w:val="00C57588"/>
    <w:rsid w:val="00C5773C"/>
    <w:rsid w:val="00C57F2E"/>
    <w:rsid w:val="00C66797"/>
    <w:rsid w:val="00C67164"/>
    <w:rsid w:val="00C6730D"/>
    <w:rsid w:val="00C73C4E"/>
    <w:rsid w:val="00C80979"/>
    <w:rsid w:val="00C83AA8"/>
    <w:rsid w:val="00C90C63"/>
    <w:rsid w:val="00C91E23"/>
    <w:rsid w:val="00C9578F"/>
    <w:rsid w:val="00CA0511"/>
    <w:rsid w:val="00CA6EAB"/>
    <w:rsid w:val="00CB2F7D"/>
    <w:rsid w:val="00CB3AC0"/>
    <w:rsid w:val="00CB6060"/>
    <w:rsid w:val="00CC0E03"/>
    <w:rsid w:val="00CC1B95"/>
    <w:rsid w:val="00CC2A96"/>
    <w:rsid w:val="00CC2BBA"/>
    <w:rsid w:val="00CD24CE"/>
    <w:rsid w:val="00CD2CAD"/>
    <w:rsid w:val="00CD39C8"/>
    <w:rsid w:val="00CD4601"/>
    <w:rsid w:val="00CD7524"/>
    <w:rsid w:val="00CE5EE4"/>
    <w:rsid w:val="00CE737E"/>
    <w:rsid w:val="00CE788D"/>
    <w:rsid w:val="00CF219C"/>
    <w:rsid w:val="00CF52C2"/>
    <w:rsid w:val="00CF5C8B"/>
    <w:rsid w:val="00CF7316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309D"/>
    <w:rsid w:val="00D40987"/>
    <w:rsid w:val="00D41B58"/>
    <w:rsid w:val="00D42310"/>
    <w:rsid w:val="00D42DD1"/>
    <w:rsid w:val="00D469C9"/>
    <w:rsid w:val="00D51F51"/>
    <w:rsid w:val="00D52513"/>
    <w:rsid w:val="00D52F30"/>
    <w:rsid w:val="00D530B6"/>
    <w:rsid w:val="00D54184"/>
    <w:rsid w:val="00D5664C"/>
    <w:rsid w:val="00D62381"/>
    <w:rsid w:val="00D626D7"/>
    <w:rsid w:val="00D62C4A"/>
    <w:rsid w:val="00D66FB0"/>
    <w:rsid w:val="00D7222E"/>
    <w:rsid w:val="00D72A56"/>
    <w:rsid w:val="00D7601B"/>
    <w:rsid w:val="00D76E0E"/>
    <w:rsid w:val="00D7745F"/>
    <w:rsid w:val="00D77920"/>
    <w:rsid w:val="00D81054"/>
    <w:rsid w:val="00D821EF"/>
    <w:rsid w:val="00D82955"/>
    <w:rsid w:val="00D97E42"/>
    <w:rsid w:val="00DA0F6C"/>
    <w:rsid w:val="00DA1630"/>
    <w:rsid w:val="00DA5990"/>
    <w:rsid w:val="00DA5FB8"/>
    <w:rsid w:val="00DA69A4"/>
    <w:rsid w:val="00DA79CE"/>
    <w:rsid w:val="00DB0792"/>
    <w:rsid w:val="00DB60C3"/>
    <w:rsid w:val="00DB68CB"/>
    <w:rsid w:val="00DB6E13"/>
    <w:rsid w:val="00DC124B"/>
    <w:rsid w:val="00DC21E3"/>
    <w:rsid w:val="00DD4B5E"/>
    <w:rsid w:val="00DD78FE"/>
    <w:rsid w:val="00DE318A"/>
    <w:rsid w:val="00DE4061"/>
    <w:rsid w:val="00DE54B2"/>
    <w:rsid w:val="00DF238B"/>
    <w:rsid w:val="00DF3165"/>
    <w:rsid w:val="00DF61D9"/>
    <w:rsid w:val="00E05499"/>
    <w:rsid w:val="00E05F8A"/>
    <w:rsid w:val="00E07C84"/>
    <w:rsid w:val="00E11279"/>
    <w:rsid w:val="00E17A16"/>
    <w:rsid w:val="00E273CF"/>
    <w:rsid w:val="00E27ED2"/>
    <w:rsid w:val="00E42C6B"/>
    <w:rsid w:val="00E43965"/>
    <w:rsid w:val="00E516D7"/>
    <w:rsid w:val="00E53BF6"/>
    <w:rsid w:val="00E540CF"/>
    <w:rsid w:val="00E54524"/>
    <w:rsid w:val="00E54F6E"/>
    <w:rsid w:val="00E621D7"/>
    <w:rsid w:val="00E743D6"/>
    <w:rsid w:val="00E801CE"/>
    <w:rsid w:val="00E80524"/>
    <w:rsid w:val="00E823EB"/>
    <w:rsid w:val="00E856E8"/>
    <w:rsid w:val="00E90D18"/>
    <w:rsid w:val="00E95E25"/>
    <w:rsid w:val="00E963FB"/>
    <w:rsid w:val="00E977C6"/>
    <w:rsid w:val="00E97C03"/>
    <w:rsid w:val="00EA055B"/>
    <w:rsid w:val="00EB2088"/>
    <w:rsid w:val="00EB44AA"/>
    <w:rsid w:val="00EC0968"/>
    <w:rsid w:val="00EC0FA3"/>
    <w:rsid w:val="00EC1350"/>
    <w:rsid w:val="00EC4532"/>
    <w:rsid w:val="00ED46B7"/>
    <w:rsid w:val="00ED7BD4"/>
    <w:rsid w:val="00EE0CEE"/>
    <w:rsid w:val="00EE3D54"/>
    <w:rsid w:val="00EE6593"/>
    <w:rsid w:val="00EF0850"/>
    <w:rsid w:val="00EF16A8"/>
    <w:rsid w:val="00EF2B57"/>
    <w:rsid w:val="00EF6EA5"/>
    <w:rsid w:val="00EF7E62"/>
    <w:rsid w:val="00F026BC"/>
    <w:rsid w:val="00F0288E"/>
    <w:rsid w:val="00F1085F"/>
    <w:rsid w:val="00F10868"/>
    <w:rsid w:val="00F14D70"/>
    <w:rsid w:val="00F16725"/>
    <w:rsid w:val="00F22734"/>
    <w:rsid w:val="00F2578F"/>
    <w:rsid w:val="00F25AF4"/>
    <w:rsid w:val="00F27C2A"/>
    <w:rsid w:val="00F32865"/>
    <w:rsid w:val="00F32BA3"/>
    <w:rsid w:val="00F46F0A"/>
    <w:rsid w:val="00F50809"/>
    <w:rsid w:val="00F56176"/>
    <w:rsid w:val="00F61AE6"/>
    <w:rsid w:val="00F62D24"/>
    <w:rsid w:val="00F718A6"/>
    <w:rsid w:val="00F81330"/>
    <w:rsid w:val="00F87FF7"/>
    <w:rsid w:val="00F95362"/>
    <w:rsid w:val="00FA6B91"/>
    <w:rsid w:val="00FA7F9B"/>
    <w:rsid w:val="00FB0309"/>
    <w:rsid w:val="00FB3CCA"/>
    <w:rsid w:val="00FB5421"/>
    <w:rsid w:val="00FB74C9"/>
    <w:rsid w:val="00FC007E"/>
    <w:rsid w:val="00FC09B9"/>
    <w:rsid w:val="00FD4D56"/>
    <w:rsid w:val="00FE4514"/>
    <w:rsid w:val="00FE68F0"/>
    <w:rsid w:val="00FF267B"/>
    <w:rsid w:val="00FF3769"/>
    <w:rsid w:val="00FF5B0E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7E50DB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0</TotalTime>
  <Pages>1</Pages>
  <Words>1157</Words>
  <Characters>660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1814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2026-01-29T06:41:00Z</cp:lastPrinted>
  <dcterms:created xsi:type="dcterms:W3CDTF">2026-08-07T07:33:00Z</dcterms:created>
  <dcterms:modified xsi:type="dcterms:W3CDTF">2026-08-07T07:33:00Z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