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89C67" w14:textId="77777777" w:rsidR="003E42BB" w:rsidRPr="00101EA4" w:rsidRDefault="003E42BB">
      <w:pPr>
        <w:jc w:val="center"/>
        <w:rPr>
          <w:sz w:val="8"/>
          <w:lang w:val="lt-LT"/>
        </w:rPr>
      </w:pPr>
    </w:p>
    <w:p w14:paraId="6DC4F5EE" w14:textId="0C05F19E" w:rsidR="00900BCE" w:rsidRPr="00900BCE" w:rsidRDefault="00900BCE" w:rsidP="00900BCE">
      <w:pPr>
        <w:tabs>
          <w:tab w:val="left" w:pos="6096"/>
        </w:tabs>
        <w:spacing w:line="360" w:lineRule="auto"/>
        <w:jc w:val="center"/>
        <w:rPr>
          <w:b/>
          <w:bCs/>
          <w:sz w:val="24"/>
          <w:szCs w:val="24"/>
          <w:lang w:val="lt-LT"/>
        </w:rPr>
      </w:pPr>
      <w:r w:rsidRPr="00900BCE">
        <w:rPr>
          <w:b/>
          <w:bCs/>
          <w:sz w:val="24"/>
          <w:szCs w:val="24"/>
          <w:lang w:val="lt-LT"/>
        </w:rPr>
        <w:t xml:space="preserve">                                                                                                                     Projektas</w:t>
      </w:r>
      <w:r w:rsidR="00CA57F1">
        <w:rPr>
          <w:b/>
          <w:bCs/>
          <w:sz w:val="24"/>
          <w:szCs w:val="24"/>
          <w:lang w:val="lt-LT"/>
        </w:rPr>
        <w:t xml:space="preserve"> Nr. TSP-116</w:t>
      </w:r>
    </w:p>
    <w:p w14:paraId="381B957C" w14:textId="77777777" w:rsidR="003E42BB" w:rsidRDefault="003E42BB">
      <w:pPr>
        <w:rPr>
          <w:sz w:val="22"/>
          <w:lang w:val="lt-LT"/>
        </w:rPr>
      </w:pPr>
    </w:p>
    <w:p w14:paraId="154290CA" w14:textId="77777777" w:rsidR="00900BCE" w:rsidRPr="00900BCE" w:rsidRDefault="00900BCE" w:rsidP="00900BCE">
      <w:pPr>
        <w:jc w:val="center"/>
        <w:rPr>
          <w:b/>
          <w:bCs/>
          <w:sz w:val="24"/>
          <w:szCs w:val="24"/>
          <w:lang w:val="lt-LT"/>
        </w:rPr>
      </w:pPr>
    </w:p>
    <w:p w14:paraId="35B94796" w14:textId="77777777" w:rsidR="00900BCE" w:rsidRDefault="00900BCE" w:rsidP="00900BCE">
      <w:pPr>
        <w:jc w:val="center"/>
        <w:rPr>
          <w:sz w:val="22"/>
          <w:lang w:val="lt-LT"/>
        </w:rPr>
      </w:pPr>
      <w:r w:rsidRPr="00900BCE">
        <w:rPr>
          <w:b/>
          <w:bCs/>
          <w:sz w:val="24"/>
          <w:szCs w:val="24"/>
          <w:lang w:val="lt-LT"/>
        </w:rPr>
        <w:t>KALVARIJOS SAVIVALDYBĖS TARYBA</w:t>
      </w:r>
    </w:p>
    <w:p w14:paraId="1FFC13CB" w14:textId="77777777" w:rsidR="00900BCE" w:rsidRDefault="00900BCE">
      <w:pPr>
        <w:rPr>
          <w:sz w:val="22"/>
          <w:lang w:val="lt-LT"/>
        </w:rPr>
      </w:pPr>
    </w:p>
    <w:p w14:paraId="24902578" w14:textId="77777777" w:rsidR="00900BCE" w:rsidRPr="00101EA4" w:rsidRDefault="00900BCE">
      <w:pPr>
        <w:rPr>
          <w:sz w:val="22"/>
          <w:lang w:val="lt-LT"/>
        </w:rPr>
      </w:pPr>
    </w:p>
    <w:tbl>
      <w:tblPr>
        <w:tblW w:w="0" w:type="auto"/>
        <w:jc w:val="center"/>
        <w:tblLook w:val="0000" w:firstRow="0" w:lastRow="0" w:firstColumn="0" w:lastColumn="0" w:noHBand="0" w:noVBand="0"/>
      </w:tblPr>
      <w:tblGrid>
        <w:gridCol w:w="9638"/>
      </w:tblGrid>
      <w:tr w:rsidR="00101EA4" w:rsidRPr="00101EA4" w14:paraId="41BB0109" w14:textId="77777777">
        <w:trPr>
          <w:jc w:val="center"/>
        </w:trPr>
        <w:tc>
          <w:tcPr>
            <w:tcW w:w="9854" w:type="dxa"/>
          </w:tcPr>
          <w:p w14:paraId="48FA3473" w14:textId="77777777" w:rsidR="00101EA4"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101EA4" w:rsidRPr="00101EA4" w14:paraId="675BF44B" w14:textId="77777777">
        <w:trPr>
          <w:trHeight w:val="437"/>
          <w:jc w:val="center"/>
        </w:trPr>
        <w:tc>
          <w:tcPr>
            <w:tcW w:w="9854" w:type="dxa"/>
          </w:tcPr>
          <w:p w14:paraId="3E238744" w14:textId="77777777" w:rsidR="006C66CF" w:rsidRDefault="00ED38CB" w:rsidP="00D35760">
            <w:pPr>
              <w:jc w:val="center"/>
              <w:rPr>
                <w:b/>
                <w:sz w:val="24"/>
                <w:lang w:val="lt-LT"/>
              </w:rPr>
            </w:pPr>
            <w:r>
              <w:rPr>
                <w:b/>
                <w:sz w:val="24"/>
                <w:lang w:val="lt-LT"/>
              </w:rPr>
              <w:t xml:space="preserve">DĖL </w:t>
            </w:r>
            <w:r w:rsidR="00D35760" w:rsidRPr="00D35760">
              <w:rPr>
                <w:b/>
                <w:sz w:val="24"/>
                <w:lang w:val="lt-LT"/>
              </w:rPr>
              <w:t xml:space="preserve">KALVARIJOS SAVIVALDYBĖS </w:t>
            </w:r>
            <w:r w:rsidR="00E472D7">
              <w:rPr>
                <w:b/>
                <w:sz w:val="24"/>
                <w:lang w:val="lt-LT"/>
              </w:rPr>
              <w:t>MOKYKL</w:t>
            </w:r>
            <w:r w:rsidR="00D35760" w:rsidRPr="00D35760">
              <w:rPr>
                <w:b/>
                <w:sz w:val="24"/>
                <w:lang w:val="lt-LT"/>
              </w:rPr>
              <w:t xml:space="preserve">Ų </w:t>
            </w:r>
            <w:r w:rsidR="006C66CF">
              <w:rPr>
                <w:b/>
                <w:sz w:val="24"/>
                <w:lang w:val="lt-LT"/>
              </w:rPr>
              <w:t xml:space="preserve">IKIMOKYKLINIO, </w:t>
            </w:r>
            <w:r w:rsidR="00D35760" w:rsidRPr="00D35760">
              <w:rPr>
                <w:b/>
                <w:sz w:val="24"/>
                <w:lang w:val="lt-LT"/>
              </w:rPr>
              <w:t xml:space="preserve">PRIEŠMOKYKLINIO UGDYMO GRUPIŲ SKAIČIAUS IR </w:t>
            </w:r>
            <w:r w:rsidR="004633B5">
              <w:rPr>
                <w:b/>
                <w:sz w:val="24"/>
                <w:lang w:val="lt-LT"/>
              </w:rPr>
              <w:t>MOKINIŲ</w:t>
            </w:r>
            <w:r w:rsidR="00D35760" w:rsidRPr="00D35760">
              <w:rPr>
                <w:b/>
                <w:sz w:val="24"/>
                <w:lang w:val="lt-LT"/>
              </w:rPr>
              <w:t xml:space="preserve"> SKAIČIAUS GRUPĖSE, KLASIŲ IR MOKINIŲ SKA</w:t>
            </w:r>
            <w:r w:rsidR="006C66CF">
              <w:rPr>
                <w:b/>
                <w:sz w:val="24"/>
                <w:lang w:val="lt-LT"/>
              </w:rPr>
              <w:t>IČIAUS KIEKVIENOS KLASĖS SRAUTE</w:t>
            </w:r>
          </w:p>
          <w:p w14:paraId="7409231A" w14:textId="06C2C4F3" w:rsidR="00D35760" w:rsidRPr="00D35760" w:rsidRDefault="00D35760" w:rsidP="00D35760">
            <w:pPr>
              <w:jc w:val="center"/>
              <w:rPr>
                <w:b/>
                <w:sz w:val="24"/>
                <w:lang w:val="lt-LT"/>
              </w:rPr>
            </w:pPr>
            <w:r w:rsidRPr="00D35760">
              <w:rPr>
                <w:b/>
                <w:sz w:val="24"/>
                <w:lang w:val="lt-LT"/>
              </w:rPr>
              <w:t>202</w:t>
            </w:r>
            <w:r w:rsidR="008B1DCD">
              <w:rPr>
                <w:b/>
                <w:sz w:val="24"/>
                <w:lang w:val="lt-LT"/>
              </w:rPr>
              <w:t>6</w:t>
            </w:r>
            <w:r w:rsidR="00D34D49">
              <w:rPr>
                <w:b/>
                <w:sz w:val="24"/>
                <w:lang w:val="lt-LT"/>
              </w:rPr>
              <w:t>–</w:t>
            </w:r>
            <w:r w:rsidRPr="00D35760">
              <w:rPr>
                <w:b/>
                <w:sz w:val="24"/>
                <w:lang w:val="lt-LT"/>
              </w:rPr>
              <w:t>202</w:t>
            </w:r>
            <w:r w:rsidR="008B1DCD">
              <w:rPr>
                <w:b/>
                <w:sz w:val="24"/>
                <w:lang w:val="lt-LT"/>
              </w:rPr>
              <w:t>7</w:t>
            </w:r>
            <w:r w:rsidRPr="00D35760">
              <w:rPr>
                <w:b/>
                <w:sz w:val="24"/>
                <w:lang w:val="lt-LT"/>
              </w:rPr>
              <w:t xml:space="preserve"> MOKSLO META</w:t>
            </w:r>
            <w:r w:rsidR="008367AE">
              <w:rPr>
                <w:b/>
                <w:sz w:val="24"/>
                <w:lang w:val="lt-LT"/>
              </w:rPr>
              <w:t>I</w:t>
            </w:r>
            <w:r w:rsidR="00A1083B">
              <w:rPr>
                <w:b/>
                <w:sz w:val="24"/>
                <w:lang w:val="lt-LT"/>
              </w:rPr>
              <w:t>S NUSTATY</w:t>
            </w:r>
            <w:r w:rsidRPr="00D35760">
              <w:rPr>
                <w:b/>
                <w:sz w:val="24"/>
                <w:lang w:val="lt-LT"/>
              </w:rPr>
              <w:t>MO</w:t>
            </w:r>
            <w:r w:rsidR="00F45D0F">
              <w:rPr>
                <w:b/>
                <w:sz w:val="24"/>
                <w:lang w:val="lt-LT"/>
              </w:rPr>
              <w:t xml:space="preserve"> </w:t>
            </w:r>
          </w:p>
          <w:p w14:paraId="1D948FC3" w14:textId="77777777" w:rsidR="00101EA4" w:rsidRPr="00101EA4" w:rsidRDefault="00101EA4" w:rsidP="00101EA4">
            <w:pPr>
              <w:pStyle w:val="Antrats"/>
              <w:tabs>
                <w:tab w:val="clear" w:pos="4153"/>
                <w:tab w:val="clear" w:pos="8306"/>
              </w:tabs>
              <w:jc w:val="center"/>
              <w:rPr>
                <w:szCs w:val="20"/>
                <w:lang w:val="lt-LT"/>
              </w:rPr>
            </w:pPr>
          </w:p>
        </w:tc>
      </w:tr>
    </w:tbl>
    <w:p w14:paraId="4DB7D3E3" w14:textId="77777777" w:rsidR="008B3173" w:rsidRPr="00101EA4" w:rsidRDefault="008B3173" w:rsidP="008B3173">
      <w:pPr>
        <w:rPr>
          <w:sz w:val="22"/>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8B3173" w:rsidRPr="00101EA4" w14:paraId="0F505CCD" w14:textId="77777777">
        <w:tc>
          <w:tcPr>
            <w:tcW w:w="4822" w:type="dxa"/>
          </w:tcPr>
          <w:p w14:paraId="204881DC" w14:textId="77777777" w:rsidR="008B3173" w:rsidRPr="00101EA4" w:rsidRDefault="0016434D" w:rsidP="00BF56F1">
            <w:pPr>
              <w:pStyle w:val="Antrats"/>
              <w:tabs>
                <w:tab w:val="clear" w:pos="4153"/>
                <w:tab w:val="clear" w:pos="8306"/>
              </w:tabs>
              <w:jc w:val="right"/>
              <w:rPr>
                <w:lang w:val="lt-LT"/>
              </w:rPr>
            </w:pPr>
            <w:r>
              <w:rPr>
                <w:lang w:val="lt-LT"/>
              </w:rPr>
              <w:t>202</w:t>
            </w:r>
            <w:r w:rsidR="008B1DCD">
              <w:rPr>
                <w:lang w:val="lt-LT"/>
              </w:rPr>
              <w:t>6</w:t>
            </w:r>
            <w:r w:rsidR="00BA1272">
              <w:rPr>
                <w:lang w:val="lt-LT"/>
              </w:rPr>
              <w:t xml:space="preserve"> m. </w:t>
            </w:r>
            <w:r w:rsidR="00217249">
              <w:rPr>
                <w:lang w:val="lt-LT"/>
              </w:rPr>
              <w:t xml:space="preserve">rugpjūčio </w:t>
            </w:r>
            <w:r w:rsidR="008B1DCD">
              <w:rPr>
                <w:lang w:val="lt-LT"/>
              </w:rPr>
              <w:t xml:space="preserve">   </w:t>
            </w:r>
            <w:r w:rsidR="00C317BC">
              <w:rPr>
                <w:lang w:val="lt-LT"/>
              </w:rPr>
              <w:t xml:space="preserve"> </w:t>
            </w:r>
            <w:r w:rsidR="00301CF9">
              <w:rPr>
                <w:lang w:val="lt-LT"/>
              </w:rPr>
              <w:t>d.</w:t>
            </w:r>
          </w:p>
        </w:tc>
        <w:tc>
          <w:tcPr>
            <w:tcW w:w="540" w:type="dxa"/>
          </w:tcPr>
          <w:p w14:paraId="18AA98F6" w14:textId="77777777" w:rsidR="008B3173" w:rsidRPr="00101EA4" w:rsidRDefault="008B3173" w:rsidP="008B3173">
            <w:pPr>
              <w:pStyle w:val="Antrats"/>
              <w:tabs>
                <w:tab w:val="clear" w:pos="4153"/>
                <w:tab w:val="clear" w:pos="8306"/>
              </w:tabs>
              <w:jc w:val="right"/>
              <w:rPr>
                <w:lang w:val="lt-LT"/>
              </w:rPr>
            </w:pPr>
            <w:r w:rsidRPr="00101EA4">
              <w:rPr>
                <w:lang w:val="lt-LT"/>
              </w:rPr>
              <w:t>Nr.</w:t>
            </w:r>
          </w:p>
        </w:tc>
        <w:tc>
          <w:tcPr>
            <w:tcW w:w="4561" w:type="dxa"/>
          </w:tcPr>
          <w:p w14:paraId="63BAC625" w14:textId="77777777" w:rsidR="008B3173" w:rsidRPr="00101EA4" w:rsidRDefault="00301CF9" w:rsidP="008B3173">
            <w:pPr>
              <w:pStyle w:val="Antrats"/>
              <w:tabs>
                <w:tab w:val="clear" w:pos="4153"/>
                <w:tab w:val="clear" w:pos="8306"/>
              </w:tabs>
              <w:rPr>
                <w:lang w:val="lt-LT"/>
              </w:rPr>
            </w:pPr>
            <w:r>
              <w:rPr>
                <w:lang w:val="lt-LT"/>
              </w:rPr>
              <w:t>T-</w:t>
            </w:r>
            <w:r w:rsidR="008B1DCD">
              <w:rPr>
                <w:lang w:val="lt-LT"/>
              </w:rPr>
              <w:t xml:space="preserve"> </w:t>
            </w:r>
          </w:p>
        </w:tc>
      </w:tr>
      <w:tr w:rsidR="008B3173" w:rsidRPr="00101EA4" w14:paraId="6908A084" w14:textId="77777777">
        <w:trPr>
          <w:cantSplit/>
        </w:trPr>
        <w:tc>
          <w:tcPr>
            <w:tcW w:w="9923" w:type="dxa"/>
            <w:gridSpan w:val="3"/>
          </w:tcPr>
          <w:p w14:paraId="1904D268" w14:textId="77777777" w:rsidR="008B3173" w:rsidRPr="00101EA4" w:rsidRDefault="008B3173" w:rsidP="008B3173">
            <w:pPr>
              <w:pStyle w:val="Antrats"/>
              <w:tabs>
                <w:tab w:val="clear" w:pos="4153"/>
                <w:tab w:val="clear" w:pos="8306"/>
              </w:tabs>
              <w:jc w:val="center"/>
              <w:rPr>
                <w:lang w:val="lt-LT"/>
              </w:rPr>
            </w:pPr>
            <w:r w:rsidRPr="00101EA4">
              <w:rPr>
                <w:lang w:val="lt-LT"/>
              </w:rPr>
              <w:t>Kalvarija</w:t>
            </w:r>
          </w:p>
        </w:tc>
      </w:tr>
    </w:tbl>
    <w:p w14:paraId="0B02E5C3" w14:textId="77777777" w:rsidR="002553B3" w:rsidRPr="00101EA4" w:rsidRDefault="002553B3" w:rsidP="008B3173">
      <w:pPr>
        <w:pStyle w:val="Antrats"/>
        <w:tabs>
          <w:tab w:val="clear" w:pos="4153"/>
          <w:tab w:val="clear" w:pos="8306"/>
        </w:tabs>
        <w:rPr>
          <w:szCs w:val="20"/>
          <w:lang w:val="lt-LT"/>
        </w:rPr>
      </w:pPr>
    </w:p>
    <w:p w14:paraId="09351C58" w14:textId="0E4B2CF5" w:rsidR="008B1DCD" w:rsidRDefault="008B1DCD" w:rsidP="008B1DCD">
      <w:pPr>
        <w:pStyle w:val="Antrats"/>
        <w:tabs>
          <w:tab w:val="clear" w:pos="4153"/>
          <w:tab w:val="clear" w:pos="8306"/>
        </w:tabs>
        <w:spacing w:line="360" w:lineRule="auto"/>
        <w:ind w:right="-1" w:firstLine="720"/>
        <w:jc w:val="both"/>
        <w:rPr>
          <w:lang w:val="lt-LT"/>
        </w:rPr>
      </w:pPr>
      <w:r>
        <w:rPr>
          <w:lang w:val="lt-LT"/>
        </w:rPr>
        <w:t xml:space="preserve">Vadovaudamasi Lietuvos Respublikos vietos savivaldos įstatymo 15 straipsnio 4 dalimi, Lietuvos Respublikos švietimo įstatymo </w:t>
      </w:r>
      <w:r w:rsidR="00276BE3">
        <w:rPr>
          <w:lang w:val="lt-LT"/>
        </w:rPr>
        <w:t>58</w:t>
      </w:r>
      <w:r>
        <w:rPr>
          <w:lang w:val="lt-LT"/>
        </w:rPr>
        <w:t xml:space="preserve"> straipsnio </w:t>
      </w:r>
      <w:r w:rsidR="00276BE3">
        <w:rPr>
          <w:lang w:val="lt-LT"/>
        </w:rPr>
        <w:t>1</w:t>
      </w:r>
      <w:r>
        <w:rPr>
          <w:lang w:val="lt-LT"/>
        </w:rPr>
        <w:t xml:space="preserve"> dali</w:t>
      </w:r>
      <w:r w:rsidR="00276BE3">
        <w:rPr>
          <w:lang w:val="lt-LT"/>
        </w:rPr>
        <w:t>es 3 punktu</w:t>
      </w:r>
      <w:r>
        <w:rPr>
          <w:lang w:val="lt-LT"/>
        </w:rPr>
        <w:t xml:space="preserve">, Mokyklų, vykdančių formaliojo švietimo programas, tinklo kūrimo taisyklių, patvirtintų Lietuvos Respublikos Vyriausybės 2011 m. birželio 29 d. nutarimu Nr. 768 „Dėl Mokyklų, vykdančių formaliojo švietimo programas, tinklo kūrimo taisyklių patvirtinimo“, 23 punktu, Priešmokyklinio ugdymo tvarkos aprašo, patvirtinto Lietuvos Respublikos švietimo ir mokslo ministro 2013 m. lapkričio 21 d. įsakymu Nr. V-1106 „Dėl Priešmokyklinio ugdymo tvarkos aprašo patvirtinimo“, 7.1 papunkčiu, 19 ir 20 punktais, </w:t>
      </w:r>
      <w:r w:rsidRPr="00910D1A">
        <w:rPr>
          <w:lang w:val="lt-LT"/>
        </w:rPr>
        <w:t>Priėmimo į Kalvarijos savivaldybės bendrojo ugdymo mokyklą mokytis pagal priešmokyklinio ugdymo, bendrojo ugdymo programas, ikimokyklinio ugdymo mokyklą mokytis pagal priešmokyklinio u</w:t>
      </w:r>
      <w:r>
        <w:rPr>
          <w:lang w:val="lt-LT"/>
        </w:rPr>
        <w:t xml:space="preserve">gdymo programą tvarkos aprašo, patvirtinto Kalvarijos savivaldybės mero 2025 m. vasario 24 d. potvarkiu Nr. M-61 „Dėl </w:t>
      </w:r>
      <w:r w:rsidRPr="00910D1A">
        <w:rPr>
          <w:lang w:val="lt-LT"/>
        </w:rPr>
        <w:t>Priėmimo į Kalvarijos savivaldybės bendrojo ugdymo mokyklą mokytis pagal priešmokyklinio ugdymo, bendrojo ugdymo programas, ikimokyklinio ugdymo mokyklą mokytis pagal priešmokyklinio u</w:t>
      </w:r>
      <w:r>
        <w:rPr>
          <w:lang w:val="lt-LT"/>
        </w:rPr>
        <w:t xml:space="preserve">gdymo programą tvarkos aprašo patvirtinimo“, 9 punktu, Kalvarijos savivaldybės taryba </w:t>
      </w:r>
      <w:r w:rsidR="00CA57F1">
        <w:rPr>
          <w:lang w:val="lt-LT"/>
        </w:rPr>
        <w:t xml:space="preserve"> </w:t>
      </w:r>
      <w:r>
        <w:rPr>
          <w:lang w:val="lt-LT"/>
        </w:rPr>
        <w:t xml:space="preserve">n u s p r e n d ž i a: </w:t>
      </w:r>
    </w:p>
    <w:p w14:paraId="558D1FC7" w14:textId="6B3AEC56" w:rsidR="00EA0C1F" w:rsidRPr="00A00941" w:rsidRDefault="00A1083B" w:rsidP="00EA0C1F">
      <w:pPr>
        <w:pStyle w:val="Antrats"/>
        <w:tabs>
          <w:tab w:val="clear" w:pos="4153"/>
          <w:tab w:val="clear" w:pos="8306"/>
        </w:tabs>
        <w:spacing w:line="360" w:lineRule="auto"/>
        <w:ind w:right="-141" w:firstLine="709"/>
        <w:jc w:val="both"/>
        <w:rPr>
          <w:lang w:val="lt-LT"/>
        </w:rPr>
      </w:pPr>
      <w:r>
        <w:rPr>
          <w:lang w:val="lt-LT"/>
        </w:rPr>
        <w:t>Nustatyti</w:t>
      </w:r>
      <w:r w:rsidR="00331C2F">
        <w:rPr>
          <w:lang w:val="lt-LT"/>
        </w:rPr>
        <w:t xml:space="preserve"> Kalvarijos savivaldybės mokyklų </w:t>
      </w:r>
      <w:r w:rsidR="007A23A1">
        <w:rPr>
          <w:lang w:val="lt-LT"/>
        </w:rPr>
        <w:t xml:space="preserve">ikimokyklinio ugdymo grupių ir </w:t>
      </w:r>
      <w:r w:rsidR="00840C93">
        <w:rPr>
          <w:lang w:val="lt-LT"/>
        </w:rPr>
        <w:t>vaik</w:t>
      </w:r>
      <w:r w:rsidR="00700C83">
        <w:rPr>
          <w:lang w:val="lt-LT"/>
        </w:rPr>
        <w:t>ų skaičių grupėse 202</w:t>
      </w:r>
      <w:r w:rsidR="008B1DCD">
        <w:rPr>
          <w:lang w:val="lt-LT"/>
        </w:rPr>
        <w:t>6</w:t>
      </w:r>
      <w:r w:rsidR="000A659C">
        <w:rPr>
          <w:lang w:val="lt-LT"/>
        </w:rPr>
        <w:t>–</w:t>
      </w:r>
      <w:r w:rsidR="00700C83">
        <w:rPr>
          <w:lang w:val="lt-LT"/>
        </w:rPr>
        <w:t>202</w:t>
      </w:r>
      <w:r w:rsidR="008B1DCD">
        <w:rPr>
          <w:lang w:val="lt-LT"/>
        </w:rPr>
        <w:t>7</w:t>
      </w:r>
      <w:r w:rsidR="00EA0C1F">
        <w:rPr>
          <w:lang w:val="lt-LT"/>
        </w:rPr>
        <w:t xml:space="preserve"> mokslo metais (1 priedas), Kalvarijos savivaldybės mokyklų priešmokyklinio ugdymo grupių ir m</w:t>
      </w:r>
      <w:r w:rsidR="00700C83">
        <w:rPr>
          <w:lang w:val="lt-LT"/>
        </w:rPr>
        <w:t>okinių skaičių grupėse 202</w:t>
      </w:r>
      <w:r w:rsidR="008B1DCD">
        <w:rPr>
          <w:lang w:val="lt-LT"/>
        </w:rPr>
        <w:t>6</w:t>
      </w:r>
      <w:r w:rsidR="000A659C">
        <w:rPr>
          <w:lang w:val="lt-LT"/>
        </w:rPr>
        <w:t>–</w:t>
      </w:r>
      <w:r w:rsidR="00700C83">
        <w:rPr>
          <w:lang w:val="lt-LT"/>
        </w:rPr>
        <w:t>202</w:t>
      </w:r>
      <w:r w:rsidR="008B1DCD">
        <w:rPr>
          <w:lang w:val="lt-LT"/>
        </w:rPr>
        <w:t>7</w:t>
      </w:r>
      <w:r w:rsidR="00EA0C1F">
        <w:rPr>
          <w:lang w:val="lt-LT"/>
        </w:rPr>
        <w:t xml:space="preserve"> mokslo metais (2 priedas), Kalvarijos savivaldybės mokyklų klasių ir mokinių skaič</w:t>
      </w:r>
      <w:r w:rsidR="00700C83">
        <w:rPr>
          <w:lang w:val="lt-LT"/>
        </w:rPr>
        <w:t>ių kiekvienos klasės sraute 202</w:t>
      </w:r>
      <w:r w:rsidR="008B1DCD">
        <w:rPr>
          <w:lang w:val="lt-LT"/>
        </w:rPr>
        <w:t>6</w:t>
      </w:r>
      <w:r w:rsidR="000A659C">
        <w:rPr>
          <w:lang w:val="lt-LT"/>
        </w:rPr>
        <w:t>–</w:t>
      </w:r>
      <w:r w:rsidR="00700C83">
        <w:rPr>
          <w:lang w:val="lt-LT"/>
        </w:rPr>
        <w:t>202</w:t>
      </w:r>
      <w:r w:rsidR="008B1DCD">
        <w:rPr>
          <w:lang w:val="lt-LT"/>
        </w:rPr>
        <w:t>7</w:t>
      </w:r>
      <w:r w:rsidR="00EA0C1F">
        <w:rPr>
          <w:lang w:val="lt-LT"/>
        </w:rPr>
        <w:t xml:space="preserve"> mokslo metais (3 priedas).</w:t>
      </w:r>
    </w:p>
    <w:p w14:paraId="2208FDE5" w14:textId="64AB03A8" w:rsidR="008B1DCD" w:rsidRDefault="009D77AA" w:rsidP="008B1DCD">
      <w:pPr>
        <w:pStyle w:val="Antrats"/>
        <w:tabs>
          <w:tab w:val="clear" w:pos="4153"/>
          <w:tab w:val="clear" w:pos="8306"/>
        </w:tabs>
        <w:spacing w:line="360" w:lineRule="auto"/>
        <w:ind w:right="-1" w:firstLine="709"/>
        <w:jc w:val="both"/>
        <w:rPr>
          <w:rFonts w:eastAsiaTheme="minorHAnsi"/>
          <w:lang w:val="lt"/>
        </w:rPr>
      </w:pPr>
      <w:r w:rsidRPr="00D34D49">
        <w:rPr>
          <w:color w:val="000000"/>
          <w:bdr w:val="none" w:sz="0" w:space="0" w:color="auto" w:frame="1"/>
          <w:shd w:val="clear" w:color="auto" w:fill="FFFFFF"/>
          <w:lang w:val="lt-LT"/>
        </w:rPr>
        <w:tab/>
      </w:r>
      <w:r w:rsidR="008B1DCD">
        <w:rPr>
          <w:color w:val="000000"/>
          <w:bdr w:val="none" w:sz="0" w:space="0" w:color="auto" w:frame="1"/>
          <w:shd w:val="clear" w:color="auto" w:fill="FFFFFF"/>
          <w:lang w:val="lt-LT"/>
        </w:rPr>
        <w:t>Šis</w:t>
      </w:r>
      <w:r w:rsidR="008B1DCD" w:rsidRPr="00FD64C9">
        <w:rPr>
          <w:rFonts w:eastAsiaTheme="minorHAnsi"/>
          <w:color w:val="EE0000"/>
          <w:lang w:val="lt"/>
        </w:rPr>
        <w:t xml:space="preserve"> </w:t>
      </w:r>
      <w:r w:rsidR="008B1DCD" w:rsidRPr="00E11EBE">
        <w:rPr>
          <w:lang w:val="lt-LT"/>
        </w:rPr>
        <w:t>sprendimas</w:t>
      </w:r>
      <w:r w:rsidR="008B1DCD" w:rsidRPr="00FD64C9">
        <w:rPr>
          <w:rFonts w:eastAsiaTheme="minorHAnsi"/>
          <w:color w:val="EE0000"/>
          <w:lang w:val="lt"/>
        </w:rPr>
        <w:t xml:space="preserve"> </w:t>
      </w:r>
      <w:r w:rsidR="008B1DCD">
        <w:rPr>
          <w:rFonts w:eastAsiaTheme="minorHAnsi"/>
          <w:lang w:val="lt"/>
        </w:rPr>
        <w:t xml:space="preserve">per vieną mėnesį nuo įsigaliojimo dienos gali būti skundžiamas Lietuvos administracinių ginčų komisijos Kauno apygardos skyriui (adresu: A. Juozapavičiaus pr. 57, 45262 Kaunas) Lietuvos Respublikos ikiteisminio administracinių ginčų nagrinėjimo tvarkos įstatymo </w:t>
      </w:r>
      <w:r w:rsidR="008B1DCD">
        <w:rPr>
          <w:rFonts w:eastAsiaTheme="minorHAnsi"/>
          <w:lang w:val="lt"/>
        </w:rPr>
        <w:lastRenderedPageBreak/>
        <w:t>nustatyta tvarka arba Regionų administracinio teismo Kauno rūmams (adresu: A. Mickevičiaus g. 8A, 44312 Kaunas) Lietuvos Respublikos administracinių bylų teisenos įstatymo nustatyta tvarka.</w:t>
      </w:r>
    </w:p>
    <w:p w14:paraId="35EC2F36" w14:textId="77777777" w:rsidR="003D4422" w:rsidRDefault="003D4422" w:rsidP="00252A8E">
      <w:pPr>
        <w:pStyle w:val="Antrats"/>
        <w:tabs>
          <w:tab w:val="clear" w:pos="4153"/>
        </w:tabs>
        <w:ind w:firstLine="709"/>
        <w:jc w:val="both"/>
        <w:rPr>
          <w:lang w:val="lt-LT"/>
        </w:rPr>
      </w:pPr>
    </w:p>
    <w:p w14:paraId="3BDCF8F0" w14:textId="77777777" w:rsidR="00CA57F1" w:rsidRDefault="00CA57F1" w:rsidP="00252A8E">
      <w:pPr>
        <w:jc w:val="both"/>
        <w:rPr>
          <w:sz w:val="24"/>
          <w:szCs w:val="24"/>
          <w:lang w:val="lt-LT"/>
        </w:rPr>
      </w:pPr>
    </w:p>
    <w:p w14:paraId="6491F84B" w14:textId="77777777" w:rsidR="00CA57F1" w:rsidRDefault="00CA57F1" w:rsidP="00252A8E">
      <w:pPr>
        <w:jc w:val="both"/>
        <w:rPr>
          <w:sz w:val="24"/>
          <w:szCs w:val="24"/>
          <w:lang w:val="lt-LT"/>
        </w:rPr>
      </w:pPr>
    </w:p>
    <w:p w14:paraId="40DBF326" w14:textId="2746DCD1" w:rsidR="00252A8E" w:rsidRDefault="004259CA" w:rsidP="00252A8E">
      <w:pPr>
        <w:jc w:val="both"/>
        <w:rPr>
          <w:sz w:val="24"/>
          <w:szCs w:val="24"/>
          <w:lang w:val="lt-LT"/>
        </w:rPr>
      </w:pPr>
      <w:r>
        <w:rPr>
          <w:sz w:val="24"/>
          <w:szCs w:val="24"/>
          <w:lang w:val="lt-LT"/>
        </w:rPr>
        <w:t>Meras</w:t>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sidR="00F951C8">
        <w:rPr>
          <w:sz w:val="24"/>
          <w:szCs w:val="24"/>
          <w:lang w:val="lt-LT"/>
        </w:rPr>
        <w:t xml:space="preserve">                    </w:t>
      </w:r>
      <w:r w:rsidR="00123894">
        <w:rPr>
          <w:sz w:val="24"/>
          <w:szCs w:val="24"/>
          <w:lang w:val="lt-LT"/>
        </w:rPr>
        <w:t>Nerijus Šidlauskas</w:t>
      </w:r>
    </w:p>
    <w:p w14:paraId="510BCC0D" w14:textId="77777777" w:rsidR="00252A8E" w:rsidRDefault="00252A8E" w:rsidP="00252A8E">
      <w:pPr>
        <w:jc w:val="both"/>
        <w:rPr>
          <w:sz w:val="24"/>
          <w:szCs w:val="24"/>
          <w:lang w:val="lt-LT"/>
        </w:rPr>
      </w:pPr>
    </w:p>
    <w:p w14:paraId="4C9FE0FE" w14:textId="77777777" w:rsidR="003D4422" w:rsidRDefault="003D4422" w:rsidP="00252A8E">
      <w:pPr>
        <w:jc w:val="both"/>
        <w:rPr>
          <w:sz w:val="24"/>
          <w:szCs w:val="24"/>
          <w:lang w:val="lt-LT"/>
        </w:rPr>
      </w:pPr>
    </w:p>
    <w:p w14:paraId="2C875B0C" w14:textId="77777777" w:rsidR="003D4422" w:rsidRDefault="003D4422" w:rsidP="00252A8E">
      <w:pPr>
        <w:jc w:val="both"/>
        <w:rPr>
          <w:sz w:val="24"/>
          <w:szCs w:val="24"/>
          <w:lang w:val="lt-LT"/>
        </w:rPr>
      </w:pPr>
    </w:p>
    <w:p w14:paraId="5FBCAEFA" w14:textId="77777777" w:rsidR="003D4422" w:rsidRDefault="003D4422" w:rsidP="00252A8E">
      <w:pPr>
        <w:jc w:val="both"/>
        <w:rPr>
          <w:sz w:val="24"/>
          <w:szCs w:val="24"/>
          <w:lang w:val="lt-LT"/>
        </w:rPr>
      </w:pPr>
    </w:p>
    <w:p w14:paraId="6491A1EE" w14:textId="77777777" w:rsidR="003D4422" w:rsidRDefault="003D4422" w:rsidP="00252A8E">
      <w:pPr>
        <w:jc w:val="both"/>
        <w:rPr>
          <w:sz w:val="24"/>
          <w:szCs w:val="24"/>
          <w:lang w:val="lt-LT"/>
        </w:rPr>
      </w:pPr>
    </w:p>
    <w:p w14:paraId="41FE23FE" w14:textId="77777777" w:rsidR="003D4422" w:rsidRDefault="003D4422" w:rsidP="00252A8E">
      <w:pPr>
        <w:jc w:val="both"/>
        <w:rPr>
          <w:sz w:val="24"/>
          <w:szCs w:val="24"/>
          <w:lang w:val="lt-LT"/>
        </w:rPr>
      </w:pPr>
    </w:p>
    <w:p w14:paraId="4DB79CC4" w14:textId="77777777" w:rsidR="003D4422" w:rsidRDefault="003D4422" w:rsidP="00252A8E">
      <w:pPr>
        <w:jc w:val="both"/>
        <w:rPr>
          <w:sz w:val="24"/>
          <w:szCs w:val="24"/>
          <w:lang w:val="lt-LT"/>
        </w:rPr>
      </w:pPr>
    </w:p>
    <w:p w14:paraId="1805EEB6" w14:textId="77777777" w:rsidR="003D4422" w:rsidRDefault="003D4422" w:rsidP="00252A8E">
      <w:pPr>
        <w:jc w:val="both"/>
        <w:rPr>
          <w:sz w:val="24"/>
          <w:szCs w:val="24"/>
          <w:lang w:val="lt-LT"/>
        </w:rPr>
      </w:pPr>
    </w:p>
    <w:p w14:paraId="36A377FC" w14:textId="77777777" w:rsidR="003D4422" w:rsidRDefault="003D4422" w:rsidP="00252A8E">
      <w:pPr>
        <w:jc w:val="both"/>
        <w:rPr>
          <w:sz w:val="24"/>
          <w:szCs w:val="24"/>
          <w:lang w:val="lt-LT"/>
        </w:rPr>
      </w:pPr>
    </w:p>
    <w:p w14:paraId="383EDD68" w14:textId="77777777" w:rsidR="003D4422" w:rsidRDefault="003D4422" w:rsidP="00252A8E">
      <w:pPr>
        <w:jc w:val="both"/>
        <w:rPr>
          <w:sz w:val="24"/>
          <w:szCs w:val="24"/>
          <w:lang w:val="lt-LT"/>
        </w:rPr>
      </w:pPr>
    </w:p>
    <w:p w14:paraId="5EC0B6F8" w14:textId="77777777" w:rsidR="003D4422" w:rsidRDefault="003D4422" w:rsidP="00252A8E">
      <w:pPr>
        <w:jc w:val="both"/>
        <w:rPr>
          <w:sz w:val="24"/>
          <w:szCs w:val="24"/>
          <w:lang w:val="lt-LT"/>
        </w:rPr>
      </w:pPr>
    </w:p>
    <w:p w14:paraId="22384048" w14:textId="77777777" w:rsidR="003D4422" w:rsidRDefault="003D4422" w:rsidP="00252A8E">
      <w:pPr>
        <w:jc w:val="both"/>
        <w:rPr>
          <w:sz w:val="24"/>
          <w:szCs w:val="24"/>
          <w:lang w:val="lt-LT"/>
        </w:rPr>
      </w:pPr>
    </w:p>
    <w:p w14:paraId="6306CB1E" w14:textId="77777777" w:rsidR="003D4422" w:rsidRDefault="003D4422" w:rsidP="00252A8E">
      <w:pPr>
        <w:jc w:val="both"/>
        <w:rPr>
          <w:sz w:val="24"/>
          <w:szCs w:val="24"/>
          <w:lang w:val="lt-LT"/>
        </w:rPr>
      </w:pPr>
    </w:p>
    <w:p w14:paraId="16AB2A3F" w14:textId="77777777" w:rsidR="003D4422" w:rsidRDefault="003D4422" w:rsidP="00252A8E">
      <w:pPr>
        <w:jc w:val="both"/>
        <w:rPr>
          <w:sz w:val="24"/>
          <w:szCs w:val="24"/>
          <w:lang w:val="lt-LT"/>
        </w:rPr>
      </w:pPr>
    </w:p>
    <w:p w14:paraId="3F807F64" w14:textId="77777777" w:rsidR="003D4422" w:rsidRDefault="003D4422" w:rsidP="00252A8E">
      <w:pPr>
        <w:jc w:val="both"/>
        <w:rPr>
          <w:sz w:val="24"/>
          <w:szCs w:val="24"/>
          <w:lang w:val="lt-LT"/>
        </w:rPr>
      </w:pPr>
    </w:p>
    <w:p w14:paraId="3FA3E443" w14:textId="77777777" w:rsidR="003D4422" w:rsidRDefault="003D4422" w:rsidP="00252A8E">
      <w:pPr>
        <w:jc w:val="both"/>
        <w:rPr>
          <w:sz w:val="24"/>
          <w:szCs w:val="24"/>
          <w:lang w:val="lt-LT"/>
        </w:rPr>
      </w:pPr>
    </w:p>
    <w:p w14:paraId="0D78BC61" w14:textId="77777777" w:rsidR="003D4422" w:rsidRDefault="003D4422" w:rsidP="00252A8E">
      <w:pPr>
        <w:jc w:val="both"/>
        <w:rPr>
          <w:sz w:val="24"/>
          <w:szCs w:val="24"/>
          <w:lang w:val="lt-LT"/>
        </w:rPr>
      </w:pPr>
    </w:p>
    <w:p w14:paraId="6BDF8723" w14:textId="77777777" w:rsidR="003D4422" w:rsidRDefault="003D4422" w:rsidP="00252A8E">
      <w:pPr>
        <w:jc w:val="both"/>
        <w:rPr>
          <w:sz w:val="24"/>
          <w:szCs w:val="24"/>
          <w:lang w:val="lt-LT"/>
        </w:rPr>
      </w:pPr>
    </w:p>
    <w:p w14:paraId="795048DD" w14:textId="77777777" w:rsidR="003D4422" w:rsidRDefault="003D4422" w:rsidP="00252A8E">
      <w:pPr>
        <w:jc w:val="both"/>
        <w:rPr>
          <w:sz w:val="24"/>
          <w:szCs w:val="24"/>
          <w:lang w:val="lt-LT"/>
        </w:rPr>
      </w:pPr>
    </w:p>
    <w:p w14:paraId="18084FEE" w14:textId="77777777" w:rsidR="003D4422" w:rsidRDefault="003D4422" w:rsidP="00252A8E">
      <w:pPr>
        <w:jc w:val="both"/>
        <w:rPr>
          <w:sz w:val="24"/>
          <w:szCs w:val="24"/>
          <w:lang w:val="lt-LT"/>
        </w:rPr>
      </w:pPr>
    </w:p>
    <w:p w14:paraId="11EF2ADD" w14:textId="77777777" w:rsidR="003D4422" w:rsidRDefault="003D4422" w:rsidP="00252A8E">
      <w:pPr>
        <w:jc w:val="both"/>
        <w:rPr>
          <w:sz w:val="24"/>
          <w:szCs w:val="24"/>
          <w:lang w:val="lt-LT"/>
        </w:rPr>
      </w:pPr>
    </w:p>
    <w:p w14:paraId="1F4C2C1D" w14:textId="77777777" w:rsidR="003D4422" w:rsidRDefault="003D4422" w:rsidP="00252A8E">
      <w:pPr>
        <w:jc w:val="both"/>
        <w:rPr>
          <w:sz w:val="24"/>
          <w:szCs w:val="24"/>
          <w:lang w:val="lt-LT"/>
        </w:rPr>
      </w:pPr>
    </w:p>
    <w:p w14:paraId="4845277B" w14:textId="77777777" w:rsidR="003D4422" w:rsidRDefault="003D4422" w:rsidP="00252A8E">
      <w:pPr>
        <w:jc w:val="both"/>
        <w:rPr>
          <w:sz w:val="24"/>
          <w:szCs w:val="24"/>
          <w:lang w:val="lt-LT"/>
        </w:rPr>
      </w:pPr>
    </w:p>
    <w:p w14:paraId="20087672" w14:textId="77777777" w:rsidR="003D4422" w:rsidRDefault="003D4422" w:rsidP="00252A8E">
      <w:pPr>
        <w:jc w:val="both"/>
        <w:rPr>
          <w:sz w:val="24"/>
          <w:szCs w:val="24"/>
          <w:lang w:val="lt-LT"/>
        </w:rPr>
      </w:pPr>
    </w:p>
    <w:p w14:paraId="7FB4C84E" w14:textId="77777777" w:rsidR="003D4422" w:rsidRDefault="003D4422" w:rsidP="00252A8E">
      <w:pPr>
        <w:jc w:val="both"/>
        <w:rPr>
          <w:sz w:val="24"/>
          <w:szCs w:val="24"/>
          <w:lang w:val="lt-LT"/>
        </w:rPr>
      </w:pPr>
    </w:p>
    <w:p w14:paraId="557550D2" w14:textId="77777777" w:rsidR="003D4422" w:rsidRDefault="003D4422" w:rsidP="00252A8E">
      <w:pPr>
        <w:jc w:val="both"/>
        <w:rPr>
          <w:sz w:val="24"/>
          <w:szCs w:val="24"/>
          <w:lang w:val="lt-LT"/>
        </w:rPr>
      </w:pPr>
    </w:p>
    <w:p w14:paraId="10AA6521" w14:textId="77777777" w:rsidR="00F951C8" w:rsidRDefault="00F951C8" w:rsidP="00252A8E">
      <w:pPr>
        <w:jc w:val="both"/>
        <w:rPr>
          <w:sz w:val="24"/>
          <w:szCs w:val="24"/>
          <w:lang w:val="lt-LT"/>
        </w:rPr>
      </w:pPr>
    </w:p>
    <w:p w14:paraId="73F6587C" w14:textId="77777777" w:rsidR="00F951C8" w:rsidRDefault="00F951C8" w:rsidP="00252A8E">
      <w:pPr>
        <w:jc w:val="both"/>
        <w:rPr>
          <w:sz w:val="24"/>
          <w:szCs w:val="24"/>
          <w:lang w:val="lt-LT"/>
        </w:rPr>
      </w:pPr>
    </w:p>
    <w:p w14:paraId="526FF901" w14:textId="77777777" w:rsidR="008204AF" w:rsidRDefault="008204AF" w:rsidP="00252A8E">
      <w:pPr>
        <w:jc w:val="both"/>
        <w:rPr>
          <w:sz w:val="24"/>
          <w:szCs w:val="24"/>
          <w:lang w:val="lt-LT"/>
        </w:rPr>
      </w:pPr>
    </w:p>
    <w:p w14:paraId="0B8F7AE8" w14:textId="77777777" w:rsidR="008204AF" w:rsidRDefault="008204AF" w:rsidP="00252A8E">
      <w:pPr>
        <w:jc w:val="both"/>
        <w:rPr>
          <w:sz w:val="24"/>
          <w:szCs w:val="24"/>
          <w:lang w:val="lt-LT"/>
        </w:rPr>
      </w:pPr>
    </w:p>
    <w:p w14:paraId="1AA63386" w14:textId="77777777" w:rsidR="003E2478" w:rsidRDefault="003E2478" w:rsidP="00252A8E">
      <w:pPr>
        <w:jc w:val="both"/>
        <w:rPr>
          <w:sz w:val="24"/>
          <w:szCs w:val="24"/>
          <w:lang w:val="lt-LT"/>
        </w:rPr>
      </w:pPr>
    </w:p>
    <w:p w14:paraId="04EF73BF" w14:textId="77777777" w:rsidR="003E2478" w:rsidRDefault="003E2478" w:rsidP="00252A8E">
      <w:pPr>
        <w:jc w:val="both"/>
        <w:rPr>
          <w:sz w:val="24"/>
          <w:szCs w:val="24"/>
          <w:lang w:val="lt-LT"/>
        </w:rPr>
      </w:pPr>
    </w:p>
    <w:p w14:paraId="4F61F02B" w14:textId="77777777" w:rsidR="003E2478" w:rsidRDefault="003E2478" w:rsidP="00252A8E">
      <w:pPr>
        <w:jc w:val="both"/>
        <w:rPr>
          <w:sz w:val="24"/>
          <w:szCs w:val="24"/>
          <w:lang w:val="lt-LT"/>
        </w:rPr>
      </w:pPr>
    </w:p>
    <w:p w14:paraId="00976CB3" w14:textId="77777777" w:rsidR="003E2478" w:rsidRDefault="003E2478" w:rsidP="00252A8E">
      <w:pPr>
        <w:jc w:val="both"/>
        <w:rPr>
          <w:sz w:val="24"/>
          <w:szCs w:val="24"/>
          <w:lang w:val="lt-LT"/>
        </w:rPr>
      </w:pPr>
    </w:p>
    <w:p w14:paraId="29D7B95E" w14:textId="77777777" w:rsidR="003E2478" w:rsidRDefault="003E2478" w:rsidP="00252A8E">
      <w:pPr>
        <w:jc w:val="both"/>
        <w:rPr>
          <w:sz w:val="24"/>
          <w:szCs w:val="24"/>
          <w:lang w:val="lt-LT"/>
        </w:rPr>
      </w:pPr>
    </w:p>
    <w:p w14:paraId="0EF01BF6" w14:textId="77777777" w:rsidR="008204AF" w:rsidRDefault="008204AF" w:rsidP="00252A8E">
      <w:pPr>
        <w:jc w:val="both"/>
        <w:rPr>
          <w:sz w:val="24"/>
          <w:szCs w:val="24"/>
          <w:lang w:val="lt-LT"/>
        </w:rPr>
      </w:pPr>
    </w:p>
    <w:p w14:paraId="4CAD8169" w14:textId="77777777" w:rsidR="003D4422" w:rsidRDefault="003D4422" w:rsidP="00252A8E">
      <w:pPr>
        <w:jc w:val="both"/>
        <w:rPr>
          <w:sz w:val="24"/>
          <w:szCs w:val="24"/>
          <w:lang w:val="lt-LT"/>
        </w:rPr>
      </w:pPr>
    </w:p>
    <w:p w14:paraId="374A766E" w14:textId="77777777" w:rsidR="00252A8E" w:rsidRDefault="00252A8E" w:rsidP="00252A8E">
      <w:pPr>
        <w:tabs>
          <w:tab w:val="left" w:pos="1296"/>
          <w:tab w:val="center" w:pos="4153"/>
          <w:tab w:val="right" w:pos="8306"/>
        </w:tabs>
        <w:jc w:val="both"/>
        <w:rPr>
          <w:sz w:val="24"/>
          <w:szCs w:val="24"/>
          <w:lang w:val="lt-LT"/>
        </w:rPr>
      </w:pPr>
      <w:r>
        <w:rPr>
          <w:sz w:val="24"/>
          <w:szCs w:val="24"/>
          <w:lang w:val="lt-LT"/>
        </w:rPr>
        <w:t xml:space="preserve">Parengė </w:t>
      </w:r>
    </w:p>
    <w:p w14:paraId="3EAE3945" w14:textId="77777777" w:rsidR="00F951C8" w:rsidRDefault="00252A8E" w:rsidP="00252A8E">
      <w:pPr>
        <w:tabs>
          <w:tab w:val="left" w:pos="1296"/>
          <w:tab w:val="center" w:pos="4153"/>
          <w:tab w:val="right" w:pos="8306"/>
        </w:tabs>
        <w:jc w:val="both"/>
        <w:rPr>
          <w:sz w:val="24"/>
          <w:szCs w:val="24"/>
          <w:lang w:val="lt-LT"/>
        </w:rPr>
      </w:pPr>
      <w:r>
        <w:rPr>
          <w:sz w:val="24"/>
          <w:szCs w:val="24"/>
          <w:lang w:val="lt-LT"/>
        </w:rPr>
        <w:t>Šviet</w:t>
      </w:r>
      <w:r w:rsidR="00217249">
        <w:rPr>
          <w:sz w:val="24"/>
          <w:szCs w:val="24"/>
          <w:lang w:val="lt-LT"/>
        </w:rPr>
        <w:t xml:space="preserve">imo, kultūros ir sporto skyriaus </w:t>
      </w:r>
      <w:r w:rsidR="00900BCE">
        <w:rPr>
          <w:sz w:val="24"/>
          <w:szCs w:val="24"/>
          <w:lang w:val="lt-LT"/>
        </w:rPr>
        <w:t>vedėja</w:t>
      </w:r>
    </w:p>
    <w:p w14:paraId="3CD7E7B4" w14:textId="77777777" w:rsidR="00252A8E" w:rsidRDefault="00900BCE" w:rsidP="00252A8E">
      <w:pPr>
        <w:tabs>
          <w:tab w:val="left" w:pos="1296"/>
          <w:tab w:val="center" w:pos="4153"/>
          <w:tab w:val="right" w:pos="8306"/>
        </w:tabs>
        <w:jc w:val="both"/>
        <w:rPr>
          <w:sz w:val="24"/>
          <w:szCs w:val="24"/>
          <w:lang w:val="lt-LT"/>
        </w:rPr>
      </w:pPr>
      <w:r>
        <w:rPr>
          <w:sz w:val="24"/>
          <w:szCs w:val="24"/>
          <w:lang w:val="lt-LT"/>
        </w:rPr>
        <w:t>Erika Stankevičienė</w:t>
      </w:r>
    </w:p>
    <w:p w14:paraId="66C64567" w14:textId="0B792DC6" w:rsidR="00F64F6B" w:rsidRDefault="00BD659B" w:rsidP="00EF23DC">
      <w:pPr>
        <w:tabs>
          <w:tab w:val="left" w:pos="1296"/>
          <w:tab w:val="center" w:pos="4153"/>
          <w:tab w:val="right" w:pos="8306"/>
        </w:tabs>
        <w:jc w:val="both"/>
        <w:rPr>
          <w:lang w:val="lt-LT"/>
        </w:rPr>
        <w:sectPr w:rsidR="00F64F6B" w:rsidSect="00CA57F1">
          <w:headerReference w:type="first" r:id="rId8"/>
          <w:footerReference w:type="first" r:id="rId9"/>
          <w:type w:val="continuous"/>
          <w:pgSz w:w="11906" w:h="16838" w:code="9"/>
          <w:pgMar w:top="1134" w:right="567" w:bottom="1418" w:left="1701" w:header="567" w:footer="567" w:gutter="0"/>
          <w:cols w:space="708"/>
          <w:docGrid w:linePitch="360"/>
        </w:sectPr>
      </w:pPr>
      <w:r>
        <w:rPr>
          <w:sz w:val="24"/>
          <w:szCs w:val="24"/>
          <w:lang w:val="lt-LT"/>
        </w:rPr>
        <w:t>202</w:t>
      </w:r>
      <w:r w:rsidR="00900BCE">
        <w:rPr>
          <w:sz w:val="24"/>
          <w:szCs w:val="24"/>
          <w:lang w:val="lt-LT"/>
        </w:rPr>
        <w:t>6</w:t>
      </w:r>
      <w:r w:rsidR="00217249">
        <w:rPr>
          <w:sz w:val="24"/>
          <w:szCs w:val="24"/>
          <w:lang w:val="lt-LT"/>
        </w:rPr>
        <w:t>-08</w:t>
      </w:r>
      <w:r w:rsidR="00F64F6B">
        <w:rPr>
          <w:sz w:val="24"/>
          <w:szCs w:val="24"/>
          <w:lang w:val="lt-LT"/>
        </w:rPr>
        <w:t>-</w:t>
      </w:r>
      <w:r w:rsidR="00EF23DC">
        <w:rPr>
          <w:sz w:val="24"/>
          <w:szCs w:val="24"/>
          <w:lang w:val="lt-LT"/>
        </w:rPr>
        <w:t>12</w:t>
      </w:r>
    </w:p>
    <w:p w14:paraId="5F617DFF" w14:textId="77777777" w:rsidR="00915513" w:rsidRDefault="00915513" w:rsidP="00C824EA">
      <w:pPr>
        <w:rPr>
          <w:sz w:val="24"/>
          <w:szCs w:val="24"/>
          <w:lang w:val="lt-LT"/>
        </w:rPr>
      </w:pPr>
    </w:p>
    <w:p w14:paraId="3A2B89F6" w14:textId="77777777" w:rsidR="00915513" w:rsidRDefault="00915513" w:rsidP="00CE04D7">
      <w:pPr>
        <w:ind w:left="10080" w:firstLine="720"/>
        <w:rPr>
          <w:sz w:val="24"/>
          <w:szCs w:val="24"/>
          <w:lang w:val="lt-LT"/>
        </w:rPr>
      </w:pPr>
      <w:r>
        <w:rPr>
          <w:sz w:val="24"/>
          <w:szCs w:val="24"/>
          <w:lang w:val="lt-LT"/>
        </w:rPr>
        <w:t xml:space="preserve">Kalvarijos savivaldybės tarybos </w:t>
      </w:r>
    </w:p>
    <w:p w14:paraId="3358728B" w14:textId="77777777" w:rsidR="0078404C" w:rsidRDefault="009F0845" w:rsidP="00CE04D7">
      <w:pPr>
        <w:ind w:left="10080" w:firstLine="720"/>
        <w:rPr>
          <w:sz w:val="24"/>
          <w:szCs w:val="24"/>
          <w:lang w:val="lt-LT"/>
        </w:rPr>
      </w:pPr>
      <w:r>
        <w:rPr>
          <w:sz w:val="24"/>
          <w:szCs w:val="24"/>
          <w:lang w:val="lt-LT"/>
        </w:rPr>
        <w:t>202</w:t>
      </w:r>
      <w:r w:rsidR="00ED5AB4">
        <w:rPr>
          <w:sz w:val="24"/>
          <w:szCs w:val="24"/>
          <w:lang w:val="lt-LT"/>
        </w:rPr>
        <w:t>6</w:t>
      </w:r>
      <w:r w:rsidR="00BB5EB4">
        <w:rPr>
          <w:sz w:val="24"/>
          <w:szCs w:val="24"/>
          <w:lang w:val="lt-LT"/>
        </w:rPr>
        <w:t xml:space="preserve"> m. </w:t>
      </w:r>
      <w:r w:rsidR="00331C2F">
        <w:rPr>
          <w:sz w:val="24"/>
          <w:szCs w:val="24"/>
          <w:lang w:val="lt-LT"/>
        </w:rPr>
        <w:t>rugpjūčio</w:t>
      </w:r>
      <w:r w:rsidR="003D6BB1">
        <w:rPr>
          <w:sz w:val="24"/>
          <w:szCs w:val="24"/>
          <w:lang w:val="lt-LT"/>
        </w:rPr>
        <w:t xml:space="preserve"> </w:t>
      </w:r>
      <w:r w:rsidR="00ED5AB4">
        <w:rPr>
          <w:sz w:val="24"/>
          <w:szCs w:val="24"/>
          <w:lang w:val="lt-LT"/>
        </w:rPr>
        <w:t xml:space="preserve">    </w:t>
      </w:r>
      <w:r w:rsidR="00E06DBF">
        <w:rPr>
          <w:sz w:val="24"/>
          <w:szCs w:val="24"/>
          <w:lang w:val="lt-LT"/>
        </w:rPr>
        <w:t xml:space="preserve"> </w:t>
      </w:r>
      <w:r w:rsidR="00C0457B">
        <w:rPr>
          <w:sz w:val="24"/>
          <w:szCs w:val="24"/>
          <w:lang w:val="lt-LT"/>
        </w:rPr>
        <w:t xml:space="preserve">d. </w:t>
      </w:r>
      <w:r w:rsidR="00C824EA">
        <w:rPr>
          <w:sz w:val="24"/>
          <w:szCs w:val="24"/>
          <w:lang w:val="lt-LT"/>
        </w:rPr>
        <w:t>sprendimo</w:t>
      </w:r>
    </w:p>
    <w:p w14:paraId="632EFF9B" w14:textId="77777777" w:rsidR="00EF2775" w:rsidRDefault="00915513" w:rsidP="00CE04D7">
      <w:pPr>
        <w:ind w:left="10080" w:firstLine="720"/>
        <w:rPr>
          <w:sz w:val="24"/>
          <w:szCs w:val="24"/>
          <w:lang w:val="lt-LT"/>
        </w:rPr>
      </w:pPr>
      <w:r>
        <w:rPr>
          <w:sz w:val="24"/>
          <w:szCs w:val="24"/>
          <w:lang w:val="lt-LT"/>
        </w:rPr>
        <w:t>Nr. T-</w:t>
      </w:r>
      <w:r w:rsidR="004620D4">
        <w:rPr>
          <w:sz w:val="24"/>
          <w:szCs w:val="24"/>
          <w:lang w:val="lt-LT"/>
        </w:rPr>
        <w:t xml:space="preserve">     </w:t>
      </w:r>
    </w:p>
    <w:p w14:paraId="1D10D798" w14:textId="77777777" w:rsidR="00605B0F" w:rsidRDefault="00605B0F" w:rsidP="00CE04D7">
      <w:pPr>
        <w:ind w:left="10080" w:firstLine="720"/>
        <w:rPr>
          <w:sz w:val="24"/>
          <w:szCs w:val="24"/>
          <w:lang w:val="lt-LT"/>
        </w:rPr>
      </w:pPr>
      <w:r>
        <w:rPr>
          <w:sz w:val="24"/>
          <w:szCs w:val="24"/>
          <w:lang w:val="lt-LT"/>
        </w:rPr>
        <w:t>1 priedas</w:t>
      </w:r>
    </w:p>
    <w:p w14:paraId="2A2BA67B" w14:textId="77777777" w:rsidR="00915513" w:rsidRDefault="00915513" w:rsidP="00C0457B">
      <w:pPr>
        <w:rPr>
          <w:sz w:val="24"/>
          <w:szCs w:val="24"/>
          <w:lang w:val="lt-LT"/>
        </w:rPr>
      </w:pPr>
    </w:p>
    <w:p w14:paraId="679E825D" w14:textId="77777777" w:rsidR="00531A95" w:rsidRPr="00915513" w:rsidRDefault="00531A95" w:rsidP="00CE04D7">
      <w:pPr>
        <w:ind w:left="10080" w:firstLine="720"/>
        <w:rPr>
          <w:sz w:val="24"/>
          <w:szCs w:val="24"/>
          <w:lang w:val="lt-LT"/>
        </w:rPr>
      </w:pPr>
    </w:p>
    <w:p w14:paraId="46FC2724" w14:textId="77777777" w:rsidR="00C43933" w:rsidRDefault="00C662B8" w:rsidP="00FC6889">
      <w:pPr>
        <w:jc w:val="center"/>
        <w:rPr>
          <w:b/>
          <w:sz w:val="24"/>
          <w:szCs w:val="24"/>
          <w:lang w:val="lt-LT"/>
        </w:rPr>
      </w:pPr>
      <w:r w:rsidRPr="00B22754">
        <w:rPr>
          <w:b/>
          <w:sz w:val="24"/>
          <w:szCs w:val="24"/>
          <w:lang w:val="lt-LT"/>
        </w:rPr>
        <w:t>K</w:t>
      </w:r>
      <w:r w:rsidR="00FE3228">
        <w:rPr>
          <w:b/>
          <w:sz w:val="24"/>
          <w:szCs w:val="24"/>
          <w:lang w:val="lt-LT"/>
        </w:rPr>
        <w:t>ALVARIJOS</w:t>
      </w:r>
      <w:r w:rsidR="00315859">
        <w:rPr>
          <w:b/>
          <w:sz w:val="24"/>
          <w:szCs w:val="24"/>
          <w:lang w:val="lt-LT"/>
        </w:rPr>
        <w:t xml:space="preserve"> </w:t>
      </w:r>
      <w:r w:rsidR="00C43933">
        <w:rPr>
          <w:b/>
          <w:sz w:val="24"/>
          <w:szCs w:val="24"/>
          <w:lang w:val="lt-LT"/>
        </w:rPr>
        <w:t>SAVIVALDYBĖS MOKYKLŲ</w:t>
      </w:r>
      <w:r w:rsidR="007620CB">
        <w:rPr>
          <w:b/>
          <w:sz w:val="24"/>
          <w:szCs w:val="24"/>
          <w:lang w:val="lt-LT"/>
        </w:rPr>
        <w:t xml:space="preserve"> IKIM</w:t>
      </w:r>
      <w:r w:rsidR="00FC6889">
        <w:rPr>
          <w:b/>
          <w:sz w:val="24"/>
          <w:szCs w:val="24"/>
          <w:lang w:val="lt-LT"/>
        </w:rPr>
        <w:t>O</w:t>
      </w:r>
      <w:r w:rsidR="002300EB">
        <w:rPr>
          <w:b/>
          <w:sz w:val="24"/>
          <w:szCs w:val="24"/>
          <w:lang w:val="lt-LT"/>
        </w:rPr>
        <w:t>KYKLINIO UGDYMO</w:t>
      </w:r>
      <w:r w:rsidR="00FC6889">
        <w:rPr>
          <w:b/>
          <w:sz w:val="24"/>
          <w:szCs w:val="24"/>
          <w:lang w:val="lt-LT"/>
        </w:rPr>
        <w:t xml:space="preserve"> GRU</w:t>
      </w:r>
      <w:r w:rsidR="00A062E4">
        <w:rPr>
          <w:b/>
          <w:sz w:val="24"/>
          <w:szCs w:val="24"/>
          <w:lang w:val="lt-LT"/>
        </w:rPr>
        <w:t xml:space="preserve">PIŲ IR </w:t>
      </w:r>
      <w:r w:rsidR="00E14350">
        <w:rPr>
          <w:b/>
          <w:sz w:val="24"/>
          <w:szCs w:val="24"/>
          <w:lang w:val="lt-LT"/>
        </w:rPr>
        <w:t>VAIK</w:t>
      </w:r>
      <w:r w:rsidR="0027691A">
        <w:rPr>
          <w:b/>
          <w:sz w:val="24"/>
          <w:szCs w:val="24"/>
          <w:lang w:val="lt-LT"/>
        </w:rPr>
        <w:t>Ų</w:t>
      </w:r>
      <w:r w:rsidR="004620D4">
        <w:rPr>
          <w:b/>
          <w:sz w:val="24"/>
          <w:szCs w:val="24"/>
          <w:lang w:val="lt-LT"/>
        </w:rPr>
        <w:t xml:space="preserve"> </w:t>
      </w:r>
      <w:r w:rsidR="00FC6889">
        <w:rPr>
          <w:b/>
          <w:sz w:val="24"/>
          <w:szCs w:val="24"/>
          <w:lang w:val="lt-LT"/>
        </w:rPr>
        <w:t xml:space="preserve">SKAIČIUS </w:t>
      </w:r>
      <w:r w:rsidR="003D0342">
        <w:rPr>
          <w:b/>
          <w:sz w:val="24"/>
          <w:szCs w:val="24"/>
          <w:lang w:val="lt-LT"/>
        </w:rPr>
        <w:t xml:space="preserve">GRUPĖSE </w:t>
      </w:r>
    </w:p>
    <w:p w14:paraId="5276657F" w14:textId="6C814490" w:rsidR="000C32C0" w:rsidRPr="00C662B8" w:rsidRDefault="003D0342" w:rsidP="00FC6889">
      <w:pPr>
        <w:jc w:val="center"/>
        <w:rPr>
          <w:b/>
          <w:sz w:val="24"/>
          <w:szCs w:val="24"/>
          <w:lang w:val="pt-BR"/>
        </w:rPr>
      </w:pPr>
      <w:r>
        <w:rPr>
          <w:b/>
          <w:sz w:val="24"/>
          <w:szCs w:val="24"/>
          <w:lang w:val="lt-LT"/>
        </w:rPr>
        <w:t>2026</w:t>
      </w:r>
      <w:r w:rsidR="003E2478">
        <w:rPr>
          <w:b/>
          <w:sz w:val="24"/>
          <w:szCs w:val="24"/>
          <w:lang w:val="lt-LT"/>
        </w:rPr>
        <w:t>–</w:t>
      </w:r>
      <w:r>
        <w:rPr>
          <w:b/>
          <w:sz w:val="24"/>
          <w:szCs w:val="24"/>
          <w:lang w:val="lt-LT"/>
        </w:rPr>
        <w:t>2027 MOKSLO METAIS</w:t>
      </w:r>
    </w:p>
    <w:p w14:paraId="232095AD" w14:textId="77777777" w:rsidR="00FA08B4" w:rsidRDefault="00FA08B4" w:rsidP="00FA08B4">
      <w:pPr>
        <w:rPr>
          <w:sz w:val="24"/>
          <w:szCs w:val="24"/>
          <w:lang w:val="lt-LT"/>
        </w:rPr>
      </w:pPr>
    </w:p>
    <w:p w14:paraId="341ACDD6" w14:textId="77777777" w:rsidR="00FC6889" w:rsidRPr="00FC6889" w:rsidRDefault="00FC6889" w:rsidP="00551937">
      <w:pPr>
        <w:rPr>
          <w:b/>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963"/>
        <w:gridCol w:w="3544"/>
        <w:gridCol w:w="4110"/>
      </w:tblGrid>
      <w:tr w:rsidR="007620CB" w:rsidRPr="0050136B" w14:paraId="74398838" w14:textId="77777777" w:rsidTr="007620CB">
        <w:tc>
          <w:tcPr>
            <w:tcW w:w="666" w:type="dxa"/>
          </w:tcPr>
          <w:p w14:paraId="0357693B" w14:textId="77777777" w:rsidR="007620CB" w:rsidRPr="0050136B" w:rsidRDefault="007620CB" w:rsidP="00551937">
            <w:pPr>
              <w:rPr>
                <w:sz w:val="24"/>
                <w:szCs w:val="24"/>
                <w:lang w:val="lt-LT"/>
              </w:rPr>
            </w:pPr>
            <w:r w:rsidRPr="0050136B">
              <w:rPr>
                <w:sz w:val="24"/>
                <w:szCs w:val="24"/>
                <w:lang w:val="lt-LT"/>
              </w:rPr>
              <w:t>Eil. Nr.</w:t>
            </w:r>
          </w:p>
        </w:tc>
        <w:tc>
          <w:tcPr>
            <w:tcW w:w="5963" w:type="dxa"/>
          </w:tcPr>
          <w:p w14:paraId="4B6CB1C8" w14:textId="77777777" w:rsidR="007620CB" w:rsidRPr="0050136B" w:rsidRDefault="007620CB" w:rsidP="004620D4">
            <w:pPr>
              <w:jc w:val="center"/>
              <w:rPr>
                <w:sz w:val="24"/>
                <w:szCs w:val="24"/>
                <w:lang w:val="lt-LT"/>
              </w:rPr>
            </w:pPr>
            <w:r>
              <w:rPr>
                <w:sz w:val="24"/>
                <w:szCs w:val="24"/>
                <w:lang w:val="lt-LT"/>
              </w:rPr>
              <w:t>Švietimo įstaiga</w:t>
            </w:r>
          </w:p>
        </w:tc>
        <w:tc>
          <w:tcPr>
            <w:tcW w:w="3544" w:type="dxa"/>
          </w:tcPr>
          <w:p w14:paraId="23ED2C16" w14:textId="77777777" w:rsidR="007620CB" w:rsidRPr="0050136B" w:rsidRDefault="007620CB" w:rsidP="004620D4">
            <w:pPr>
              <w:jc w:val="center"/>
              <w:rPr>
                <w:sz w:val="24"/>
                <w:szCs w:val="24"/>
                <w:lang w:val="lt-LT"/>
              </w:rPr>
            </w:pPr>
            <w:r>
              <w:rPr>
                <w:sz w:val="24"/>
                <w:szCs w:val="24"/>
                <w:lang w:val="lt-LT"/>
              </w:rPr>
              <w:t>Grupių skaičius</w:t>
            </w:r>
          </w:p>
        </w:tc>
        <w:tc>
          <w:tcPr>
            <w:tcW w:w="4110" w:type="dxa"/>
          </w:tcPr>
          <w:p w14:paraId="5CC10715" w14:textId="77777777" w:rsidR="007620CB" w:rsidRPr="0050136B" w:rsidRDefault="004755CB" w:rsidP="0027691A">
            <w:pPr>
              <w:jc w:val="center"/>
              <w:rPr>
                <w:sz w:val="24"/>
                <w:szCs w:val="24"/>
                <w:lang w:val="lt-LT"/>
              </w:rPr>
            </w:pPr>
            <w:r>
              <w:rPr>
                <w:sz w:val="24"/>
                <w:szCs w:val="24"/>
                <w:lang w:val="lt-LT"/>
              </w:rPr>
              <w:t>Vaik</w:t>
            </w:r>
            <w:r w:rsidR="0027691A">
              <w:rPr>
                <w:sz w:val="24"/>
                <w:szCs w:val="24"/>
                <w:lang w:val="lt-LT"/>
              </w:rPr>
              <w:t>ų</w:t>
            </w:r>
            <w:r w:rsidR="007620CB">
              <w:rPr>
                <w:sz w:val="24"/>
                <w:szCs w:val="24"/>
                <w:lang w:val="lt-LT"/>
              </w:rPr>
              <w:t xml:space="preserve"> skaičius</w:t>
            </w:r>
          </w:p>
        </w:tc>
      </w:tr>
      <w:tr w:rsidR="007620CB" w:rsidRPr="0050136B" w14:paraId="51E56EFB" w14:textId="77777777" w:rsidTr="007620CB">
        <w:tc>
          <w:tcPr>
            <w:tcW w:w="666" w:type="dxa"/>
          </w:tcPr>
          <w:p w14:paraId="5E2BB325" w14:textId="77777777" w:rsidR="007620CB" w:rsidRPr="0050136B" w:rsidRDefault="00BF6729" w:rsidP="00551937">
            <w:pPr>
              <w:rPr>
                <w:sz w:val="24"/>
                <w:szCs w:val="24"/>
                <w:lang w:val="lt-LT"/>
              </w:rPr>
            </w:pPr>
            <w:r>
              <w:rPr>
                <w:sz w:val="24"/>
                <w:szCs w:val="24"/>
                <w:lang w:val="lt-LT"/>
              </w:rPr>
              <w:t>1</w:t>
            </w:r>
            <w:r w:rsidR="007620CB">
              <w:rPr>
                <w:sz w:val="24"/>
                <w:szCs w:val="24"/>
                <w:lang w:val="lt-LT"/>
              </w:rPr>
              <w:t>.</w:t>
            </w:r>
          </w:p>
        </w:tc>
        <w:tc>
          <w:tcPr>
            <w:tcW w:w="5963" w:type="dxa"/>
          </w:tcPr>
          <w:p w14:paraId="4D84745F" w14:textId="77777777" w:rsidR="007620CB" w:rsidRPr="0050136B" w:rsidRDefault="00C824EA" w:rsidP="00D719C3">
            <w:pPr>
              <w:rPr>
                <w:sz w:val="24"/>
                <w:szCs w:val="24"/>
                <w:lang w:val="lt-LT"/>
              </w:rPr>
            </w:pPr>
            <w:r>
              <w:rPr>
                <w:sz w:val="24"/>
                <w:szCs w:val="24"/>
                <w:lang w:val="lt-LT"/>
              </w:rPr>
              <w:t>Kalvarijos vaikų lopšelis-darželis</w:t>
            </w:r>
            <w:r w:rsidR="007620CB">
              <w:rPr>
                <w:sz w:val="24"/>
                <w:szCs w:val="24"/>
                <w:lang w:val="lt-LT"/>
              </w:rPr>
              <w:t xml:space="preserve"> „Žilvitis“ </w:t>
            </w:r>
          </w:p>
        </w:tc>
        <w:tc>
          <w:tcPr>
            <w:tcW w:w="3544" w:type="dxa"/>
          </w:tcPr>
          <w:p w14:paraId="6D7149DC" w14:textId="77777777" w:rsidR="007620CB" w:rsidRPr="0050136B" w:rsidRDefault="008E4649" w:rsidP="008E4649">
            <w:pPr>
              <w:jc w:val="center"/>
              <w:rPr>
                <w:sz w:val="24"/>
                <w:szCs w:val="24"/>
                <w:lang w:val="lt-LT"/>
              </w:rPr>
            </w:pPr>
            <w:r>
              <w:rPr>
                <w:sz w:val="24"/>
                <w:szCs w:val="24"/>
                <w:lang w:val="lt-LT"/>
              </w:rPr>
              <w:t>8</w:t>
            </w:r>
          </w:p>
        </w:tc>
        <w:tc>
          <w:tcPr>
            <w:tcW w:w="4110" w:type="dxa"/>
          </w:tcPr>
          <w:p w14:paraId="2E2B6599" w14:textId="77777777" w:rsidR="007620CB" w:rsidRPr="0050136B" w:rsidRDefault="008E4649" w:rsidP="00BA630E">
            <w:pPr>
              <w:jc w:val="center"/>
              <w:rPr>
                <w:sz w:val="24"/>
                <w:szCs w:val="24"/>
                <w:lang w:val="lt-LT"/>
              </w:rPr>
            </w:pPr>
            <w:r>
              <w:rPr>
                <w:sz w:val="24"/>
                <w:szCs w:val="24"/>
                <w:lang w:val="lt-LT"/>
              </w:rPr>
              <w:t>1</w:t>
            </w:r>
            <w:r w:rsidR="00ED5AB4">
              <w:rPr>
                <w:sz w:val="24"/>
                <w:szCs w:val="24"/>
                <w:lang w:val="lt-LT"/>
              </w:rPr>
              <w:t>38</w:t>
            </w:r>
          </w:p>
        </w:tc>
      </w:tr>
      <w:tr w:rsidR="00331C2F" w:rsidRPr="0050136B" w14:paraId="564ED2C7" w14:textId="77777777" w:rsidTr="007620CB">
        <w:tc>
          <w:tcPr>
            <w:tcW w:w="666" w:type="dxa"/>
          </w:tcPr>
          <w:p w14:paraId="69DF6933" w14:textId="77777777" w:rsidR="00331C2F" w:rsidRDefault="00C43933" w:rsidP="00551937">
            <w:pPr>
              <w:rPr>
                <w:sz w:val="24"/>
                <w:szCs w:val="24"/>
                <w:lang w:val="lt-LT"/>
              </w:rPr>
            </w:pPr>
            <w:r>
              <w:rPr>
                <w:sz w:val="24"/>
                <w:szCs w:val="24"/>
                <w:lang w:val="lt-LT"/>
              </w:rPr>
              <w:t>2.</w:t>
            </w:r>
          </w:p>
        </w:tc>
        <w:tc>
          <w:tcPr>
            <w:tcW w:w="5963" w:type="dxa"/>
          </w:tcPr>
          <w:p w14:paraId="3AD3B773" w14:textId="77777777" w:rsidR="00331C2F" w:rsidRDefault="00C43933" w:rsidP="00D719C3">
            <w:pPr>
              <w:rPr>
                <w:sz w:val="24"/>
                <w:szCs w:val="24"/>
                <w:lang w:val="lt-LT"/>
              </w:rPr>
            </w:pPr>
            <w:r>
              <w:rPr>
                <w:sz w:val="24"/>
                <w:szCs w:val="24"/>
                <w:lang w:val="lt-LT"/>
              </w:rPr>
              <w:t>Kalvarijos sav. Sangrūdos pagrindinė mokykla</w:t>
            </w:r>
          </w:p>
        </w:tc>
        <w:tc>
          <w:tcPr>
            <w:tcW w:w="3544" w:type="dxa"/>
          </w:tcPr>
          <w:p w14:paraId="67317C29" w14:textId="77777777" w:rsidR="00331C2F" w:rsidRPr="00CA57F1" w:rsidRDefault="00331C2F" w:rsidP="0050136B">
            <w:pPr>
              <w:jc w:val="center"/>
              <w:rPr>
                <w:sz w:val="24"/>
                <w:szCs w:val="24"/>
                <w:lang w:val="lt-LT"/>
              </w:rPr>
            </w:pPr>
            <w:r w:rsidRPr="00CA57F1">
              <w:rPr>
                <w:sz w:val="24"/>
                <w:szCs w:val="24"/>
              </w:rPr>
              <w:t>1</w:t>
            </w:r>
          </w:p>
        </w:tc>
        <w:tc>
          <w:tcPr>
            <w:tcW w:w="4110" w:type="dxa"/>
          </w:tcPr>
          <w:p w14:paraId="70751260" w14:textId="77777777" w:rsidR="00331C2F" w:rsidRPr="00CA57F1" w:rsidRDefault="00331C2F" w:rsidP="0050136B">
            <w:pPr>
              <w:jc w:val="center"/>
              <w:rPr>
                <w:sz w:val="24"/>
                <w:szCs w:val="24"/>
                <w:lang w:val="lt-LT"/>
              </w:rPr>
            </w:pPr>
            <w:r w:rsidRPr="00CA57F1">
              <w:rPr>
                <w:sz w:val="24"/>
                <w:szCs w:val="24"/>
              </w:rPr>
              <w:t>15</w:t>
            </w:r>
          </w:p>
        </w:tc>
      </w:tr>
      <w:tr w:rsidR="00331C2F" w:rsidRPr="0050136B" w14:paraId="2DED443C" w14:textId="77777777" w:rsidTr="007620CB">
        <w:tc>
          <w:tcPr>
            <w:tcW w:w="666" w:type="dxa"/>
          </w:tcPr>
          <w:p w14:paraId="28F8F755" w14:textId="77777777" w:rsidR="00331C2F" w:rsidRDefault="00C43933" w:rsidP="00551937">
            <w:pPr>
              <w:rPr>
                <w:sz w:val="24"/>
                <w:szCs w:val="24"/>
                <w:lang w:val="lt-LT"/>
              </w:rPr>
            </w:pPr>
            <w:r>
              <w:rPr>
                <w:sz w:val="24"/>
                <w:szCs w:val="24"/>
                <w:lang w:val="lt-LT"/>
              </w:rPr>
              <w:t>3.</w:t>
            </w:r>
          </w:p>
        </w:tc>
        <w:tc>
          <w:tcPr>
            <w:tcW w:w="5963" w:type="dxa"/>
          </w:tcPr>
          <w:p w14:paraId="723545F4" w14:textId="77777777" w:rsidR="00331C2F" w:rsidRDefault="00C43933" w:rsidP="00D719C3">
            <w:pPr>
              <w:rPr>
                <w:sz w:val="24"/>
                <w:szCs w:val="24"/>
                <w:lang w:val="lt-LT"/>
              </w:rPr>
            </w:pPr>
            <w:r>
              <w:rPr>
                <w:sz w:val="24"/>
                <w:szCs w:val="24"/>
                <w:lang w:val="lt-LT"/>
              </w:rPr>
              <w:t>Kalvarijos sav. Jungėnų pagrindinė mokykla</w:t>
            </w:r>
          </w:p>
        </w:tc>
        <w:tc>
          <w:tcPr>
            <w:tcW w:w="3544" w:type="dxa"/>
          </w:tcPr>
          <w:p w14:paraId="00C985D3" w14:textId="77777777" w:rsidR="00331C2F" w:rsidRPr="00CA57F1" w:rsidRDefault="00331C2F" w:rsidP="0050136B">
            <w:pPr>
              <w:jc w:val="center"/>
              <w:rPr>
                <w:sz w:val="24"/>
                <w:szCs w:val="24"/>
                <w:lang w:val="lt-LT"/>
              </w:rPr>
            </w:pPr>
            <w:r w:rsidRPr="00CA57F1">
              <w:rPr>
                <w:sz w:val="24"/>
                <w:szCs w:val="24"/>
              </w:rPr>
              <w:t>1</w:t>
            </w:r>
          </w:p>
        </w:tc>
        <w:tc>
          <w:tcPr>
            <w:tcW w:w="4110" w:type="dxa"/>
          </w:tcPr>
          <w:p w14:paraId="4E1F9D95" w14:textId="77777777" w:rsidR="00331C2F" w:rsidRPr="00CA57F1" w:rsidRDefault="00331C2F" w:rsidP="0050136B">
            <w:pPr>
              <w:jc w:val="center"/>
              <w:rPr>
                <w:sz w:val="24"/>
                <w:szCs w:val="24"/>
                <w:lang w:val="lt-LT"/>
              </w:rPr>
            </w:pPr>
            <w:r w:rsidRPr="00CA57F1">
              <w:rPr>
                <w:sz w:val="24"/>
                <w:szCs w:val="24"/>
              </w:rPr>
              <w:t>11</w:t>
            </w:r>
          </w:p>
        </w:tc>
      </w:tr>
    </w:tbl>
    <w:p w14:paraId="025F6E58" w14:textId="5C7083C0" w:rsidR="0002287D" w:rsidRPr="0002287D" w:rsidRDefault="0002287D" w:rsidP="0002287D">
      <w:pPr>
        <w:jc w:val="center"/>
        <w:rPr>
          <w:sz w:val="24"/>
          <w:szCs w:val="24"/>
          <w:lang w:val="lt-LT"/>
        </w:rPr>
      </w:pPr>
      <w:r>
        <w:rPr>
          <w:sz w:val="24"/>
          <w:szCs w:val="24"/>
          <w:lang w:val="lt-LT"/>
        </w:rPr>
        <w:t>___________</w:t>
      </w:r>
      <w:r w:rsidR="00554513">
        <w:rPr>
          <w:sz w:val="24"/>
          <w:szCs w:val="24"/>
          <w:lang w:val="lt-LT"/>
        </w:rPr>
        <w:t>_</w:t>
      </w:r>
      <w:r w:rsidR="00CA57F1">
        <w:rPr>
          <w:sz w:val="24"/>
          <w:szCs w:val="24"/>
          <w:lang w:val="lt-LT"/>
        </w:rPr>
        <w:t>___</w:t>
      </w:r>
      <w:r w:rsidR="00554513">
        <w:rPr>
          <w:sz w:val="24"/>
          <w:szCs w:val="24"/>
          <w:lang w:val="lt-LT"/>
        </w:rPr>
        <w:t>__________</w:t>
      </w:r>
      <w:r w:rsidR="00F951C8">
        <w:rPr>
          <w:sz w:val="24"/>
          <w:szCs w:val="24"/>
          <w:lang w:val="lt-LT"/>
        </w:rPr>
        <w:t xml:space="preserve">__ </w:t>
      </w:r>
    </w:p>
    <w:p w14:paraId="2218D075" w14:textId="77777777" w:rsidR="00BA630E" w:rsidRDefault="00BA630E" w:rsidP="009B49BB">
      <w:pPr>
        <w:ind w:left="10080" w:firstLine="720"/>
        <w:rPr>
          <w:sz w:val="24"/>
          <w:szCs w:val="24"/>
          <w:lang w:val="lt-LT"/>
        </w:rPr>
      </w:pPr>
    </w:p>
    <w:p w14:paraId="2D01CB9C" w14:textId="77777777" w:rsidR="00BA630E" w:rsidRDefault="00BA630E" w:rsidP="009B49BB">
      <w:pPr>
        <w:ind w:left="10080" w:firstLine="720"/>
        <w:rPr>
          <w:sz w:val="24"/>
          <w:szCs w:val="24"/>
          <w:lang w:val="lt-LT"/>
        </w:rPr>
      </w:pPr>
    </w:p>
    <w:p w14:paraId="38ECE581" w14:textId="77777777" w:rsidR="00BA630E" w:rsidRDefault="00BA630E" w:rsidP="009B49BB">
      <w:pPr>
        <w:ind w:left="10080" w:firstLine="720"/>
        <w:rPr>
          <w:sz w:val="24"/>
          <w:szCs w:val="24"/>
          <w:lang w:val="lt-LT"/>
        </w:rPr>
      </w:pPr>
    </w:p>
    <w:p w14:paraId="732D6ACA" w14:textId="77777777" w:rsidR="00BA630E" w:rsidRDefault="00BA630E" w:rsidP="009B49BB">
      <w:pPr>
        <w:ind w:left="10080" w:firstLine="720"/>
        <w:rPr>
          <w:sz w:val="24"/>
          <w:szCs w:val="24"/>
          <w:lang w:val="lt-LT"/>
        </w:rPr>
      </w:pPr>
    </w:p>
    <w:p w14:paraId="3066BAEC" w14:textId="77777777" w:rsidR="00BA630E" w:rsidRDefault="00BA630E" w:rsidP="009B49BB">
      <w:pPr>
        <w:ind w:left="10080" w:firstLine="720"/>
        <w:rPr>
          <w:sz w:val="24"/>
          <w:szCs w:val="24"/>
          <w:lang w:val="lt-LT"/>
        </w:rPr>
      </w:pPr>
    </w:p>
    <w:p w14:paraId="701DCD2B" w14:textId="77777777" w:rsidR="00BA630E" w:rsidRDefault="00BA630E" w:rsidP="009B49BB">
      <w:pPr>
        <w:ind w:left="10080" w:firstLine="720"/>
        <w:rPr>
          <w:sz w:val="24"/>
          <w:szCs w:val="24"/>
          <w:lang w:val="lt-LT"/>
        </w:rPr>
      </w:pPr>
    </w:p>
    <w:p w14:paraId="4254D7DE" w14:textId="77777777" w:rsidR="00BA630E" w:rsidRDefault="00BA630E" w:rsidP="009B49BB">
      <w:pPr>
        <w:ind w:left="10080" w:firstLine="720"/>
        <w:rPr>
          <w:sz w:val="24"/>
          <w:szCs w:val="24"/>
          <w:lang w:val="lt-LT"/>
        </w:rPr>
      </w:pPr>
    </w:p>
    <w:p w14:paraId="4BEA3331" w14:textId="77777777" w:rsidR="00BA630E" w:rsidRDefault="00BA630E" w:rsidP="009B49BB">
      <w:pPr>
        <w:ind w:left="10080" w:firstLine="720"/>
        <w:rPr>
          <w:sz w:val="24"/>
          <w:szCs w:val="24"/>
          <w:lang w:val="lt-LT"/>
        </w:rPr>
      </w:pPr>
    </w:p>
    <w:p w14:paraId="72BACCF1" w14:textId="77777777" w:rsidR="00BA630E" w:rsidRDefault="00BA630E" w:rsidP="009B49BB">
      <w:pPr>
        <w:ind w:left="10080" w:firstLine="720"/>
        <w:rPr>
          <w:sz w:val="24"/>
          <w:szCs w:val="24"/>
          <w:lang w:val="lt-LT"/>
        </w:rPr>
      </w:pPr>
    </w:p>
    <w:p w14:paraId="03553A35" w14:textId="77777777" w:rsidR="00BA630E" w:rsidRDefault="00BA630E" w:rsidP="009B49BB">
      <w:pPr>
        <w:ind w:left="10080" w:firstLine="720"/>
        <w:rPr>
          <w:sz w:val="24"/>
          <w:szCs w:val="24"/>
          <w:lang w:val="lt-LT"/>
        </w:rPr>
      </w:pPr>
    </w:p>
    <w:p w14:paraId="77A6B215" w14:textId="77777777" w:rsidR="00BA630E" w:rsidRDefault="00BA630E" w:rsidP="009B49BB">
      <w:pPr>
        <w:ind w:left="10080" w:firstLine="720"/>
        <w:rPr>
          <w:sz w:val="24"/>
          <w:szCs w:val="24"/>
          <w:lang w:val="lt-LT"/>
        </w:rPr>
      </w:pPr>
    </w:p>
    <w:p w14:paraId="510ABDA0" w14:textId="77777777" w:rsidR="00BA630E" w:rsidRDefault="00BA630E" w:rsidP="009B49BB">
      <w:pPr>
        <w:ind w:left="10080" w:firstLine="720"/>
        <w:rPr>
          <w:sz w:val="24"/>
          <w:szCs w:val="24"/>
          <w:lang w:val="lt-LT"/>
        </w:rPr>
      </w:pPr>
    </w:p>
    <w:p w14:paraId="2419868F" w14:textId="77777777" w:rsidR="00BA630E" w:rsidRDefault="00BA630E" w:rsidP="009B49BB">
      <w:pPr>
        <w:ind w:left="10080" w:firstLine="720"/>
        <w:rPr>
          <w:sz w:val="24"/>
          <w:szCs w:val="24"/>
          <w:lang w:val="lt-LT"/>
        </w:rPr>
      </w:pPr>
    </w:p>
    <w:p w14:paraId="024BD0DA" w14:textId="77777777" w:rsidR="00E16956" w:rsidRDefault="00E16956" w:rsidP="009B49BB">
      <w:pPr>
        <w:ind w:left="10080" w:firstLine="720"/>
        <w:rPr>
          <w:sz w:val="24"/>
          <w:szCs w:val="24"/>
          <w:lang w:val="lt-LT"/>
        </w:rPr>
      </w:pPr>
    </w:p>
    <w:p w14:paraId="3197F7D0" w14:textId="77777777" w:rsidR="008919CF" w:rsidRDefault="008919CF" w:rsidP="009B49BB">
      <w:pPr>
        <w:ind w:left="10080" w:firstLine="720"/>
        <w:rPr>
          <w:sz w:val="24"/>
          <w:szCs w:val="24"/>
          <w:lang w:val="lt-LT"/>
        </w:rPr>
      </w:pPr>
    </w:p>
    <w:p w14:paraId="2E0ABE62" w14:textId="77777777" w:rsidR="00B44D3B" w:rsidRDefault="00B44D3B" w:rsidP="009B49BB">
      <w:pPr>
        <w:ind w:left="10080" w:firstLine="720"/>
        <w:rPr>
          <w:sz w:val="24"/>
          <w:szCs w:val="24"/>
          <w:lang w:val="lt-LT"/>
        </w:rPr>
      </w:pPr>
    </w:p>
    <w:p w14:paraId="6D367B95" w14:textId="77777777" w:rsidR="00815FE3" w:rsidRDefault="00815FE3" w:rsidP="009B49BB">
      <w:pPr>
        <w:ind w:left="10080" w:firstLine="720"/>
        <w:rPr>
          <w:sz w:val="24"/>
          <w:szCs w:val="24"/>
          <w:lang w:val="lt-LT"/>
        </w:rPr>
      </w:pPr>
    </w:p>
    <w:p w14:paraId="5E2FF5FE" w14:textId="77777777" w:rsidR="00341F6C" w:rsidRDefault="00341F6C" w:rsidP="009B49BB">
      <w:pPr>
        <w:ind w:left="10080" w:firstLine="720"/>
        <w:rPr>
          <w:sz w:val="24"/>
          <w:szCs w:val="24"/>
          <w:lang w:val="lt-LT"/>
        </w:rPr>
      </w:pPr>
    </w:p>
    <w:p w14:paraId="70FCFCA5" w14:textId="77777777" w:rsidR="00341F6C" w:rsidRDefault="00341F6C" w:rsidP="009B49BB">
      <w:pPr>
        <w:ind w:left="10080" w:firstLine="720"/>
        <w:rPr>
          <w:sz w:val="24"/>
          <w:szCs w:val="24"/>
          <w:lang w:val="lt-LT"/>
        </w:rPr>
      </w:pPr>
    </w:p>
    <w:p w14:paraId="34752AF2" w14:textId="77777777" w:rsidR="00341F6C" w:rsidRDefault="00341F6C" w:rsidP="009B49BB">
      <w:pPr>
        <w:ind w:left="10080" w:firstLine="720"/>
        <w:rPr>
          <w:sz w:val="24"/>
          <w:szCs w:val="24"/>
          <w:lang w:val="lt-LT"/>
        </w:rPr>
      </w:pPr>
    </w:p>
    <w:p w14:paraId="0DFD5A10" w14:textId="77777777" w:rsidR="009B49BB" w:rsidRDefault="009B49BB" w:rsidP="00C824EA">
      <w:pPr>
        <w:rPr>
          <w:sz w:val="24"/>
          <w:szCs w:val="24"/>
          <w:lang w:val="lt-LT"/>
        </w:rPr>
      </w:pPr>
    </w:p>
    <w:p w14:paraId="4B74CA9D" w14:textId="77777777" w:rsidR="009B49BB" w:rsidRDefault="009B49BB" w:rsidP="009B49BB">
      <w:pPr>
        <w:ind w:left="10080" w:firstLine="720"/>
        <w:rPr>
          <w:sz w:val="24"/>
          <w:szCs w:val="24"/>
          <w:lang w:val="lt-LT"/>
        </w:rPr>
      </w:pPr>
      <w:r>
        <w:rPr>
          <w:sz w:val="24"/>
          <w:szCs w:val="24"/>
          <w:lang w:val="lt-LT"/>
        </w:rPr>
        <w:t xml:space="preserve">Kalvarijos savivaldybės tarybos </w:t>
      </w:r>
    </w:p>
    <w:p w14:paraId="5A8DC8B8" w14:textId="77777777" w:rsidR="00F951C8" w:rsidRDefault="00331C2F" w:rsidP="00F951C8">
      <w:pPr>
        <w:ind w:left="10080" w:firstLine="720"/>
        <w:rPr>
          <w:sz w:val="24"/>
          <w:szCs w:val="24"/>
          <w:lang w:val="lt-LT"/>
        </w:rPr>
      </w:pPr>
      <w:r>
        <w:rPr>
          <w:sz w:val="24"/>
          <w:szCs w:val="24"/>
          <w:lang w:val="lt-LT"/>
        </w:rPr>
        <w:t>202</w:t>
      </w:r>
      <w:r w:rsidR="00C3093A">
        <w:rPr>
          <w:sz w:val="24"/>
          <w:szCs w:val="24"/>
          <w:lang w:val="lt-LT"/>
        </w:rPr>
        <w:t>6</w:t>
      </w:r>
      <w:r>
        <w:rPr>
          <w:sz w:val="24"/>
          <w:szCs w:val="24"/>
          <w:lang w:val="lt-LT"/>
        </w:rPr>
        <w:t xml:space="preserve"> m. rugpjūčio</w:t>
      </w:r>
      <w:r w:rsidR="00C824EA">
        <w:rPr>
          <w:sz w:val="24"/>
          <w:szCs w:val="24"/>
          <w:lang w:val="lt-LT"/>
        </w:rPr>
        <w:t xml:space="preserve"> </w:t>
      </w:r>
      <w:r w:rsidR="00C3093A">
        <w:rPr>
          <w:sz w:val="24"/>
          <w:szCs w:val="24"/>
          <w:lang w:val="lt-LT"/>
        </w:rPr>
        <w:t xml:space="preserve">  </w:t>
      </w:r>
      <w:r w:rsidR="00C824EA">
        <w:rPr>
          <w:sz w:val="24"/>
          <w:szCs w:val="24"/>
          <w:lang w:val="lt-LT"/>
        </w:rPr>
        <w:t xml:space="preserve"> d. sprendimo</w:t>
      </w:r>
      <w:r w:rsidR="009B49BB">
        <w:rPr>
          <w:sz w:val="24"/>
          <w:szCs w:val="24"/>
          <w:lang w:val="lt-LT"/>
        </w:rPr>
        <w:t xml:space="preserve"> </w:t>
      </w:r>
    </w:p>
    <w:p w14:paraId="0C5A12F7" w14:textId="77777777" w:rsidR="009B49BB" w:rsidRDefault="009B49BB" w:rsidP="00F951C8">
      <w:pPr>
        <w:ind w:left="10080" w:firstLine="720"/>
        <w:rPr>
          <w:sz w:val="24"/>
          <w:szCs w:val="24"/>
          <w:lang w:val="lt-LT"/>
        </w:rPr>
      </w:pPr>
      <w:r>
        <w:rPr>
          <w:sz w:val="24"/>
          <w:szCs w:val="24"/>
          <w:lang w:val="lt-LT"/>
        </w:rPr>
        <w:t xml:space="preserve">Nr. T-   </w:t>
      </w:r>
    </w:p>
    <w:p w14:paraId="76963238" w14:textId="77777777" w:rsidR="009B49BB" w:rsidRDefault="007620CB" w:rsidP="009B49BB">
      <w:pPr>
        <w:ind w:left="10080" w:firstLine="720"/>
        <w:rPr>
          <w:sz w:val="24"/>
          <w:szCs w:val="24"/>
          <w:lang w:val="lt-LT"/>
        </w:rPr>
      </w:pPr>
      <w:r>
        <w:rPr>
          <w:sz w:val="24"/>
          <w:szCs w:val="24"/>
          <w:lang w:val="lt-LT"/>
        </w:rPr>
        <w:t>2</w:t>
      </w:r>
      <w:r w:rsidR="009B49BB">
        <w:rPr>
          <w:sz w:val="24"/>
          <w:szCs w:val="24"/>
          <w:lang w:val="lt-LT"/>
        </w:rPr>
        <w:t xml:space="preserve"> priedas</w:t>
      </w:r>
    </w:p>
    <w:p w14:paraId="7B1179CA" w14:textId="77777777" w:rsidR="009B49BB" w:rsidRDefault="009B49BB" w:rsidP="009B49BB">
      <w:pPr>
        <w:rPr>
          <w:sz w:val="24"/>
          <w:szCs w:val="24"/>
          <w:lang w:val="lt-LT"/>
        </w:rPr>
      </w:pPr>
    </w:p>
    <w:p w14:paraId="687A2681" w14:textId="77777777" w:rsidR="009B49BB" w:rsidRPr="00915513" w:rsidRDefault="009B49BB" w:rsidP="009B49BB">
      <w:pPr>
        <w:ind w:left="10080" w:firstLine="720"/>
        <w:rPr>
          <w:sz w:val="24"/>
          <w:szCs w:val="24"/>
          <w:lang w:val="lt-LT"/>
        </w:rPr>
      </w:pPr>
    </w:p>
    <w:p w14:paraId="312400E6" w14:textId="77777777" w:rsidR="009B49BB" w:rsidRDefault="009B49BB" w:rsidP="009B49BB">
      <w:pPr>
        <w:jc w:val="center"/>
        <w:rPr>
          <w:b/>
          <w:sz w:val="24"/>
          <w:szCs w:val="24"/>
          <w:lang w:val="lt-LT"/>
        </w:rPr>
      </w:pPr>
      <w:r w:rsidRPr="00B22754">
        <w:rPr>
          <w:b/>
          <w:sz w:val="24"/>
          <w:szCs w:val="24"/>
          <w:lang w:val="lt-LT"/>
        </w:rPr>
        <w:t>K</w:t>
      </w:r>
      <w:r>
        <w:rPr>
          <w:b/>
          <w:sz w:val="24"/>
          <w:szCs w:val="24"/>
          <w:lang w:val="lt-LT"/>
        </w:rPr>
        <w:t xml:space="preserve">ALVARIJOS SAVIVALDYBĖS MOKYKLŲ PRIEŠMOKYKLINIO UGDYMO GRUPIŲ IR </w:t>
      </w:r>
      <w:r w:rsidR="00ED779D">
        <w:rPr>
          <w:b/>
          <w:sz w:val="24"/>
          <w:szCs w:val="24"/>
          <w:lang w:val="lt-LT"/>
        </w:rPr>
        <w:t>MOKINI</w:t>
      </w:r>
      <w:r>
        <w:rPr>
          <w:b/>
          <w:sz w:val="24"/>
          <w:szCs w:val="24"/>
          <w:lang w:val="lt-LT"/>
        </w:rPr>
        <w:t xml:space="preserve">Ų SKAIČIUS GRUPĖSE </w:t>
      </w:r>
    </w:p>
    <w:p w14:paraId="4D434FD2" w14:textId="04672876" w:rsidR="009B49BB" w:rsidRPr="00C662B8" w:rsidRDefault="00B219CA" w:rsidP="009B49BB">
      <w:pPr>
        <w:jc w:val="center"/>
        <w:rPr>
          <w:b/>
          <w:sz w:val="24"/>
          <w:szCs w:val="24"/>
          <w:lang w:val="pt-BR"/>
        </w:rPr>
      </w:pPr>
      <w:r>
        <w:rPr>
          <w:b/>
          <w:sz w:val="24"/>
          <w:szCs w:val="24"/>
          <w:lang w:val="lt-LT"/>
        </w:rPr>
        <w:t>202</w:t>
      </w:r>
      <w:r w:rsidR="00C3093A">
        <w:rPr>
          <w:b/>
          <w:sz w:val="24"/>
          <w:szCs w:val="24"/>
          <w:lang w:val="lt-LT"/>
        </w:rPr>
        <w:t>6</w:t>
      </w:r>
      <w:r w:rsidR="003E2478">
        <w:rPr>
          <w:b/>
          <w:sz w:val="24"/>
          <w:szCs w:val="24"/>
          <w:lang w:val="lt-LT"/>
        </w:rPr>
        <w:t>–</w:t>
      </w:r>
      <w:r>
        <w:rPr>
          <w:b/>
          <w:sz w:val="24"/>
          <w:szCs w:val="24"/>
          <w:lang w:val="lt-LT"/>
        </w:rPr>
        <w:t>202</w:t>
      </w:r>
      <w:r w:rsidR="00C3093A">
        <w:rPr>
          <w:b/>
          <w:sz w:val="24"/>
          <w:szCs w:val="24"/>
          <w:lang w:val="lt-LT"/>
        </w:rPr>
        <w:t>7</w:t>
      </w:r>
      <w:r w:rsidR="009B49BB">
        <w:rPr>
          <w:b/>
          <w:sz w:val="24"/>
          <w:szCs w:val="24"/>
          <w:lang w:val="lt-LT"/>
        </w:rPr>
        <w:t xml:space="preserve"> MOKSLO METAIS</w:t>
      </w:r>
    </w:p>
    <w:p w14:paraId="2A5A0415" w14:textId="77777777" w:rsidR="009B49BB" w:rsidRDefault="009B49BB" w:rsidP="009B49BB">
      <w:pPr>
        <w:rPr>
          <w:sz w:val="24"/>
          <w:szCs w:val="24"/>
          <w:lang w:val="lt-LT"/>
        </w:rPr>
      </w:pPr>
    </w:p>
    <w:p w14:paraId="5A5B5678" w14:textId="77777777" w:rsidR="009B49BB" w:rsidRPr="00FC6889" w:rsidRDefault="009B49BB" w:rsidP="009B49BB">
      <w:pPr>
        <w:rPr>
          <w:b/>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963"/>
        <w:gridCol w:w="2693"/>
        <w:gridCol w:w="2268"/>
        <w:gridCol w:w="2126"/>
      </w:tblGrid>
      <w:tr w:rsidR="009B49BB" w:rsidRPr="0050136B" w14:paraId="6024F398" w14:textId="77777777" w:rsidTr="00CA5960">
        <w:tc>
          <w:tcPr>
            <w:tcW w:w="666" w:type="dxa"/>
          </w:tcPr>
          <w:p w14:paraId="7D112650" w14:textId="77777777" w:rsidR="009B49BB" w:rsidRPr="0050136B" w:rsidRDefault="009B49BB" w:rsidP="00CA5960">
            <w:pPr>
              <w:rPr>
                <w:sz w:val="24"/>
                <w:szCs w:val="24"/>
                <w:lang w:val="lt-LT"/>
              </w:rPr>
            </w:pPr>
            <w:r w:rsidRPr="0050136B">
              <w:rPr>
                <w:sz w:val="24"/>
                <w:szCs w:val="24"/>
                <w:lang w:val="lt-LT"/>
              </w:rPr>
              <w:t>Eil. Nr.</w:t>
            </w:r>
          </w:p>
        </w:tc>
        <w:tc>
          <w:tcPr>
            <w:tcW w:w="5963" w:type="dxa"/>
          </w:tcPr>
          <w:p w14:paraId="15F7BA69" w14:textId="77777777" w:rsidR="009B49BB" w:rsidRPr="0050136B" w:rsidRDefault="009B49BB" w:rsidP="00CA5960">
            <w:pPr>
              <w:jc w:val="center"/>
              <w:rPr>
                <w:sz w:val="24"/>
                <w:szCs w:val="24"/>
                <w:lang w:val="lt-LT"/>
              </w:rPr>
            </w:pPr>
            <w:r>
              <w:rPr>
                <w:sz w:val="24"/>
                <w:szCs w:val="24"/>
                <w:lang w:val="lt-LT"/>
              </w:rPr>
              <w:t>Švietimo įstaiga</w:t>
            </w:r>
          </w:p>
        </w:tc>
        <w:tc>
          <w:tcPr>
            <w:tcW w:w="2693" w:type="dxa"/>
          </w:tcPr>
          <w:p w14:paraId="5BB6FE9F" w14:textId="77777777" w:rsidR="009B49BB" w:rsidRPr="0050136B" w:rsidRDefault="009B49BB" w:rsidP="00CA5960">
            <w:pPr>
              <w:jc w:val="center"/>
              <w:rPr>
                <w:sz w:val="24"/>
                <w:szCs w:val="24"/>
                <w:lang w:val="lt-LT"/>
              </w:rPr>
            </w:pPr>
            <w:r>
              <w:rPr>
                <w:sz w:val="24"/>
                <w:szCs w:val="24"/>
                <w:lang w:val="lt-LT"/>
              </w:rPr>
              <w:t>Grupių skaičius</w:t>
            </w:r>
          </w:p>
        </w:tc>
        <w:tc>
          <w:tcPr>
            <w:tcW w:w="2268" w:type="dxa"/>
          </w:tcPr>
          <w:p w14:paraId="1653079C" w14:textId="77777777" w:rsidR="009B49BB" w:rsidRPr="0050136B" w:rsidRDefault="007F0936" w:rsidP="007F0936">
            <w:pPr>
              <w:jc w:val="center"/>
              <w:rPr>
                <w:sz w:val="24"/>
                <w:szCs w:val="24"/>
                <w:lang w:val="lt-LT"/>
              </w:rPr>
            </w:pPr>
            <w:r>
              <w:rPr>
                <w:sz w:val="24"/>
                <w:szCs w:val="24"/>
                <w:lang w:val="lt-LT"/>
              </w:rPr>
              <w:t>Mok</w:t>
            </w:r>
            <w:r w:rsidR="00EE7FB8">
              <w:rPr>
                <w:sz w:val="24"/>
                <w:szCs w:val="24"/>
                <w:lang w:val="lt-LT"/>
              </w:rPr>
              <w:t>i</w:t>
            </w:r>
            <w:r>
              <w:rPr>
                <w:sz w:val="24"/>
                <w:szCs w:val="24"/>
                <w:lang w:val="lt-LT"/>
              </w:rPr>
              <w:t>ni</w:t>
            </w:r>
            <w:r w:rsidR="00EE7FB8">
              <w:rPr>
                <w:sz w:val="24"/>
                <w:szCs w:val="24"/>
                <w:lang w:val="lt-LT"/>
              </w:rPr>
              <w:t>ų</w:t>
            </w:r>
            <w:r w:rsidR="009B49BB">
              <w:rPr>
                <w:sz w:val="24"/>
                <w:szCs w:val="24"/>
                <w:lang w:val="lt-LT"/>
              </w:rPr>
              <w:t xml:space="preserve"> skaičius</w:t>
            </w:r>
          </w:p>
        </w:tc>
        <w:tc>
          <w:tcPr>
            <w:tcW w:w="2126" w:type="dxa"/>
          </w:tcPr>
          <w:p w14:paraId="0A57AA17" w14:textId="77777777" w:rsidR="009B49BB" w:rsidRPr="0050136B" w:rsidRDefault="009B49BB" w:rsidP="00CA5960">
            <w:pPr>
              <w:jc w:val="center"/>
              <w:rPr>
                <w:sz w:val="24"/>
                <w:szCs w:val="24"/>
                <w:lang w:val="lt-LT"/>
              </w:rPr>
            </w:pPr>
            <w:r>
              <w:rPr>
                <w:sz w:val="24"/>
                <w:szCs w:val="24"/>
                <w:lang w:val="lt-LT"/>
              </w:rPr>
              <w:t>Organizavimo modelis</w:t>
            </w:r>
          </w:p>
        </w:tc>
      </w:tr>
      <w:tr w:rsidR="009B49BB" w:rsidRPr="0050136B" w14:paraId="352D944C" w14:textId="77777777" w:rsidTr="00CA5960">
        <w:tc>
          <w:tcPr>
            <w:tcW w:w="666" w:type="dxa"/>
          </w:tcPr>
          <w:p w14:paraId="04A1F3C0" w14:textId="77777777" w:rsidR="009B49BB" w:rsidRPr="0050136B" w:rsidRDefault="009B49BB" w:rsidP="00CA5960">
            <w:pPr>
              <w:rPr>
                <w:sz w:val="24"/>
                <w:szCs w:val="24"/>
                <w:lang w:val="lt-LT"/>
              </w:rPr>
            </w:pPr>
            <w:r w:rsidRPr="0050136B">
              <w:rPr>
                <w:sz w:val="24"/>
                <w:szCs w:val="24"/>
                <w:lang w:val="lt-LT"/>
              </w:rPr>
              <w:t>1.</w:t>
            </w:r>
          </w:p>
        </w:tc>
        <w:tc>
          <w:tcPr>
            <w:tcW w:w="5963" w:type="dxa"/>
          </w:tcPr>
          <w:p w14:paraId="5410C4F2" w14:textId="77777777" w:rsidR="009B49BB" w:rsidRPr="0050136B" w:rsidRDefault="009B49BB" w:rsidP="00CA5960">
            <w:pPr>
              <w:rPr>
                <w:sz w:val="24"/>
                <w:szCs w:val="24"/>
                <w:lang w:val="lt-LT"/>
              </w:rPr>
            </w:pPr>
            <w:r>
              <w:rPr>
                <w:sz w:val="24"/>
                <w:szCs w:val="24"/>
                <w:lang w:val="lt-LT"/>
              </w:rPr>
              <w:t>Kalvarijos gimnazijos priešmokyklinio ugdymo grupė</w:t>
            </w:r>
          </w:p>
        </w:tc>
        <w:tc>
          <w:tcPr>
            <w:tcW w:w="2693" w:type="dxa"/>
          </w:tcPr>
          <w:p w14:paraId="22605A99" w14:textId="77777777" w:rsidR="009B49BB" w:rsidRPr="0050136B" w:rsidRDefault="009B49BB" w:rsidP="00CA5960">
            <w:pPr>
              <w:jc w:val="center"/>
              <w:rPr>
                <w:sz w:val="24"/>
                <w:szCs w:val="24"/>
                <w:lang w:val="lt-LT"/>
              </w:rPr>
            </w:pPr>
            <w:r>
              <w:rPr>
                <w:sz w:val="24"/>
                <w:szCs w:val="24"/>
                <w:lang w:val="lt-LT"/>
              </w:rPr>
              <w:t>1</w:t>
            </w:r>
          </w:p>
        </w:tc>
        <w:tc>
          <w:tcPr>
            <w:tcW w:w="2268" w:type="dxa"/>
          </w:tcPr>
          <w:p w14:paraId="65805B86" w14:textId="77777777" w:rsidR="009B49BB" w:rsidRPr="0050136B" w:rsidRDefault="00F21B43" w:rsidP="00CA5960">
            <w:pPr>
              <w:jc w:val="center"/>
              <w:rPr>
                <w:sz w:val="24"/>
                <w:szCs w:val="24"/>
                <w:lang w:val="lt-LT"/>
              </w:rPr>
            </w:pPr>
            <w:r>
              <w:rPr>
                <w:sz w:val="24"/>
                <w:szCs w:val="24"/>
                <w:lang w:val="lt-LT"/>
              </w:rPr>
              <w:t>13</w:t>
            </w:r>
          </w:p>
        </w:tc>
        <w:tc>
          <w:tcPr>
            <w:tcW w:w="2126" w:type="dxa"/>
          </w:tcPr>
          <w:p w14:paraId="08440983" w14:textId="77777777" w:rsidR="009B49BB" w:rsidRPr="0050136B" w:rsidRDefault="009B49BB" w:rsidP="00CA5960">
            <w:pPr>
              <w:jc w:val="center"/>
              <w:rPr>
                <w:sz w:val="24"/>
                <w:szCs w:val="24"/>
                <w:lang w:val="lt-LT"/>
              </w:rPr>
            </w:pPr>
            <w:r>
              <w:rPr>
                <w:sz w:val="24"/>
                <w:szCs w:val="24"/>
                <w:lang w:val="lt-LT"/>
              </w:rPr>
              <w:t>I</w:t>
            </w:r>
            <w:r w:rsidR="00F00059">
              <w:rPr>
                <w:sz w:val="24"/>
                <w:szCs w:val="24"/>
                <w:lang w:val="lt-LT"/>
              </w:rPr>
              <w:t>II</w:t>
            </w:r>
          </w:p>
        </w:tc>
      </w:tr>
      <w:tr w:rsidR="009B49BB" w:rsidRPr="0050136B" w14:paraId="24AEE2C3" w14:textId="77777777" w:rsidTr="00815FE3">
        <w:trPr>
          <w:trHeight w:val="629"/>
        </w:trPr>
        <w:tc>
          <w:tcPr>
            <w:tcW w:w="666" w:type="dxa"/>
          </w:tcPr>
          <w:p w14:paraId="309EF9CF" w14:textId="77777777" w:rsidR="009B49BB" w:rsidRPr="0050136B" w:rsidRDefault="0067549B" w:rsidP="00CA5960">
            <w:pPr>
              <w:rPr>
                <w:sz w:val="24"/>
                <w:szCs w:val="24"/>
                <w:lang w:val="lt-LT"/>
              </w:rPr>
            </w:pPr>
            <w:r>
              <w:rPr>
                <w:sz w:val="24"/>
                <w:szCs w:val="24"/>
                <w:lang w:val="lt-LT"/>
              </w:rPr>
              <w:t>2</w:t>
            </w:r>
            <w:r w:rsidR="009B49BB" w:rsidRPr="0050136B">
              <w:rPr>
                <w:sz w:val="24"/>
                <w:szCs w:val="24"/>
                <w:lang w:val="lt-LT"/>
              </w:rPr>
              <w:t>.</w:t>
            </w:r>
          </w:p>
        </w:tc>
        <w:tc>
          <w:tcPr>
            <w:tcW w:w="5963" w:type="dxa"/>
          </w:tcPr>
          <w:p w14:paraId="5DE237A4" w14:textId="77777777" w:rsidR="009B49BB" w:rsidRPr="0050136B" w:rsidRDefault="009B49BB" w:rsidP="00CA5960">
            <w:pPr>
              <w:rPr>
                <w:sz w:val="24"/>
                <w:szCs w:val="24"/>
                <w:lang w:val="lt-LT"/>
              </w:rPr>
            </w:pPr>
            <w:r>
              <w:rPr>
                <w:sz w:val="24"/>
                <w:szCs w:val="24"/>
                <w:lang w:val="lt-LT"/>
              </w:rPr>
              <w:t>Kalvarijos sav. Sangrūdos pagrindinės mokyklos jungtinė (ikimokyklinio ir priešmokyklinio) ugdymo grupė</w:t>
            </w:r>
          </w:p>
        </w:tc>
        <w:tc>
          <w:tcPr>
            <w:tcW w:w="2693" w:type="dxa"/>
          </w:tcPr>
          <w:p w14:paraId="4A7D6652" w14:textId="77777777" w:rsidR="00CA21F8" w:rsidRDefault="00E06080" w:rsidP="00CA5960">
            <w:pPr>
              <w:jc w:val="center"/>
              <w:rPr>
                <w:sz w:val="24"/>
                <w:szCs w:val="24"/>
                <w:lang w:val="lt-LT"/>
              </w:rPr>
            </w:pPr>
            <w:r>
              <w:rPr>
                <w:sz w:val="24"/>
                <w:szCs w:val="24"/>
                <w:lang w:val="lt-LT"/>
              </w:rPr>
              <w:t>1 (jungtinė)</w:t>
            </w:r>
          </w:p>
          <w:p w14:paraId="47CB262A" w14:textId="77777777" w:rsidR="009B49BB" w:rsidRPr="0050136B" w:rsidRDefault="009B49BB" w:rsidP="00CA5960">
            <w:pPr>
              <w:jc w:val="center"/>
              <w:rPr>
                <w:sz w:val="24"/>
                <w:szCs w:val="24"/>
                <w:lang w:val="lt-LT"/>
              </w:rPr>
            </w:pPr>
          </w:p>
        </w:tc>
        <w:tc>
          <w:tcPr>
            <w:tcW w:w="2268" w:type="dxa"/>
          </w:tcPr>
          <w:p w14:paraId="5783F2F2" w14:textId="77777777" w:rsidR="00815FE3" w:rsidRDefault="00E06080" w:rsidP="00CA5960">
            <w:pPr>
              <w:jc w:val="center"/>
              <w:rPr>
                <w:sz w:val="24"/>
                <w:szCs w:val="24"/>
                <w:lang w:val="lt-LT"/>
              </w:rPr>
            </w:pPr>
            <w:r>
              <w:rPr>
                <w:sz w:val="24"/>
                <w:szCs w:val="24"/>
                <w:lang w:val="lt-LT"/>
              </w:rPr>
              <w:t>19 (9, 10)</w:t>
            </w:r>
          </w:p>
          <w:p w14:paraId="7C0C1802" w14:textId="77777777" w:rsidR="009B49BB" w:rsidRPr="0050136B" w:rsidRDefault="009B49BB" w:rsidP="00CA5960">
            <w:pPr>
              <w:jc w:val="center"/>
              <w:rPr>
                <w:sz w:val="24"/>
                <w:szCs w:val="24"/>
                <w:lang w:val="lt-LT"/>
              </w:rPr>
            </w:pPr>
          </w:p>
        </w:tc>
        <w:tc>
          <w:tcPr>
            <w:tcW w:w="2126" w:type="dxa"/>
          </w:tcPr>
          <w:p w14:paraId="77020CB8" w14:textId="77777777" w:rsidR="009B49BB" w:rsidRPr="0050136B" w:rsidRDefault="00BC5349" w:rsidP="00CA5960">
            <w:pPr>
              <w:jc w:val="center"/>
              <w:rPr>
                <w:sz w:val="24"/>
                <w:szCs w:val="24"/>
                <w:lang w:val="lt-LT"/>
              </w:rPr>
            </w:pPr>
            <w:r>
              <w:rPr>
                <w:sz w:val="24"/>
                <w:szCs w:val="24"/>
                <w:lang w:val="lt-LT"/>
              </w:rPr>
              <w:t>VI</w:t>
            </w:r>
          </w:p>
        </w:tc>
      </w:tr>
      <w:tr w:rsidR="0067549B" w:rsidRPr="0050136B" w14:paraId="587F70CA" w14:textId="77777777" w:rsidTr="00CA5960">
        <w:tc>
          <w:tcPr>
            <w:tcW w:w="666" w:type="dxa"/>
          </w:tcPr>
          <w:p w14:paraId="643E0650" w14:textId="77777777" w:rsidR="0067549B" w:rsidRPr="0050136B" w:rsidRDefault="00B219CA" w:rsidP="00CA5960">
            <w:pPr>
              <w:rPr>
                <w:sz w:val="24"/>
                <w:szCs w:val="24"/>
                <w:lang w:val="lt-LT"/>
              </w:rPr>
            </w:pPr>
            <w:r>
              <w:rPr>
                <w:sz w:val="24"/>
                <w:szCs w:val="24"/>
                <w:lang w:val="lt-LT"/>
              </w:rPr>
              <w:t>3</w:t>
            </w:r>
            <w:r w:rsidR="0067549B" w:rsidRPr="0050136B">
              <w:rPr>
                <w:sz w:val="24"/>
                <w:szCs w:val="24"/>
                <w:lang w:val="lt-LT"/>
              </w:rPr>
              <w:t>.</w:t>
            </w:r>
          </w:p>
        </w:tc>
        <w:tc>
          <w:tcPr>
            <w:tcW w:w="5963" w:type="dxa"/>
          </w:tcPr>
          <w:p w14:paraId="3A852319" w14:textId="77777777" w:rsidR="0067549B" w:rsidRPr="0050136B" w:rsidRDefault="0067549B" w:rsidP="00CA5960">
            <w:pPr>
              <w:rPr>
                <w:sz w:val="24"/>
                <w:szCs w:val="24"/>
                <w:lang w:val="lt-LT"/>
              </w:rPr>
            </w:pPr>
            <w:r>
              <w:rPr>
                <w:sz w:val="24"/>
                <w:szCs w:val="24"/>
                <w:lang w:val="lt-LT"/>
              </w:rPr>
              <w:t>Kalvarijos sav. Akmenynų pagrindinės mokyklos jungtinė (ikimokyklinio ir priešmokyklinio) ugdymo grupė</w:t>
            </w:r>
          </w:p>
        </w:tc>
        <w:tc>
          <w:tcPr>
            <w:tcW w:w="2693" w:type="dxa"/>
          </w:tcPr>
          <w:p w14:paraId="20A04F79" w14:textId="77777777" w:rsidR="0067549B" w:rsidRDefault="0067549B" w:rsidP="00CA5960">
            <w:pPr>
              <w:jc w:val="center"/>
              <w:rPr>
                <w:sz w:val="24"/>
                <w:szCs w:val="24"/>
                <w:lang w:val="lt-LT"/>
              </w:rPr>
            </w:pPr>
            <w:r>
              <w:rPr>
                <w:sz w:val="24"/>
                <w:szCs w:val="24"/>
                <w:lang w:val="lt-LT"/>
              </w:rPr>
              <w:t>1</w:t>
            </w:r>
          </w:p>
          <w:p w14:paraId="4115A32F" w14:textId="77777777" w:rsidR="0067549B" w:rsidRPr="0050136B" w:rsidRDefault="00A02BF0" w:rsidP="00CA5960">
            <w:pPr>
              <w:jc w:val="center"/>
              <w:rPr>
                <w:sz w:val="24"/>
                <w:szCs w:val="24"/>
                <w:lang w:val="lt-LT"/>
              </w:rPr>
            </w:pPr>
            <w:r>
              <w:rPr>
                <w:sz w:val="24"/>
                <w:szCs w:val="24"/>
                <w:lang w:val="lt-LT"/>
              </w:rPr>
              <w:t>(</w:t>
            </w:r>
            <w:r w:rsidR="0067549B">
              <w:rPr>
                <w:sz w:val="24"/>
                <w:szCs w:val="24"/>
                <w:lang w:val="lt-LT"/>
              </w:rPr>
              <w:t>jungtinė</w:t>
            </w:r>
            <w:r>
              <w:rPr>
                <w:sz w:val="24"/>
                <w:szCs w:val="24"/>
                <w:lang w:val="lt-LT"/>
              </w:rPr>
              <w:t>)</w:t>
            </w:r>
          </w:p>
        </w:tc>
        <w:tc>
          <w:tcPr>
            <w:tcW w:w="2268" w:type="dxa"/>
          </w:tcPr>
          <w:p w14:paraId="76220DD3" w14:textId="77777777" w:rsidR="00B219CA" w:rsidRDefault="002122ED" w:rsidP="00CA5960">
            <w:pPr>
              <w:jc w:val="center"/>
              <w:rPr>
                <w:sz w:val="24"/>
                <w:szCs w:val="24"/>
                <w:lang w:val="lt-LT"/>
              </w:rPr>
            </w:pPr>
            <w:r>
              <w:rPr>
                <w:sz w:val="24"/>
                <w:szCs w:val="24"/>
                <w:lang w:val="lt-LT"/>
              </w:rPr>
              <w:t>11 (6, 5)</w:t>
            </w:r>
          </w:p>
          <w:p w14:paraId="137949FF" w14:textId="77777777" w:rsidR="0067549B" w:rsidRPr="0050136B" w:rsidRDefault="0067549B" w:rsidP="00CA5960">
            <w:pPr>
              <w:jc w:val="center"/>
              <w:rPr>
                <w:sz w:val="24"/>
                <w:szCs w:val="24"/>
                <w:lang w:val="lt-LT"/>
              </w:rPr>
            </w:pPr>
          </w:p>
        </w:tc>
        <w:tc>
          <w:tcPr>
            <w:tcW w:w="2126" w:type="dxa"/>
          </w:tcPr>
          <w:p w14:paraId="2F18764F" w14:textId="77777777" w:rsidR="0067549B" w:rsidRPr="0050136B" w:rsidRDefault="0067549B" w:rsidP="00CA5960">
            <w:pPr>
              <w:jc w:val="center"/>
              <w:rPr>
                <w:sz w:val="24"/>
                <w:szCs w:val="24"/>
                <w:lang w:val="lt-LT"/>
              </w:rPr>
            </w:pPr>
            <w:r>
              <w:rPr>
                <w:sz w:val="24"/>
                <w:szCs w:val="24"/>
                <w:lang w:val="lt-LT"/>
              </w:rPr>
              <w:t>V</w:t>
            </w:r>
          </w:p>
        </w:tc>
      </w:tr>
      <w:tr w:rsidR="00AB284C" w:rsidRPr="0050136B" w14:paraId="1A9C167B" w14:textId="77777777" w:rsidTr="00CA5960">
        <w:tc>
          <w:tcPr>
            <w:tcW w:w="666" w:type="dxa"/>
          </w:tcPr>
          <w:p w14:paraId="2C16E926" w14:textId="77777777" w:rsidR="00AB284C" w:rsidRDefault="00AB284C" w:rsidP="00CA5960">
            <w:pPr>
              <w:rPr>
                <w:sz w:val="24"/>
                <w:szCs w:val="24"/>
                <w:lang w:val="lt-LT"/>
              </w:rPr>
            </w:pPr>
            <w:r>
              <w:rPr>
                <w:sz w:val="24"/>
                <w:szCs w:val="24"/>
                <w:lang w:val="lt-LT"/>
              </w:rPr>
              <w:t>4.</w:t>
            </w:r>
          </w:p>
        </w:tc>
        <w:tc>
          <w:tcPr>
            <w:tcW w:w="5963" w:type="dxa"/>
          </w:tcPr>
          <w:p w14:paraId="05FB22A3" w14:textId="77777777" w:rsidR="00AB284C" w:rsidRDefault="00AB284C" w:rsidP="00CA5960">
            <w:pPr>
              <w:rPr>
                <w:sz w:val="24"/>
                <w:szCs w:val="24"/>
                <w:lang w:val="lt-LT"/>
              </w:rPr>
            </w:pPr>
            <w:r>
              <w:rPr>
                <w:sz w:val="24"/>
                <w:szCs w:val="24"/>
                <w:lang w:val="lt-LT"/>
              </w:rPr>
              <w:t>Kalvarijos sav. Jungėnų pagrindinės mokyklos priešmokyklinio ugdymo grupė</w:t>
            </w:r>
          </w:p>
        </w:tc>
        <w:tc>
          <w:tcPr>
            <w:tcW w:w="2693" w:type="dxa"/>
          </w:tcPr>
          <w:p w14:paraId="0E6C73CD" w14:textId="77777777" w:rsidR="00AB284C" w:rsidRDefault="00AB284C" w:rsidP="00CA5960">
            <w:pPr>
              <w:jc w:val="center"/>
              <w:rPr>
                <w:sz w:val="24"/>
                <w:szCs w:val="24"/>
                <w:lang w:val="lt-LT"/>
              </w:rPr>
            </w:pPr>
            <w:r>
              <w:rPr>
                <w:sz w:val="24"/>
                <w:szCs w:val="24"/>
                <w:lang w:val="lt-LT"/>
              </w:rPr>
              <w:t>1</w:t>
            </w:r>
          </w:p>
        </w:tc>
        <w:tc>
          <w:tcPr>
            <w:tcW w:w="2268" w:type="dxa"/>
          </w:tcPr>
          <w:p w14:paraId="71A335DE" w14:textId="77777777" w:rsidR="00AB284C" w:rsidRDefault="00AB284C" w:rsidP="00E64806">
            <w:pPr>
              <w:jc w:val="center"/>
              <w:rPr>
                <w:sz w:val="24"/>
                <w:szCs w:val="24"/>
                <w:lang w:val="lt-LT"/>
              </w:rPr>
            </w:pPr>
            <w:r>
              <w:rPr>
                <w:sz w:val="24"/>
                <w:szCs w:val="24"/>
                <w:lang w:val="lt-LT"/>
              </w:rPr>
              <w:t>8</w:t>
            </w:r>
          </w:p>
        </w:tc>
        <w:tc>
          <w:tcPr>
            <w:tcW w:w="2126" w:type="dxa"/>
          </w:tcPr>
          <w:p w14:paraId="1D5680E8" w14:textId="45B51657" w:rsidR="00AB284C" w:rsidRDefault="00316AF4" w:rsidP="00CA5960">
            <w:pPr>
              <w:jc w:val="center"/>
              <w:rPr>
                <w:sz w:val="24"/>
                <w:szCs w:val="24"/>
                <w:lang w:val="lt-LT"/>
              </w:rPr>
            </w:pPr>
            <w:r>
              <w:rPr>
                <w:sz w:val="24"/>
                <w:szCs w:val="24"/>
                <w:lang w:val="lt-LT"/>
              </w:rPr>
              <w:t>V</w:t>
            </w:r>
          </w:p>
        </w:tc>
      </w:tr>
      <w:tr w:rsidR="0067549B" w:rsidRPr="0050136B" w14:paraId="59549958" w14:textId="77777777" w:rsidTr="00CA5960">
        <w:tc>
          <w:tcPr>
            <w:tcW w:w="666" w:type="dxa"/>
          </w:tcPr>
          <w:p w14:paraId="71172A1F" w14:textId="77777777" w:rsidR="0067549B" w:rsidRPr="0050136B" w:rsidRDefault="00A44485" w:rsidP="00CA5960">
            <w:pPr>
              <w:rPr>
                <w:sz w:val="24"/>
                <w:szCs w:val="24"/>
                <w:lang w:val="lt-LT"/>
              </w:rPr>
            </w:pPr>
            <w:r>
              <w:rPr>
                <w:sz w:val="24"/>
                <w:szCs w:val="24"/>
                <w:lang w:val="lt-LT"/>
              </w:rPr>
              <w:t>5</w:t>
            </w:r>
            <w:r w:rsidR="0067549B">
              <w:rPr>
                <w:sz w:val="24"/>
                <w:szCs w:val="24"/>
                <w:lang w:val="lt-LT"/>
              </w:rPr>
              <w:t>.</w:t>
            </w:r>
          </w:p>
        </w:tc>
        <w:tc>
          <w:tcPr>
            <w:tcW w:w="5963" w:type="dxa"/>
          </w:tcPr>
          <w:p w14:paraId="20B7E55E" w14:textId="77777777" w:rsidR="0067549B" w:rsidRPr="0050136B" w:rsidRDefault="0067549B" w:rsidP="00CA5960">
            <w:pPr>
              <w:rPr>
                <w:sz w:val="24"/>
                <w:szCs w:val="24"/>
                <w:lang w:val="lt-LT"/>
              </w:rPr>
            </w:pPr>
            <w:r>
              <w:rPr>
                <w:sz w:val="24"/>
                <w:szCs w:val="24"/>
                <w:lang w:val="lt-LT"/>
              </w:rPr>
              <w:t>Kalvarijos vaikų lopšelio-darželio „Žilvitis“ priešmokyklinio ugdymo grupė</w:t>
            </w:r>
          </w:p>
        </w:tc>
        <w:tc>
          <w:tcPr>
            <w:tcW w:w="2693" w:type="dxa"/>
          </w:tcPr>
          <w:p w14:paraId="49E71599" w14:textId="77777777" w:rsidR="0067549B" w:rsidRDefault="0067549B" w:rsidP="00CA5960">
            <w:pPr>
              <w:jc w:val="center"/>
              <w:rPr>
                <w:sz w:val="24"/>
                <w:szCs w:val="24"/>
                <w:lang w:val="lt-LT"/>
              </w:rPr>
            </w:pPr>
            <w:r>
              <w:rPr>
                <w:sz w:val="24"/>
                <w:szCs w:val="24"/>
                <w:lang w:val="lt-LT"/>
              </w:rPr>
              <w:t>2</w:t>
            </w:r>
          </w:p>
          <w:p w14:paraId="41346F3D" w14:textId="77777777" w:rsidR="0067549B" w:rsidRPr="0050136B" w:rsidRDefault="0067549B" w:rsidP="00B219CA">
            <w:pPr>
              <w:jc w:val="center"/>
              <w:rPr>
                <w:sz w:val="24"/>
                <w:szCs w:val="24"/>
                <w:lang w:val="lt-LT"/>
              </w:rPr>
            </w:pPr>
          </w:p>
        </w:tc>
        <w:tc>
          <w:tcPr>
            <w:tcW w:w="2268" w:type="dxa"/>
          </w:tcPr>
          <w:p w14:paraId="139C5D24" w14:textId="77777777" w:rsidR="00197383" w:rsidRDefault="00E64806" w:rsidP="00E64806">
            <w:pPr>
              <w:jc w:val="center"/>
              <w:rPr>
                <w:sz w:val="24"/>
                <w:szCs w:val="24"/>
                <w:lang w:val="lt-LT"/>
              </w:rPr>
            </w:pPr>
            <w:r>
              <w:rPr>
                <w:sz w:val="24"/>
                <w:szCs w:val="24"/>
                <w:lang w:val="lt-LT"/>
              </w:rPr>
              <w:t>36</w:t>
            </w:r>
          </w:p>
          <w:p w14:paraId="70ADE9B8" w14:textId="77777777" w:rsidR="00E64806" w:rsidRPr="0050136B" w:rsidRDefault="00E64806" w:rsidP="00E64806">
            <w:pPr>
              <w:jc w:val="center"/>
              <w:rPr>
                <w:sz w:val="24"/>
                <w:szCs w:val="24"/>
                <w:lang w:val="lt-LT"/>
              </w:rPr>
            </w:pPr>
          </w:p>
        </w:tc>
        <w:tc>
          <w:tcPr>
            <w:tcW w:w="2126" w:type="dxa"/>
          </w:tcPr>
          <w:p w14:paraId="5AEC2829" w14:textId="77777777" w:rsidR="00197383" w:rsidRDefault="00197383" w:rsidP="00CA5960">
            <w:pPr>
              <w:jc w:val="center"/>
              <w:rPr>
                <w:sz w:val="24"/>
                <w:szCs w:val="24"/>
                <w:lang w:val="lt-LT"/>
              </w:rPr>
            </w:pPr>
            <w:r>
              <w:rPr>
                <w:sz w:val="24"/>
                <w:szCs w:val="24"/>
                <w:lang w:val="lt-LT"/>
              </w:rPr>
              <w:t>II</w:t>
            </w:r>
          </w:p>
          <w:p w14:paraId="30CD9186" w14:textId="77777777" w:rsidR="0067549B" w:rsidRPr="0050136B" w:rsidRDefault="0067549B" w:rsidP="00E64806">
            <w:pPr>
              <w:jc w:val="center"/>
              <w:rPr>
                <w:sz w:val="24"/>
                <w:szCs w:val="24"/>
                <w:lang w:val="lt-LT"/>
              </w:rPr>
            </w:pPr>
          </w:p>
        </w:tc>
      </w:tr>
    </w:tbl>
    <w:p w14:paraId="1D8BB2BE" w14:textId="1310AD4E" w:rsidR="009B49BB" w:rsidRDefault="009B49BB" w:rsidP="008919CF">
      <w:pPr>
        <w:jc w:val="center"/>
        <w:rPr>
          <w:sz w:val="24"/>
          <w:szCs w:val="24"/>
          <w:lang w:val="lt-LT"/>
        </w:rPr>
      </w:pPr>
      <w:r>
        <w:rPr>
          <w:sz w:val="24"/>
          <w:szCs w:val="24"/>
          <w:lang w:val="lt-LT"/>
        </w:rPr>
        <w:t>____</w:t>
      </w:r>
      <w:r w:rsidR="00CA57F1">
        <w:rPr>
          <w:sz w:val="24"/>
          <w:szCs w:val="24"/>
          <w:lang w:val="lt-LT"/>
        </w:rPr>
        <w:t>____</w:t>
      </w:r>
      <w:r>
        <w:rPr>
          <w:sz w:val="24"/>
          <w:szCs w:val="24"/>
          <w:lang w:val="lt-LT"/>
        </w:rPr>
        <w:t>_______</w:t>
      </w:r>
      <w:r w:rsidR="008919CF">
        <w:rPr>
          <w:sz w:val="24"/>
          <w:szCs w:val="24"/>
          <w:lang w:val="lt-LT"/>
        </w:rPr>
        <w:t>_______</w:t>
      </w:r>
      <w:r w:rsidR="00841CFC">
        <w:rPr>
          <w:sz w:val="24"/>
          <w:szCs w:val="24"/>
          <w:lang w:val="lt-LT"/>
        </w:rPr>
        <w:t>__</w:t>
      </w:r>
      <w:r w:rsidR="00F951C8">
        <w:rPr>
          <w:sz w:val="24"/>
          <w:szCs w:val="24"/>
          <w:lang w:val="lt-LT"/>
        </w:rPr>
        <w:t xml:space="preserve">___ </w:t>
      </w:r>
    </w:p>
    <w:p w14:paraId="1354DA79" w14:textId="60AA8EF2" w:rsidR="00B75FF7" w:rsidRDefault="00B75FF7" w:rsidP="00CA57F1">
      <w:pPr>
        <w:rPr>
          <w:sz w:val="24"/>
          <w:szCs w:val="24"/>
          <w:lang w:val="lt-LT"/>
        </w:rPr>
      </w:pPr>
    </w:p>
    <w:p w14:paraId="394E1751" w14:textId="77777777" w:rsidR="008919CF" w:rsidRDefault="008919CF" w:rsidP="002E7B6A">
      <w:pPr>
        <w:ind w:left="9360" w:firstLine="720"/>
        <w:rPr>
          <w:sz w:val="24"/>
          <w:szCs w:val="24"/>
          <w:lang w:val="lt-LT"/>
        </w:rPr>
      </w:pPr>
    </w:p>
    <w:p w14:paraId="03E16395" w14:textId="77777777" w:rsidR="00B44D3B" w:rsidRDefault="00B44D3B" w:rsidP="002E7B6A">
      <w:pPr>
        <w:ind w:left="9360" w:firstLine="720"/>
        <w:rPr>
          <w:sz w:val="24"/>
          <w:szCs w:val="24"/>
          <w:lang w:val="lt-LT"/>
        </w:rPr>
      </w:pPr>
    </w:p>
    <w:p w14:paraId="78B606D8" w14:textId="77777777" w:rsidR="00B44D3B" w:rsidRDefault="00B44D3B" w:rsidP="002E7B6A">
      <w:pPr>
        <w:ind w:left="9360" w:firstLine="720"/>
        <w:rPr>
          <w:sz w:val="24"/>
          <w:szCs w:val="24"/>
          <w:lang w:val="lt-LT"/>
        </w:rPr>
      </w:pPr>
    </w:p>
    <w:p w14:paraId="7A3183C0" w14:textId="77777777" w:rsidR="00503E94" w:rsidRDefault="00503E94" w:rsidP="002E7B6A">
      <w:pPr>
        <w:ind w:left="9360" w:firstLine="720"/>
        <w:rPr>
          <w:sz w:val="24"/>
          <w:szCs w:val="24"/>
          <w:lang w:val="lt-LT"/>
        </w:rPr>
      </w:pPr>
    </w:p>
    <w:p w14:paraId="5898638B" w14:textId="77777777" w:rsidR="00C17130" w:rsidRDefault="00C17130" w:rsidP="002E7B6A">
      <w:pPr>
        <w:ind w:left="9360" w:firstLine="720"/>
        <w:rPr>
          <w:sz w:val="24"/>
          <w:szCs w:val="24"/>
          <w:lang w:val="lt-LT"/>
        </w:rPr>
      </w:pPr>
    </w:p>
    <w:p w14:paraId="692FC301" w14:textId="77777777" w:rsidR="00C17130" w:rsidRDefault="00C17130" w:rsidP="002E7B6A">
      <w:pPr>
        <w:ind w:left="9360" w:firstLine="720"/>
        <w:rPr>
          <w:sz w:val="24"/>
          <w:szCs w:val="24"/>
          <w:lang w:val="lt-LT"/>
        </w:rPr>
      </w:pPr>
    </w:p>
    <w:p w14:paraId="6858F2B3" w14:textId="77777777" w:rsidR="00503E94" w:rsidRDefault="00503E94" w:rsidP="005E0468">
      <w:pPr>
        <w:rPr>
          <w:sz w:val="24"/>
          <w:szCs w:val="24"/>
          <w:lang w:val="lt-LT"/>
        </w:rPr>
      </w:pPr>
    </w:p>
    <w:p w14:paraId="3763A81A" w14:textId="77777777" w:rsidR="001A2B8F" w:rsidRDefault="001A2B8F" w:rsidP="002E7B6A">
      <w:pPr>
        <w:ind w:left="9360" w:firstLine="720"/>
        <w:rPr>
          <w:sz w:val="24"/>
          <w:szCs w:val="24"/>
          <w:lang w:val="lt-LT"/>
        </w:rPr>
      </w:pPr>
    </w:p>
    <w:p w14:paraId="0534B694" w14:textId="77777777" w:rsidR="00B219CA" w:rsidRDefault="00B219CA" w:rsidP="002E7B6A">
      <w:pPr>
        <w:ind w:left="9360" w:firstLine="720"/>
        <w:rPr>
          <w:sz w:val="24"/>
          <w:szCs w:val="24"/>
          <w:lang w:val="lt-LT"/>
        </w:rPr>
      </w:pPr>
    </w:p>
    <w:p w14:paraId="524D0A08" w14:textId="77777777" w:rsidR="00B219CA" w:rsidRDefault="00B219CA" w:rsidP="002E7B6A">
      <w:pPr>
        <w:ind w:left="9360" w:firstLine="720"/>
        <w:rPr>
          <w:sz w:val="24"/>
          <w:szCs w:val="24"/>
          <w:lang w:val="lt-LT"/>
        </w:rPr>
      </w:pPr>
    </w:p>
    <w:p w14:paraId="7086AC92" w14:textId="77777777" w:rsidR="00B219CA" w:rsidRDefault="00B219CA" w:rsidP="002E7B6A">
      <w:pPr>
        <w:ind w:left="9360" w:firstLine="720"/>
        <w:rPr>
          <w:sz w:val="24"/>
          <w:szCs w:val="24"/>
          <w:lang w:val="lt-LT"/>
        </w:rPr>
      </w:pPr>
    </w:p>
    <w:p w14:paraId="5D1EA765" w14:textId="77777777" w:rsidR="00B219CA" w:rsidRDefault="00B219CA" w:rsidP="002E7B6A">
      <w:pPr>
        <w:ind w:left="9360" w:firstLine="720"/>
        <w:rPr>
          <w:sz w:val="24"/>
          <w:szCs w:val="24"/>
          <w:lang w:val="lt-LT"/>
        </w:rPr>
      </w:pPr>
    </w:p>
    <w:p w14:paraId="7C08B5B0" w14:textId="77777777" w:rsidR="00B219CA" w:rsidRDefault="00B219CA" w:rsidP="002E7B6A">
      <w:pPr>
        <w:ind w:left="9360" w:firstLine="720"/>
        <w:rPr>
          <w:sz w:val="24"/>
          <w:szCs w:val="24"/>
          <w:lang w:val="lt-LT"/>
        </w:rPr>
      </w:pPr>
    </w:p>
    <w:p w14:paraId="752F25A2" w14:textId="77777777" w:rsidR="00CF0C14" w:rsidRDefault="00CF0C14" w:rsidP="00F951C8">
      <w:pPr>
        <w:ind w:left="10080" w:firstLine="720"/>
        <w:rPr>
          <w:sz w:val="24"/>
          <w:szCs w:val="24"/>
          <w:lang w:val="lt-LT"/>
        </w:rPr>
      </w:pPr>
      <w:r>
        <w:rPr>
          <w:sz w:val="24"/>
          <w:szCs w:val="24"/>
          <w:lang w:val="lt-LT"/>
        </w:rPr>
        <w:t xml:space="preserve">Kalvarijos savivaldybės tarybos </w:t>
      </w:r>
    </w:p>
    <w:p w14:paraId="2CC3AC11" w14:textId="77777777" w:rsidR="00F951C8" w:rsidRDefault="002A236E" w:rsidP="00F951C8">
      <w:pPr>
        <w:ind w:left="10800"/>
        <w:rPr>
          <w:sz w:val="24"/>
          <w:szCs w:val="24"/>
          <w:lang w:val="lt-LT"/>
        </w:rPr>
      </w:pPr>
      <w:r>
        <w:rPr>
          <w:sz w:val="24"/>
          <w:szCs w:val="24"/>
          <w:lang w:val="lt-LT"/>
        </w:rPr>
        <w:t>202</w:t>
      </w:r>
      <w:r w:rsidR="00C3093A">
        <w:rPr>
          <w:sz w:val="24"/>
          <w:szCs w:val="24"/>
          <w:lang w:val="lt-LT"/>
        </w:rPr>
        <w:t>6</w:t>
      </w:r>
      <w:r w:rsidR="001E7927">
        <w:rPr>
          <w:sz w:val="24"/>
          <w:szCs w:val="24"/>
          <w:lang w:val="lt-LT"/>
        </w:rPr>
        <w:t xml:space="preserve"> m. </w:t>
      </w:r>
      <w:r w:rsidR="002A6FF8">
        <w:rPr>
          <w:sz w:val="24"/>
          <w:szCs w:val="24"/>
          <w:lang w:val="lt-LT"/>
        </w:rPr>
        <w:t>rugpjūčio</w:t>
      </w:r>
      <w:r w:rsidR="00C3093A">
        <w:rPr>
          <w:sz w:val="24"/>
          <w:szCs w:val="24"/>
          <w:lang w:val="lt-LT"/>
        </w:rPr>
        <w:t xml:space="preserve">   </w:t>
      </w:r>
      <w:r w:rsidR="00D95A29">
        <w:rPr>
          <w:sz w:val="24"/>
          <w:szCs w:val="24"/>
          <w:lang w:val="lt-LT"/>
        </w:rPr>
        <w:t xml:space="preserve">d. sprendimo </w:t>
      </w:r>
    </w:p>
    <w:p w14:paraId="69ACD786" w14:textId="77777777" w:rsidR="005E0038" w:rsidRDefault="00CF0C14" w:rsidP="00F951C8">
      <w:pPr>
        <w:ind w:left="10800"/>
        <w:rPr>
          <w:sz w:val="24"/>
          <w:szCs w:val="24"/>
          <w:lang w:val="lt-LT"/>
        </w:rPr>
      </w:pPr>
      <w:r>
        <w:rPr>
          <w:sz w:val="24"/>
          <w:szCs w:val="24"/>
          <w:lang w:val="lt-LT"/>
        </w:rPr>
        <w:t xml:space="preserve">Nr. T-      </w:t>
      </w:r>
    </w:p>
    <w:p w14:paraId="26D5173C" w14:textId="77777777" w:rsidR="00605B0F" w:rsidRDefault="007620CB" w:rsidP="00F951C8">
      <w:pPr>
        <w:ind w:left="10080" w:firstLine="720"/>
        <w:rPr>
          <w:sz w:val="24"/>
          <w:szCs w:val="24"/>
          <w:lang w:val="lt-LT"/>
        </w:rPr>
      </w:pPr>
      <w:r>
        <w:rPr>
          <w:sz w:val="24"/>
          <w:szCs w:val="24"/>
          <w:lang w:val="lt-LT"/>
        </w:rPr>
        <w:t>3</w:t>
      </w:r>
      <w:r w:rsidR="00605B0F">
        <w:rPr>
          <w:sz w:val="24"/>
          <w:szCs w:val="24"/>
          <w:lang w:val="lt-LT"/>
        </w:rPr>
        <w:t xml:space="preserve"> priedas</w:t>
      </w:r>
    </w:p>
    <w:p w14:paraId="57E90D52" w14:textId="77777777" w:rsidR="0040325F" w:rsidRPr="00933437" w:rsidRDefault="0040325F" w:rsidP="00933437">
      <w:pPr>
        <w:ind w:left="10080" w:firstLine="720"/>
        <w:rPr>
          <w:sz w:val="24"/>
          <w:szCs w:val="24"/>
          <w:lang w:val="lt-LT"/>
        </w:rPr>
      </w:pPr>
    </w:p>
    <w:p w14:paraId="22B0E94B" w14:textId="77777777" w:rsidR="008919CF" w:rsidRDefault="00AB2DA5" w:rsidP="00841DBC">
      <w:pPr>
        <w:jc w:val="center"/>
        <w:rPr>
          <w:b/>
          <w:sz w:val="24"/>
          <w:szCs w:val="24"/>
          <w:lang w:val="lt-LT"/>
        </w:rPr>
      </w:pPr>
      <w:r w:rsidRPr="00AB2DA5">
        <w:rPr>
          <w:b/>
          <w:sz w:val="24"/>
          <w:szCs w:val="24"/>
          <w:lang w:val="lt-LT"/>
        </w:rPr>
        <w:t>KALVARIJ</w:t>
      </w:r>
      <w:r w:rsidR="004F5BC2">
        <w:rPr>
          <w:b/>
          <w:sz w:val="24"/>
          <w:szCs w:val="24"/>
          <w:lang w:val="lt-LT"/>
        </w:rPr>
        <w:t>OS SAVIVALDYBĖS MOKYKLŲ</w:t>
      </w:r>
      <w:r>
        <w:rPr>
          <w:b/>
          <w:sz w:val="24"/>
          <w:szCs w:val="24"/>
          <w:lang w:val="lt-LT"/>
        </w:rPr>
        <w:t xml:space="preserve"> KLASIŲ</w:t>
      </w:r>
      <w:r w:rsidRPr="00AB2DA5">
        <w:rPr>
          <w:b/>
          <w:sz w:val="24"/>
          <w:szCs w:val="24"/>
          <w:lang w:val="lt-LT"/>
        </w:rPr>
        <w:t xml:space="preserve"> IR MOKINIŲ SKAIČI</w:t>
      </w:r>
      <w:r>
        <w:rPr>
          <w:b/>
          <w:sz w:val="24"/>
          <w:szCs w:val="24"/>
          <w:lang w:val="lt-LT"/>
        </w:rPr>
        <w:t xml:space="preserve">US </w:t>
      </w:r>
      <w:r w:rsidR="008606ED">
        <w:rPr>
          <w:b/>
          <w:sz w:val="24"/>
          <w:szCs w:val="24"/>
          <w:lang w:val="lt-LT"/>
        </w:rPr>
        <w:t>KIEKVIENOS KLASĖS SRAUTE</w:t>
      </w:r>
      <w:r w:rsidR="008919CF">
        <w:rPr>
          <w:b/>
          <w:sz w:val="24"/>
          <w:szCs w:val="24"/>
          <w:lang w:val="lt-LT"/>
        </w:rPr>
        <w:t xml:space="preserve"> </w:t>
      </w:r>
    </w:p>
    <w:p w14:paraId="77F2A84D" w14:textId="4568A3CD" w:rsidR="00DB2C3F" w:rsidRDefault="002A236E" w:rsidP="00C17130">
      <w:pPr>
        <w:jc w:val="center"/>
        <w:rPr>
          <w:b/>
          <w:sz w:val="24"/>
          <w:szCs w:val="24"/>
          <w:lang w:val="lt-LT"/>
        </w:rPr>
      </w:pPr>
      <w:r>
        <w:rPr>
          <w:b/>
          <w:sz w:val="24"/>
          <w:szCs w:val="24"/>
          <w:lang w:val="lt-LT"/>
        </w:rPr>
        <w:t>202</w:t>
      </w:r>
      <w:r w:rsidR="00C3093A">
        <w:rPr>
          <w:b/>
          <w:sz w:val="24"/>
          <w:szCs w:val="24"/>
          <w:lang w:val="lt-LT"/>
        </w:rPr>
        <w:t>6</w:t>
      </w:r>
      <w:r w:rsidR="003E2478">
        <w:rPr>
          <w:b/>
          <w:sz w:val="24"/>
          <w:szCs w:val="24"/>
          <w:lang w:val="lt-LT"/>
        </w:rPr>
        <w:t>–</w:t>
      </w:r>
      <w:r w:rsidR="005E0468">
        <w:rPr>
          <w:b/>
          <w:sz w:val="24"/>
          <w:szCs w:val="24"/>
          <w:lang w:val="lt-LT"/>
        </w:rPr>
        <w:t>202</w:t>
      </w:r>
      <w:r w:rsidR="00C3093A">
        <w:rPr>
          <w:b/>
          <w:sz w:val="24"/>
          <w:szCs w:val="24"/>
          <w:lang w:val="lt-LT"/>
        </w:rPr>
        <w:t>7</w:t>
      </w:r>
      <w:r w:rsidR="00AB2DA5" w:rsidRPr="00AB2DA5">
        <w:rPr>
          <w:b/>
          <w:sz w:val="24"/>
          <w:szCs w:val="24"/>
          <w:lang w:val="lt-LT"/>
        </w:rPr>
        <w:t xml:space="preserve"> MOKSLO METAIS</w:t>
      </w:r>
    </w:p>
    <w:p w14:paraId="332F8BCF" w14:textId="77777777" w:rsidR="00C57D96" w:rsidRPr="00AB2DA5" w:rsidRDefault="00C57D96" w:rsidP="00C17130">
      <w:pPr>
        <w:jc w:val="center"/>
        <w:rPr>
          <w:b/>
          <w:sz w:val="24"/>
          <w:szCs w:val="24"/>
          <w:lang w:val="lt-LT"/>
        </w:rPr>
      </w:pPr>
    </w:p>
    <w:tbl>
      <w:tblPr>
        <w:tblW w:w="15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335"/>
        <w:gridCol w:w="999"/>
        <w:gridCol w:w="574"/>
        <w:gridCol w:w="493"/>
        <w:gridCol w:w="489"/>
        <w:gridCol w:w="834"/>
        <w:gridCol w:w="837"/>
        <w:gridCol w:w="510"/>
        <w:gridCol w:w="523"/>
        <w:gridCol w:w="532"/>
        <w:gridCol w:w="6"/>
        <w:gridCol w:w="450"/>
        <w:gridCol w:w="517"/>
        <w:gridCol w:w="567"/>
        <w:gridCol w:w="835"/>
        <w:gridCol w:w="837"/>
        <w:gridCol w:w="506"/>
        <w:gridCol w:w="508"/>
        <w:gridCol w:w="835"/>
        <w:gridCol w:w="838"/>
        <w:gridCol w:w="869"/>
        <w:gridCol w:w="873"/>
      </w:tblGrid>
      <w:tr w:rsidR="00333F6B" w:rsidRPr="006E7739" w14:paraId="0CDB6F00" w14:textId="77777777" w:rsidTr="004A349C">
        <w:trPr>
          <w:trHeight w:val="323"/>
        </w:trPr>
        <w:tc>
          <w:tcPr>
            <w:tcW w:w="520" w:type="dxa"/>
            <w:vMerge w:val="restart"/>
          </w:tcPr>
          <w:p w14:paraId="4213452A" w14:textId="77777777" w:rsidR="00983410" w:rsidRPr="006E7739" w:rsidRDefault="00983410" w:rsidP="00CF0C14">
            <w:pPr>
              <w:rPr>
                <w:sz w:val="18"/>
                <w:szCs w:val="18"/>
                <w:lang w:val="lt-LT"/>
              </w:rPr>
            </w:pPr>
            <w:r w:rsidRPr="006E7739">
              <w:rPr>
                <w:sz w:val="18"/>
                <w:szCs w:val="18"/>
                <w:lang w:val="lt-LT"/>
              </w:rPr>
              <w:t>Eil. Nr.</w:t>
            </w:r>
          </w:p>
        </w:tc>
        <w:tc>
          <w:tcPr>
            <w:tcW w:w="1444" w:type="dxa"/>
            <w:vMerge w:val="restart"/>
          </w:tcPr>
          <w:p w14:paraId="7851223D" w14:textId="77777777" w:rsidR="00983410" w:rsidRPr="006E7739" w:rsidRDefault="00983410" w:rsidP="00CF0C14">
            <w:pPr>
              <w:rPr>
                <w:sz w:val="18"/>
                <w:szCs w:val="18"/>
                <w:lang w:val="lt-LT"/>
              </w:rPr>
            </w:pPr>
            <w:r w:rsidRPr="006E7739">
              <w:rPr>
                <w:sz w:val="18"/>
                <w:szCs w:val="18"/>
                <w:lang w:val="lt-LT"/>
              </w:rPr>
              <w:t>Mokykla</w:t>
            </w:r>
          </w:p>
        </w:tc>
        <w:tc>
          <w:tcPr>
            <w:tcW w:w="3864" w:type="dxa"/>
            <w:gridSpan w:val="6"/>
          </w:tcPr>
          <w:p w14:paraId="5B9B7106" w14:textId="77777777" w:rsidR="00983410" w:rsidRPr="006E7739" w:rsidRDefault="00013EE2" w:rsidP="006E7739">
            <w:pPr>
              <w:jc w:val="center"/>
              <w:rPr>
                <w:sz w:val="18"/>
                <w:szCs w:val="18"/>
                <w:lang w:val="lt-LT"/>
              </w:rPr>
            </w:pPr>
            <w:r>
              <w:rPr>
                <w:sz w:val="18"/>
                <w:szCs w:val="18"/>
                <w:lang w:val="lt-LT"/>
              </w:rPr>
              <w:t>1-4 kl. klasių ir mokin</w:t>
            </w:r>
            <w:r w:rsidR="00983410" w:rsidRPr="006E7739">
              <w:rPr>
                <w:sz w:val="18"/>
                <w:szCs w:val="18"/>
                <w:lang w:val="lt-LT"/>
              </w:rPr>
              <w:t>ių skaičius</w:t>
            </w:r>
          </w:p>
        </w:tc>
        <w:tc>
          <w:tcPr>
            <w:tcW w:w="4876" w:type="dxa"/>
            <w:gridSpan w:val="9"/>
          </w:tcPr>
          <w:p w14:paraId="754BDE8D" w14:textId="77777777" w:rsidR="00983410" w:rsidRPr="006E7739" w:rsidRDefault="00013EE2" w:rsidP="006E7739">
            <w:pPr>
              <w:jc w:val="center"/>
              <w:rPr>
                <w:sz w:val="18"/>
                <w:szCs w:val="18"/>
                <w:lang w:val="lt-LT"/>
              </w:rPr>
            </w:pPr>
            <w:r>
              <w:rPr>
                <w:sz w:val="18"/>
                <w:szCs w:val="18"/>
                <w:lang w:val="lt-LT"/>
              </w:rPr>
              <w:t>5-10 kl. klasių ir mokin</w:t>
            </w:r>
            <w:r w:rsidR="00983410" w:rsidRPr="006E7739">
              <w:rPr>
                <w:sz w:val="18"/>
                <w:szCs w:val="18"/>
                <w:lang w:val="lt-LT"/>
              </w:rPr>
              <w:t>ių skaičius</w:t>
            </w:r>
          </w:p>
        </w:tc>
        <w:tc>
          <w:tcPr>
            <w:tcW w:w="2734" w:type="dxa"/>
            <w:gridSpan w:val="4"/>
          </w:tcPr>
          <w:p w14:paraId="7AA5AC39" w14:textId="77777777" w:rsidR="00983410" w:rsidRPr="006E7739" w:rsidRDefault="00013EE2" w:rsidP="00937021">
            <w:pPr>
              <w:jc w:val="center"/>
              <w:rPr>
                <w:sz w:val="18"/>
                <w:szCs w:val="18"/>
                <w:lang w:val="lt-LT"/>
              </w:rPr>
            </w:pPr>
            <w:r>
              <w:rPr>
                <w:sz w:val="18"/>
                <w:szCs w:val="18"/>
                <w:lang w:val="lt-LT"/>
              </w:rPr>
              <w:t>III-IV kl. klasių ir mokin</w:t>
            </w:r>
            <w:r w:rsidR="00983410" w:rsidRPr="006E7739">
              <w:rPr>
                <w:sz w:val="18"/>
                <w:szCs w:val="18"/>
                <w:lang w:val="lt-LT"/>
              </w:rPr>
              <w:t>ių skaičius</w:t>
            </w:r>
          </w:p>
        </w:tc>
        <w:tc>
          <w:tcPr>
            <w:tcW w:w="944" w:type="dxa"/>
            <w:vMerge w:val="restart"/>
          </w:tcPr>
          <w:p w14:paraId="40CD0137" w14:textId="77777777" w:rsidR="00983410" w:rsidRPr="006E7739" w:rsidRDefault="00013EE2" w:rsidP="00E2614B">
            <w:pPr>
              <w:jc w:val="center"/>
              <w:rPr>
                <w:sz w:val="18"/>
                <w:szCs w:val="18"/>
                <w:lang w:val="lt-LT"/>
              </w:rPr>
            </w:pPr>
            <w:r>
              <w:rPr>
                <w:sz w:val="18"/>
                <w:szCs w:val="18"/>
                <w:lang w:val="lt-LT"/>
              </w:rPr>
              <w:t>Iš viso klas</w:t>
            </w:r>
            <w:r w:rsidR="00983410" w:rsidRPr="006E7739">
              <w:rPr>
                <w:sz w:val="18"/>
                <w:szCs w:val="18"/>
                <w:lang w:val="lt-LT"/>
              </w:rPr>
              <w:t>ių</w:t>
            </w:r>
          </w:p>
        </w:tc>
        <w:tc>
          <w:tcPr>
            <w:tcW w:w="892" w:type="dxa"/>
            <w:vMerge w:val="restart"/>
          </w:tcPr>
          <w:p w14:paraId="13B47439" w14:textId="77777777" w:rsidR="00983410" w:rsidRPr="006E7739" w:rsidRDefault="00983410" w:rsidP="00CF0C14">
            <w:pPr>
              <w:rPr>
                <w:sz w:val="18"/>
                <w:szCs w:val="18"/>
                <w:lang w:val="lt-LT"/>
              </w:rPr>
            </w:pPr>
            <w:r w:rsidRPr="006E7739">
              <w:rPr>
                <w:sz w:val="18"/>
                <w:szCs w:val="18"/>
                <w:lang w:val="lt-LT"/>
              </w:rPr>
              <w:t xml:space="preserve">Iš viso </w:t>
            </w:r>
            <w:r w:rsidR="00013EE2">
              <w:rPr>
                <w:sz w:val="18"/>
                <w:szCs w:val="18"/>
                <w:lang w:val="lt-LT"/>
              </w:rPr>
              <w:t>mokinių</w:t>
            </w:r>
          </w:p>
        </w:tc>
      </w:tr>
      <w:tr w:rsidR="00333F6B" w:rsidRPr="006E7739" w14:paraId="2D94801B" w14:textId="77777777" w:rsidTr="004A349C">
        <w:trPr>
          <w:trHeight w:val="227"/>
        </w:trPr>
        <w:tc>
          <w:tcPr>
            <w:tcW w:w="520" w:type="dxa"/>
            <w:vMerge/>
          </w:tcPr>
          <w:p w14:paraId="593E00A1" w14:textId="77777777" w:rsidR="00983410" w:rsidRPr="006E7739" w:rsidRDefault="00983410" w:rsidP="00CF0C14">
            <w:pPr>
              <w:rPr>
                <w:sz w:val="18"/>
                <w:szCs w:val="18"/>
                <w:lang w:val="lt-LT"/>
              </w:rPr>
            </w:pPr>
          </w:p>
        </w:tc>
        <w:tc>
          <w:tcPr>
            <w:tcW w:w="1444" w:type="dxa"/>
            <w:vMerge/>
          </w:tcPr>
          <w:p w14:paraId="3AAB1215" w14:textId="77777777" w:rsidR="00983410" w:rsidRPr="006E7739" w:rsidRDefault="00983410" w:rsidP="00CF0C14">
            <w:pPr>
              <w:rPr>
                <w:sz w:val="18"/>
                <w:szCs w:val="18"/>
                <w:lang w:val="lt-LT"/>
              </w:rPr>
            </w:pPr>
          </w:p>
        </w:tc>
        <w:tc>
          <w:tcPr>
            <w:tcW w:w="592" w:type="dxa"/>
          </w:tcPr>
          <w:p w14:paraId="4FE17131" w14:textId="77777777" w:rsidR="00983410" w:rsidRPr="006E7739" w:rsidRDefault="00983410" w:rsidP="00CF0C14">
            <w:pPr>
              <w:rPr>
                <w:sz w:val="18"/>
                <w:szCs w:val="18"/>
                <w:lang w:val="lt-LT"/>
              </w:rPr>
            </w:pPr>
            <w:r w:rsidRPr="006E7739">
              <w:rPr>
                <w:sz w:val="18"/>
                <w:szCs w:val="18"/>
                <w:lang w:val="lt-LT"/>
              </w:rPr>
              <w:t>1</w:t>
            </w:r>
          </w:p>
        </w:tc>
        <w:tc>
          <w:tcPr>
            <w:tcW w:w="592" w:type="dxa"/>
          </w:tcPr>
          <w:p w14:paraId="16C03C2C" w14:textId="77777777" w:rsidR="00983410" w:rsidRPr="006E7739" w:rsidRDefault="00983410" w:rsidP="00CF0C14">
            <w:pPr>
              <w:rPr>
                <w:sz w:val="18"/>
                <w:szCs w:val="18"/>
                <w:lang w:val="lt-LT"/>
              </w:rPr>
            </w:pPr>
            <w:r w:rsidRPr="006E7739">
              <w:rPr>
                <w:sz w:val="18"/>
                <w:szCs w:val="18"/>
                <w:lang w:val="lt-LT"/>
              </w:rPr>
              <w:t>2</w:t>
            </w:r>
          </w:p>
        </w:tc>
        <w:tc>
          <w:tcPr>
            <w:tcW w:w="496" w:type="dxa"/>
          </w:tcPr>
          <w:p w14:paraId="67D10F84" w14:textId="77777777" w:rsidR="00983410" w:rsidRPr="006E7739" w:rsidRDefault="00983410" w:rsidP="00CF0C14">
            <w:pPr>
              <w:rPr>
                <w:sz w:val="18"/>
                <w:szCs w:val="18"/>
                <w:lang w:val="lt-LT"/>
              </w:rPr>
            </w:pPr>
            <w:r w:rsidRPr="006E7739">
              <w:rPr>
                <w:sz w:val="18"/>
                <w:szCs w:val="18"/>
                <w:lang w:val="lt-LT"/>
              </w:rPr>
              <w:t>3</w:t>
            </w:r>
          </w:p>
        </w:tc>
        <w:tc>
          <w:tcPr>
            <w:tcW w:w="500" w:type="dxa"/>
          </w:tcPr>
          <w:p w14:paraId="5A4D293F" w14:textId="77777777" w:rsidR="00983410" w:rsidRPr="006E7739" w:rsidRDefault="00983410" w:rsidP="00CF0C14">
            <w:pPr>
              <w:rPr>
                <w:sz w:val="18"/>
                <w:szCs w:val="18"/>
                <w:lang w:val="lt-LT"/>
              </w:rPr>
            </w:pPr>
            <w:r w:rsidRPr="006E7739">
              <w:rPr>
                <w:sz w:val="18"/>
                <w:szCs w:val="18"/>
                <w:lang w:val="lt-LT"/>
              </w:rPr>
              <w:t>4</w:t>
            </w:r>
          </w:p>
        </w:tc>
        <w:tc>
          <w:tcPr>
            <w:tcW w:w="847" w:type="dxa"/>
          </w:tcPr>
          <w:p w14:paraId="5D343E1C" w14:textId="77777777" w:rsidR="00983410" w:rsidRPr="006E7739" w:rsidRDefault="00333F6B" w:rsidP="00CF0C14">
            <w:pPr>
              <w:rPr>
                <w:sz w:val="18"/>
                <w:szCs w:val="18"/>
                <w:lang w:val="lt-LT"/>
              </w:rPr>
            </w:pPr>
            <w:r>
              <w:rPr>
                <w:sz w:val="18"/>
                <w:szCs w:val="18"/>
                <w:lang w:val="lt-LT"/>
              </w:rPr>
              <w:t>Klasių</w:t>
            </w:r>
            <w:r w:rsidR="00983410" w:rsidRPr="006E7739">
              <w:rPr>
                <w:sz w:val="18"/>
                <w:szCs w:val="18"/>
                <w:lang w:val="lt-LT"/>
              </w:rPr>
              <w:t xml:space="preserve"> skaičius</w:t>
            </w:r>
          </w:p>
        </w:tc>
        <w:tc>
          <w:tcPr>
            <w:tcW w:w="837" w:type="dxa"/>
          </w:tcPr>
          <w:p w14:paraId="383FAB6A" w14:textId="77777777" w:rsidR="00983410" w:rsidRPr="006E7739" w:rsidRDefault="00333F6B" w:rsidP="00CF0C14">
            <w:pPr>
              <w:rPr>
                <w:sz w:val="18"/>
                <w:szCs w:val="18"/>
                <w:lang w:val="lt-LT"/>
              </w:rPr>
            </w:pPr>
            <w:r>
              <w:rPr>
                <w:sz w:val="18"/>
                <w:szCs w:val="18"/>
                <w:lang w:val="lt-LT"/>
              </w:rPr>
              <w:t>Mokinių</w:t>
            </w:r>
            <w:r w:rsidR="00983410" w:rsidRPr="006E7739">
              <w:rPr>
                <w:sz w:val="18"/>
                <w:szCs w:val="18"/>
                <w:lang w:val="lt-LT"/>
              </w:rPr>
              <w:t xml:space="preserve"> skaičius</w:t>
            </w:r>
          </w:p>
        </w:tc>
        <w:tc>
          <w:tcPr>
            <w:tcW w:w="528" w:type="dxa"/>
          </w:tcPr>
          <w:p w14:paraId="7D9FC2EB" w14:textId="77777777" w:rsidR="00983410" w:rsidRPr="006E7739" w:rsidRDefault="00983410" w:rsidP="00CF0C14">
            <w:pPr>
              <w:rPr>
                <w:sz w:val="18"/>
                <w:szCs w:val="18"/>
                <w:lang w:val="lt-LT"/>
              </w:rPr>
            </w:pPr>
            <w:r w:rsidRPr="006E7739">
              <w:rPr>
                <w:sz w:val="18"/>
                <w:szCs w:val="18"/>
                <w:lang w:val="lt-LT"/>
              </w:rPr>
              <w:t>5</w:t>
            </w:r>
          </w:p>
        </w:tc>
        <w:tc>
          <w:tcPr>
            <w:tcW w:w="545" w:type="dxa"/>
          </w:tcPr>
          <w:p w14:paraId="7505A129" w14:textId="77777777" w:rsidR="00983410" w:rsidRPr="006E7739" w:rsidRDefault="00983410" w:rsidP="00CF0C14">
            <w:pPr>
              <w:rPr>
                <w:sz w:val="18"/>
                <w:szCs w:val="18"/>
                <w:lang w:val="lt-LT"/>
              </w:rPr>
            </w:pPr>
            <w:r w:rsidRPr="006E7739">
              <w:rPr>
                <w:sz w:val="18"/>
                <w:szCs w:val="18"/>
                <w:lang w:val="lt-LT"/>
              </w:rPr>
              <w:t>6</w:t>
            </w:r>
          </w:p>
        </w:tc>
        <w:tc>
          <w:tcPr>
            <w:tcW w:w="558" w:type="dxa"/>
          </w:tcPr>
          <w:p w14:paraId="7404A265" w14:textId="77777777" w:rsidR="00983410" w:rsidRPr="006E7739" w:rsidRDefault="00983410" w:rsidP="00CF0C14">
            <w:pPr>
              <w:rPr>
                <w:sz w:val="18"/>
                <w:szCs w:val="18"/>
                <w:lang w:val="lt-LT"/>
              </w:rPr>
            </w:pPr>
            <w:r w:rsidRPr="006E7739">
              <w:rPr>
                <w:sz w:val="18"/>
                <w:szCs w:val="18"/>
                <w:lang w:val="lt-LT"/>
              </w:rPr>
              <w:t>7</w:t>
            </w:r>
          </w:p>
        </w:tc>
        <w:tc>
          <w:tcPr>
            <w:tcW w:w="456" w:type="dxa"/>
            <w:gridSpan w:val="2"/>
          </w:tcPr>
          <w:p w14:paraId="70D6EA4F" w14:textId="77777777" w:rsidR="00983410" w:rsidRPr="006E7739" w:rsidRDefault="00983410" w:rsidP="00CF0C14">
            <w:pPr>
              <w:rPr>
                <w:sz w:val="18"/>
                <w:szCs w:val="18"/>
                <w:lang w:val="lt-LT"/>
              </w:rPr>
            </w:pPr>
            <w:r w:rsidRPr="006E7739">
              <w:rPr>
                <w:sz w:val="18"/>
                <w:szCs w:val="18"/>
                <w:lang w:val="lt-LT"/>
              </w:rPr>
              <w:t>8</w:t>
            </w:r>
          </w:p>
        </w:tc>
        <w:tc>
          <w:tcPr>
            <w:tcW w:w="537" w:type="dxa"/>
          </w:tcPr>
          <w:p w14:paraId="7FE7CF02" w14:textId="77777777" w:rsidR="00983410" w:rsidRPr="006E7739" w:rsidRDefault="00983410" w:rsidP="00CF0C14">
            <w:pPr>
              <w:rPr>
                <w:sz w:val="18"/>
                <w:szCs w:val="18"/>
                <w:lang w:val="lt-LT"/>
              </w:rPr>
            </w:pPr>
            <w:r w:rsidRPr="006E7739">
              <w:rPr>
                <w:sz w:val="18"/>
                <w:szCs w:val="18"/>
                <w:lang w:val="lt-LT"/>
              </w:rPr>
              <w:t>9/I</w:t>
            </w:r>
          </w:p>
          <w:p w14:paraId="7AFD78BC" w14:textId="77777777" w:rsidR="00983410" w:rsidRPr="006E7739" w:rsidRDefault="00983410" w:rsidP="00CF0C14">
            <w:pPr>
              <w:rPr>
                <w:sz w:val="18"/>
                <w:szCs w:val="18"/>
                <w:lang w:val="lt-LT"/>
              </w:rPr>
            </w:pPr>
          </w:p>
        </w:tc>
        <w:tc>
          <w:tcPr>
            <w:tcW w:w="567" w:type="dxa"/>
          </w:tcPr>
          <w:p w14:paraId="690DAB9F" w14:textId="77777777" w:rsidR="00983410" w:rsidRPr="006E7739" w:rsidRDefault="00983410" w:rsidP="00CF0C14">
            <w:pPr>
              <w:rPr>
                <w:sz w:val="18"/>
                <w:szCs w:val="18"/>
                <w:lang w:val="lt-LT"/>
              </w:rPr>
            </w:pPr>
            <w:r w:rsidRPr="006E7739">
              <w:rPr>
                <w:sz w:val="18"/>
                <w:szCs w:val="18"/>
                <w:lang w:val="lt-LT"/>
              </w:rPr>
              <w:t>10/II</w:t>
            </w:r>
          </w:p>
        </w:tc>
        <w:tc>
          <w:tcPr>
            <w:tcW w:w="848" w:type="dxa"/>
          </w:tcPr>
          <w:p w14:paraId="4C7DDF2F" w14:textId="77777777" w:rsidR="00333F6B" w:rsidRDefault="00333F6B" w:rsidP="00CF0C14">
            <w:pPr>
              <w:rPr>
                <w:sz w:val="18"/>
                <w:szCs w:val="18"/>
                <w:lang w:val="lt-LT"/>
              </w:rPr>
            </w:pPr>
            <w:r>
              <w:rPr>
                <w:sz w:val="18"/>
                <w:szCs w:val="18"/>
                <w:lang w:val="lt-LT"/>
              </w:rPr>
              <w:t>Klasių</w:t>
            </w:r>
          </w:p>
          <w:p w14:paraId="13E7E18C" w14:textId="77777777" w:rsidR="00983410" w:rsidRPr="006E7739" w:rsidRDefault="00983410" w:rsidP="00CF0C14">
            <w:pPr>
              <w:rPr>
                <w:sz w:val="18"/>
                <w:szCs w:val="18"/>
                <w:lang w:val="lt-LT"/>
              </w:rPr>
            </w:pPr>
            <w:r w:rsidRPr="006E7739">
              <w:rPr>
                <w:sz w:val="18"/>
                <w:szCs w:val="18"/>
                <w:lang w:val="lt-LT"/>
              </w:rPr>
              <w:t>skaičius</w:t>
            </w:r>
          </w:p>
        </w:tc>
        <w:tc>
          <w:tcPr>
            <w:tcW w:w="837" w:type="dxa"/>
          </w:tcPr>
          <w:p w14:paraId="41C478AC" w14:textId="77777777" w:rsidR="00333F6B" w:rsidRDefault="00333F6B" w:rsidP="00CF0C14">
            <w:pPr>
              <w:rPr>
                <w:sz w:val="18"/>
                <w:szCs w:val="18"/>
                <w:lang w:val="lt-LT"/>
              </w:rPr>
            </w:pPr>
            <w:r>
              <w:rPr>
                <w:sz w:val="18"/>
                <w:szCs w:val="18"/>
                <w:lang w:val="lt-LT"/>
              </w:rPr>
              <w:t>Mokinių</w:t>
            </w:r>
          </w:p>
          <w:p w14:paraId="29563CE5" w14:textId="77777777" w:rsidR="00983410" w:rsidRPr="006E7739" w:rsidRDefault="00983410" w:rsidP="00CF0C14">
            <w:pPr>
              <w:rPr>
                <w:sz w:val="18"/>
                <w:szCs w:val="18"/>
                <w:lang w:val="lt-LT"/>
              </w:rPr>
            </w:pPr>
            <w:r w:rsidRPr="006E7739">
              <w:rPr>
                <w:sz w:val="18"/>
                <w:szCs w:val="18"/>
                <w:lang w:val="lt-LT"/>
              </w:rPr>
              <w:t>skaičius</w:t>
            </w:r>
          </w:p>
        </w:tc>
        <w:tc>
          <w:tcPr>
            <w:tcW w:w="523" w:type="dxa"/>
          </w:tcPr>
          <w:p w14:paraId="6C6AF1EF" w14:textId="77777777" w:rsidR="00983410" w:rsidRPr="006E7739" w:rsidRDefault="00983410" w:rsidP="00CF0C14">
            <w:pPr>
              <w:rPr>
                <w:sz w:val="18"/>
                <w:szCs w:val="18"/>
                <w:lang w:val="lt-LT"/>
              </w:rPr>
            </w:pPr>
            <w:r w:rsidRPr="006E7739">
              <w:rPr>
                <w:sz w:val="18"/>
                <w:szCs w:val="18"/>
                <w:lang w:val="lt-LT"/>
              </w:rPr>
              <w:t>III</w:t>
            </w:r>
          </w:p>
        </w:tc>
        <w:tc>
          <w:tcPr>
            <w:tcW w:w="525" w:type="dxa"/>
          </w:tcPr>
          <w:p w14:paraId="5DD0485F" w14:textId="77777777" w:rsidR="00983410" w:rsidRPr="006E7739" w:rsidRDefault="00983410" w:rsidP="00CF0C14">
            <w:pPr>
              <w:rPr>
                <w:sz w:val="18"/>
                <w:szCs w:val="18"/>
                <w:lang w:val="lt-LT"/>
              </w:rPr>
            </w:pPr>
            <w:r w:rsidRPr="006E7739">
              <w:rPr>
                <w:sz w:val="18"/>
                <w:szCs w:val="18"/>
                <w:lang w:val="lt-LT"/>
              </w:rPr>
              <w:t>IV</w:t>
            </w:r>
          </w:p>
        </w:tc>
        <w:tc>
          <w:tcPr>
            <w:tcW w:w="848" w:type="dxa"/>
          </w:tcPr>
          <w:p w14:paraId="1A7549BE" w14:textId="77777777" w:rsidR="00983410" w:rsidRPr="006E7739" w:rsidRDefault="00333F6B" w:rsidP="00CF0C14">
            <w:pPr>
              <w:rPr>
                <w:sz w:val="18"/>
                <w:szCs w:val="18"/>
                <w:lang w:val="lt-LT"/>
              </w:rPr>
            </w:pPr>
            <w:r>
              <w:rPr>
                <w:sz w:val="18"/>
                <w:szCs w:val="18"/>
                <w:lang w:val="lt-LT"/>
              </w:rPr>
              <w:t>Klas</w:t>
            </w:r>
            <w:r w:rsidR="00983410" w:rsidRPr="006E7739">
              <w:rPr>
                <w:sz w:val="18"/>
                <w:szCs w:val="18"/>
                <w:lang w:val="lt-LT"/>
              </w:rPr>
              <w:t>ių skaičius</w:t>
            </w:r>
          </w:p>
        </w:tc>
        <w:tc>
          <w:tcPr>
            <w:tcW w:w="838" w:type="dxa"/>
          </w:tcPr>
          <w:p w14:paraId="209AC0B6" w14:textId="77777777" w:rsidR="00333F6B" w:rsidRDefault="00333F6B" w:rsidP="00CF0C14">
            <w:pPr>
              <w:rPr>
                <w:sz w:val="18"/>
                <w:szCs w:val="18"/>
                <w:lang w:val="lt-LT"/>
              </w:rPr>
            </w:pPr>
            <w:r>
              <w:rPr>
                <w:sz w:val="18"/>
                <w:szCs w:val="18"/>
                <w:lang w:val="lt-LT"/>
              </w:rPr>
              <w:t>Mokinių</w:t>
            </w:r>
          </w:p>
          <w:p w14:paraId="6BDFD2EB" w14:textId="77777777" w:rsidR="00983410" w:rsidRPr="006E7739" w:rsidRDefault="00983410" w:rsidP="00CF0C14">
            <w:pPr>
              <w:rPr>
                <w:sz w:val="18"/>
                <w:szCs w:val="18"/>
                <w:lang w:val="lt-LT"/>
              </w:rPr>
            </w:pPr>
            <w:r w:rsidRPr="006E7739">
              <w:rPr>
                <w:sz w:val="18"/>
                <w:szCs w:val="18"/>
                <w:lang w:val="lt-LT"/>
              </w:rPr>
              <w:t>skaičius</w:t>
            </w:r>
          </w:p>
        </w:tc>
        <w:tc>
          <w:tcPr>
            <w:tcW w:w="944" w:type="dxa"/>
            <w:vMerge/>
          </w:tcPr>
          <w:p w14:paraId="04AB622F" w14:textId="77777777" w:rsidR="00983410" w:rsidRPr="006E7739" w:rsidRDefault="00983410" w:rsidP="00CF0C14">
            <w:pPr>
              <w:rPr>
                <w:b/>
                <w:sz w:val="18"/>
                <w:szCs w:val="18"/>
                <w:lang w:val="lt-LT"/>
              </w:rPr>
            </w:pPr>
          </w:p>
        </w:tc>
        <w:tc>
          <w:tcPr>
            <w:tcW w:w="892" w:type="dxa"/>
            <w:vMerge/>
          </w:tcPr>
          <w:p w14:paraId="3DE24C43" w14:textId="77777777" w:rsidR="00983410" w:rsidRPr="006E7739" w:rsidRDefault="00983410" w:rsidP="00CF0C14">
            <w:pPr>
              <w:rPr>
                <w:b/>
                <w:sz w:val="18"/>
                <w:szCs w:val="18"/>
                <w:lang w:val="lt-LT"/>
              </w:rPr>
            </w:pPr>
          </w:p>
        </w:tc>
      </w:tr>
      <w:tr w:rsidR="00333F6B" w:rsidRPr="006E7739" w14:paraId="28334EB7" w14:textId="77777777" w:rsidTr="004A349C">
        <w:trPr>
          <w:trHeight w:val="422"/>
        </w:trPr>
        <w:tc>
          <w:tcPr>
            <w:tcW w:w="520" w:type="dxa"/>
            <w:vMerge w:val="restart"/>
          </w:tcPr>
          <w:p w14:paraId="35035683" w14:textId="77777777" w:rsidR="00983410" w:rsidRPr="006E7739" w:rsidRDefault="00983410" w:rsidP="00CF0C14">
            <w:pPr>
              <w:rPr>
                <w:sz w:val="18"/>
                <w:szCs w:val="18"/>
                <w:lang w:val="lt-LT"/>
              </w:rPr>
            </w:pPr>
            <w:r w:rsidRPr="006E7739">
              <w:rPr>
                <w:sz w:val="18"/>
                <w:szCs w:val="18"/>
                <w:lang w:val="lt-LT"/>
              </w:rPr>
              <w:t>1.</w:t>
            </w:r>
          </w:p>
        </w:tc>
        <w:tc>
          <w:tcPr>
            <w:tcW w:w="1444" w:type="dxa"/>
            <w:vMerge w:val="restart"/>
          </w:tcPr>
          <w:p w14:paraId="5C1ABD19" w14:textId="77777777" w:rsidR="00983410" w:rsidRPr="006E7739" w:rsidRDefault="00983410" w:rsidP="00CF0C14">
            <w:pPr>
              <w:rPr>
                <w:sz w:val="18"/>
                <w:szCs w:val="18"/>
                <w:lang w:val="lt-LT"/>
              </w:rPr>
            </w:pPr>
            <w:r w:rsidRPr="006E7739">
              <w:rPr>
                <w:sz w:val="18"/>
                <w:szCs w:val="18"/>
                <w:lang w:val="lt-LT"/>
              </w:rPr>
              <w:t>Kalvarijos gimnazija</w:t>
            </w:r>
          </w:p>
          <w:p w14:paraId="08D55C4D" w14:textId="77777777" w:rsidR="00983410" w:rsidRPr="006E7739" w:rsidRDefault="00983410" w:rsidP="00CF0C14">
            <w:pPr>
              <w:rPr>
                <w:sz w:val="18"/>
                <w:szCs w:val="18"/>
                <w:lang w:val="lt-LT"/>
              </w:rPr>
            </w:pPr>
          </w:p>
          <w:p w14:paraId="7C429EE1" w14:textId="77777777" w:rsidR="00983410" w:rsidRPr="006E7739" w:rsidRDefault="00983410" w:rsidP="00CF0C14">
            <w:pPr>
              <w:rPr>
                <w:sz w:val="18"/>
                <w:szCs w:val="18"/>
                <w:lang w:val="lt-LT"/>
              </w:rPr>
            </w:pPr>
          </w:p>
        </w:tc>
        <w:tc>
          <w:tcPr>
            <w:tcW w:w="592" w:type="dxa"/>
          </w:tcPr>
          <w:p w14:paraId="22D624B0" w14:textId="77777777" w:rsidR="00983410" w:rsidRPr="00CC3108" w:rsidRDefault="00812518" w:rsidP="00316AF4">
            <w:pPr>
              <w:jc w:val="center"/>
              <w:rPr>
                <w:sz w:val="24"/>
                <w:szCs w:val="24"/>
                <w:lang w:val="lt-LT"/>
              </w:rPr>
            </w:pPr>
            <w:r>
              <w:rPr>
                <w:sz w:val="24"/>
                <w:szCs w:val="24"/>
                <w:lang w:val="lt-LT"/>
              </w:rPr>
              <w:t>2</w:t>
            </w:r>
          </w:p>
        </w:tc>
        <w:tc>
          <w:tcPr>
            <w:tcW w:w="592" w:type="dxa"/>
          </w:tcPr>
          <w:p w14:paraId="0C4A2CA9" w14:textId="77777777" w:rsidR="00983410" w:rsidRPr="00EC6833" w:rsidRDefault="0062150D" w:rsidP="00316AF4">
            <w:pPr>
              <w:jc w:val="center"/>
              <w:rPr>
                <w:sz w:val="24"/>
                <w:szCs w:val="24"/>
                <w:lang w:val="lt-LT"/>
              </w:rPr>
            </w:pPr>
            <w:r>
              <w:rPr>
                <w:sz w:val="24"/>
                <w:szCs w:val="24"/>
                <w:lang w:val="lt-LT"/>
              </w:rPr>
              <w:t>3</w:t>
            </w:r>
          </w:p>
        </w:tc>
        <w:tc>
          <w:tcPr>
            <w:tcW w:w="496" w:type="dxa"/>
          </w:tcPr>
          <w:p w14:paraId="14A01621" w14:textId="77777777" w:rsidR="00983410" w:rsidRPr="00EC6833" w:rsidRDefault="00F63753" w:rsidP="00316AF4">
            <w:pPr>
              <w:jc w:val="center"/>
              <w:rPr>
                <w:sz w:val="24"/>
                <w:szCs w:val="24"/>
                <w:lang w:val="lt-LT"/>
              </w:rPr>
            </w:pPr>
            <w:r>
              <w:rPr>
                <w:sz w:val="24"/>
                <w:szCs w:val="24"/>
                <w:lang w:val="lt-LT"/>
              </w:rPr>
              <w:t>3</w:t>
            </w:r>
          </w:p>
        </w:tc>
        <w:tc>
          <w:tcPr>
            <w:tcW w:w="500" w:type="dxa"/>
          </w:tcPr>
          <w:p w14:paraId="5C7DB572" w14:textId="77777777" w:rsidR="00983410" w:rsidRPr="00EC6833" w:rsidRDefault="0062150D" w:rsidP="00316AF4">
            <w:pPr>
              <w:jc w:val="center"/>
              <w:rPr>
                <w:sz w:val="24"/>
                <w:szCs w:val="24"/>
                <w:lang w:val="lt-LT"/>
              </w:rPr>
            </w:pPr>
            <w:r>
              <w:rPr>
                <w:sz w:val="24"/>
                <w:szCs w:val="24"/>
                <w:lang w:val="lt-LT"/>
              </w:rPr>
              <w:t>3</w:t>
            </w:r>
          </w:p>
        </w:tc>
        <w:tc>
          <w:tcPr>
            <w:tcW w:w="847" w:type="dxa"/>
          </w:tcPr>
          <w:p w14:paraId="5DA6BEDD" w14:textId="77777777" w:rsidR="00983410" w:rsidRPr="00EC6833" w:rsidRDefault="00042B76" w:rsidP="00316AF4">
            <w:pPr>
              <w:jc w:val="center"/>
              <w:rPr>
                <w:b/>
                <w:sz w:val="24"/>
                <w:szCs w:val="24"/>
                <w:lang w:val="lt-LT"/>
              </w:rPr>
            </w:pPr>
            <w:r>
              <w:rPr>
                <w:b/>
                <w:sz w:val="24"/>
                <w:szCs w:val="24"/>
                <w:lang w:val="lt-LT"/>
              </w:rPr>
              <w:t>11</w:t>
            </w:r>
          </w:p>
        </w:tc>
        <w:tc>
          <w:tcPr>
            <w:tcW w:w="837" w:type="dxa"/>
          </w:tcPr>
          <w:p w14:paraId="60F50611" w14:textId="77777777" w:rsidR="00983410" w:rsidRPr="00EC6833" w:rsidRDefault="00983410" w:rsidP="00316AF4">
            <w:pPr>
              <w:jc w:val="center"/>
              <w:rPr>
                <w:b/>
                <w:sz w:val="24"/>
                <w:szCs w:val="24"/>
                <w:lang w:val="lt-LT"/>
              </w:rPr>
            </w:pPr>
          </w:p>
        </w:tc>
        <w:tc>
          <w:tcPr>
            <w:tcW w:w="528" w:type="dxa"/>
          </w:tcPr>
          <w:p w14:paraId="32F69597" w14:textId="77777777" w:rsidR="00983410" w:rsidRPr="00EC6833" w:rsidRDefault="0062150D" w:rsidP="00316AF4">
            <w:pPr>
              <w:jc w:val="center"/>
              <w:rPr>
                <w:sz w:val="24"/>
                <w:szCs w:val="24"/>
                <w:lang w:val="lt-LT"/>
              </w:rPr>
            </w:pPr>
            <w:r>
              <w:rPr>
                <w:sz w:val="24"/>
                <w:szCs w:val="24"/>
                <w:lang w:val="lt-LT"/>
              </w:rPr>
              <w:t>2</w:t>
            </w:r>
          </w:p>
        </w:tc>
        <w:tc>
          <w:tcPr>
            <w:tcW w:w="545" w:type="dxa"/>
          </w:tcPr>
          <w:p w14:paraId="38D58C69" w14:textId="77777777" w:rsidR="00983410" w:rsidRPr="00EC6833" w:rsidRDefault="00740D58" w:rsidP="00316AF4">
            <w:pPr>
              <w:jc w:val="center"/>
              <w:rPr>
                <w:sz w:val="24"/>
                <w:szCs w:val="24"/>
                <w:lang w:val="lt-LT"/>
              </w:rPr>
            </w:pPr>
            <w:r>
              <w:rPr>
                <w:sz w:val="24"/>
                <w:szCs w:val="24"/>
                <w:lang w:val="lt-LT"/>
              </w:rPr>
              <w:t>2</w:t>
            </w:r>
          </w:p>
        </w:tc>
        <w:tc>
          <w:tcPr>
            <w:tcW w:w="558" w:type="dxa"/>
          </w:tcPr>
          <w:p w14:paraId="737867B7" w14:textId="77777777" w:rsidR="00983410" w:rsidRPr="00EC6833" w:rsidRDefault="00740D58" w:rsidP="00316AF4">
            <w:pPr>
              <w:jc w:val="center"/>
              <w:rPr>
                <w:sz w:val="24"/>
                <w:szCs w:val="24"/>
                <w:lang w:val="lt-LT"/>
              </w:rPr>
            </w:pPr>
            <w:r>
              <w:rPr>
                <w:sz w:val="24"/>
                <w:szCs w:val="24"/>
                <w:lang w:val="lt-LT"/>
              </w:rPr>
              <w:t>2</w:t>
            </w:r>
          </w:p>
        </w:tc>
        <w:tc>
          <w:tcPr>
            <w:tcW w:w="456" w:type="dxa"/>
            <w:gridSpan w:val="2"/>
          </w:tcPr>
          <w:p w14:paraId="6D2FD3EF" w14:textId="77777777" w:rsidR="00983410" w:rsidRPr="00EC6833" w:rsidRDefault="00740D58" w:rsidP="00316AF4">
            <w:pPr>
              <w:jc w:val="center"/>
              <w:rPr>
                <w:sz w:val="24"/>
                <w:szCs w:val="24"/>
                <w:lang w:val="lt-LT"/>
              </w:rPr>
            </w:pPr>
            <w:r>
              <w:rPr>
                <w:sz w:val="24"/>
                <w:szCs w:val="24"/>
                <w:lang w:val="lt-LT"/>
              </w:rPr>
              <w:t>3</w:t>
            </w:r>
          </w:p>
        </w:tc>
        <w:tc>
          <w:tcPr>
            <w:tcW w:w="537" w:type="dxa"/>
          </w:tcPr>
          <w:p w14:paraId="5EE26CC9" w14:textId="77777777" w:rsidR="00983410" w:rsidRPr="00EC6833" w:rsidRDefault="00F63753" w:rsidP="00316AF4">
            <w:pPr>
              <w:jc w:val="center"/>
              <w:rPr>
                <w:sz w:val="24"/>
                <w:szCs w:val="24"/>
                <w:lang w:val="lt-LT"/>
              </w:rPr>
            </w:pPr>
            <w:r>
              <w:rPr>
                <w:sz w:val="24"/>
                <w:szCs w:val="24"/>
                <w:lang w:val="lt-LT"/>
              </w:rPr>
              <w:t>2</w:t>
            </w:r>
          </w:p>
        </w:tc>
        <w:tc>
          <w:tcPr>
            <w:tcW w:w="567" w:type="dxa"/>
          </w:tcPr>
          <w:p w14:paraId="2F7449B1" w14:textId="77777777" w:rsidR="00983410" w:rsidRPr="00EC6833" w:rsidRDefault="00740D58" w:rsidP="00316AF4">
            <w:pPr>
              <w:jc w:val="center"/>
              <w:rPr>
                <w:sz w:val="24"/>
                <w:szCs w:val="24"/>
                <w:lang w:val="lt-LT"/>
              </w:rPr>
            </w:pPr>
            <w:r>
              <w:rPr>
                <w:sz w:val="24"/>
                <w:szCs w:val="24"/>
                <w:lang w:val="lt-LT"/>
              </w:rPr>
              <w:t>2</w:t>
            </w:r>
          </w:p>
        </w:tc>
        <w:tc>
          <w:tcPr>
            <w:tcW w:w="848" w:type="dxa"/>
          </w:tcPr>
          <w:p w14:paraId="1B3BC9A5" w14:textId="77777777" w:rsidR="00983410" w:rsidRPr="00EC6833" w:rsidRDefault="00042B76" w:rsidP="00316AF4">
            <w:pPr>
              <w:jc w:val="center"/>
              <w:rPr>
                <w:b/>
                <w:sz w:val="24"/>
                <w:szCs w:val="24"/>
                <w:lang w:val="lt-LT"/>
              </w:rPr>
            </w:pPr>
            <w:r>
              <w:rPr>
                <w:b/>
                <w:sz w:val="24"/>
                <w:szCs w:val="24"/>
                <w:lang w:val="lt-LT"/>
              </w:rPr>
              <w:t>13</w:t>
            </w:r>
          </w:p>
        </w:tc>
        <w:tc>
          <w:tcPr>
            <w:tcW w:w="837" w:type="dxa"/>
          </w:tcPr>
          <w:p w14:paraId="5FB37736" w14:textId="77777777" w:rsidR="00983410" w:rsidRPr="00EC6833" w:rsidRDefault="00983410" w:rsidP="00316AF4">
            <w:pPr>
              <w:jc w:val="center"/>
              <w:rPr>
                <w:b/>
                <w:sz w:val="24"/>
                <w:szCs w:val="24"/>
                <w:lang w:val="lt-LT"/>
              </w:rPr>
            </w:pPr>
          </w:p>
        </w:tc>
        <w:tc>
          <w:tcPr>
            <w:tcW w:w="523" w:type="dxa"/>
          </w:tcPr>
          <w:p w14:paraId="02F13C45" w14:textId="77777777" w:rsidR="00983410" w:rsidRPr="00EC6833" w:rsidRDefault="00042B76" w:rsidP="00316AF4">
            <w:pPr>
              <w:jc w:val="center"/>
              <w:rPr>
                <w:sz w:val="24"/>
                <w:szCs w:val="24"/>
                <w:lang w:val="lt-LT"/>
              </w:rPr>
            </w:pPr>
            <w:r>
              <w:rPr>
                <w:sz w:val="24"/>
                <w:szCs w:val="24"/>
                <w:lang w:val="lt-LT"/>
              </w:rPr>
              <w:t>2</w:t>
            </w:r>
          </w:p>
        </w:tc>
        <w:tc>
          <w:tcPr>
            <w:tcW w:w="525" w:type="dxa"/>
          </w:tcPr>
          <w:p w14:paraId="7BA1DAE2" w14:textId="77777777" w:rsidR="00983410" w:rsidRPr="00EC6833" w:rsidRDefault="0062150D" w:rsidP="00316AF4">
            <w:pPr>
              <w:jc w:val="center"/>
              <w:rPr>
                <w:sz w:val="24"/>
                <w:szCs w:val="24"/>
                <w:lang w:val="lt-LT"/>
              </w:rPr>
            </w:pPr>
            <w:r>
              <w:rPr>
                <w:sz w:val="24"/>
                <w:szCs w:val="24"/>
                <w:lang w:val="lt-LT"/>
              </w:rPr>
              <w:t>2</w:t>
            </w:r>
          </w:p>
        </w:tc>
        <w:tc>
          <w:tcPr>
            <w:tcW w:w="848" w:type="dxa"/>
          </w:tcPr>
          <w:p w14:paraId="0B571CAC" w14:textId="77777777" w:rsidR="00983410" w:rsidRPr="00EC6833" w:rsidRDefault="00042B76" w:rsidP="00316AF4">
            <w:pPr>
              <w:jc w:val="center"/>
              <w:rPr>
                <w:b/>
                <w:sz w:val="24"/>
                <w:szCs w:val="24"/>
                <w:lang w:val="lt-LT"/>
              </w:rPr>
            </w:pPr>
            <w:r>
              <w:rPr>
                <w:b/>
                <w:sz w:val="24"/>
                <w:szCs w:val="24"/>
                <w:lang w:val="lt-LT"/>
              </w:rPr>
              <w:t>4</w:t>
            </w:r>
          </w:p>
        </w:tc>
        <w:tc>
          <w:tcPr>
            <w:tcW w:w="838" w:type="dxa"/>
          </w:tcPr>
          <w:p w14:paraId="27F3B3C0" w14:textId="77777777" w:rsidR="00983410" w:rsidRPr="007D0E9B" w:rsidRDefault="00983410" w:rsidP="00316AF4">
            <w:pPr>
              <w:jc w:val="center"/>
              <w:rPr>
                <w:b/>
                <w:sz w:val="24"/>
                <w:szCs w:val="24"/>
                <w:lang w:val="lt-LT"/>
              </w:rPr>
            </w:pPr>
          </w:p>
        </w:tc>
        <w:tc>
          <w:tcPr>
            <w:tcW w:w="944" w:type="dxa"/>
          </w:tcPr>
          <w:p w14:paraId="4B43883E" w14:textId="77777777" w:rsidR="00983410" w:rsidRPr="00EC6833" w:rsidRDefault="00812518" w:rsidP="00316AF4">
            <w:pPr>
              <w:jc w:val="center"/>
              <w:rPr>
                <w:b/>
                <w:sz w:val="24"/>
                <w:szCs w:val="24"/>
                <w:lang w:val="lt-LT"/>
              </w:rPr>
            </w:pPr>
            <w:r>
              <w:rPr>
                <w:b/>
                <w:sz w:val="24"/>
                <w:szCs w:val="24"/>
                <w:lang w:val="lt-LT"/>
              </w:rPr>
              <w:t>28</w:t>
            </w:r>
          </w:p>
        </w:tc>
        <w:tc>
          <w:tcPr>
            <w:tcW w:w="892" w:type="dxa"/>
          </w:tcPr>
          <w:p w14:paraId="78CE94E7" w14:textId="77777777" w:rsidR="00983410" w:rsidRPr="00EC6833" w:rsidRDefault="00983410" w:rsidP="00316AF4">
            <w:pPr>
              <w:jc w:val="center"/>
              <w:rPr>
                <w:b/>
                <w:sz w:val="24"/>
                <w:szCs w:val="24"/>
                <w:lang w:val="lt-LT"/>
              </w:rPr>
            </w:pPr>
          </w:p>
        </w:tc>
      </w:tr>
      <w:tr w:rsidR="00333F6B" w:rsidRPr="006E7739" w14:paraId="5A074C5E" w14:textId="77777777" w:rsidTr="004A349C">
        <w:trPr>
          <w:trHeight w:val="475"/>
        </w:trPr>
        <w:tc>
          <w:tcPr>
            <w:tcW w:w="520" w:type="dxa"/>
            <w:vMerge/>
          </w:tcPr>
          <w:p w14:paraId="535F926E" w14:textId="77777777" w:rsidR="00983410" w:rsidRPr="006E7739" w:rsidRDefault="00983410" w:rsidP="00CF0C14">
            <w:pPr>
              <w:rPr>
                <w:sz w:val="18"/>
                <w:szCs w:val="18"/>
                <w:lang w:val="lt-LT"/>
              </w:rPr>
            </w:pPr>
          </w:p>
        </w:tc>
        <w:tc>
          <w:tcPr>
            <w:tcW w:w="1444" w:type="dxa"/>
            <w:vMerge/>
          </w:tcPr>
          <w:p w14:paraId="14815889" w14:textId="77777777" w:rsidR="00983410" w:rsidRPr="006E7739" w:rsidRDefault="00983410" w:rsidP="00CF0C14">
            <w:pPr>
              <w:rPr>
                <w:sz w:val="18"/>
                <w:szCs w:val="18"/>
                <w:lang w:val="lt-LT"/>
              </w:rPr>
            </w:pPr>
          </w:p>
        </w:tc>
        <w:tc>
          <w:tcPr>
            <w:tcW w:w="592" w:type="dxa"/>
          </w:tcPr>
          <w:p w14:paraId="412E39B0" w14:textId="77777777" w:rsidR="00983410" w:rsidRPr="00CC3108" w:rsidRDefault="00812518" w:rsidP="00316AF4">
            <w:pPr>
              <w:jc w:val="center"/>
              <w:rPr>
                <w:sz w:val="24"/>
                <w:szCs w:val="24"/>
                <w:lang w:val="lt-LT"/>
              </w:rPr>
            </w:pPr>
            <w:r>
              <w:rPr>
                <w:sz w:val="24"/>
                <w:szCs w:val="24"/>
                <w:lang w:val="lt-LT"/>
              </w:rPr>
              <w:t>43</w:t>
            </w:r>
          </w:p>
        </w:tc>
        <w:tc>
          <w:tcPr>
            <w:tcW w:w="592" w:type="dxa"/>
          </w:tcPr>
          <w:p w14:paraId="2567FE70" w14:textId="77777777" w:rsidR="00983410" w:rsidRPr="00EC6833" w:rsidRDefault="00812518" w:rsidP="00316AF4">
            <w:pPr>
              <w:jc w:val="center"/>
              <w:rPr>
                <w:sz w:val="24"/>
                <w:szCs w:val="24"/>
                <w:lang w:val="lt-LT"/>
              </w:rPr>
            </w:pPr>
            <w:r>
              <w:rPr>
                <w:sz w:val="24"/>
                <w:szCs w:val="24"/>
                <w:lang w:val="lt-LT"/>
              </w:rPr>
              <w:t>56</w:t>
            </w:r>
          </w:p>
        </w:tc>
        <w:tc>
          <w:tcPr>
            <w:tcW w:w="496" w:type="dxa"/>
          </w:tcPr>
          <w:p w14:paraId="2198DEF0" w14:textId="77777777" w:rsidR="00983410" w:rsidRPr="00EC6833" w:rsidRDefault="00F63753" w:rsidP="00316AF4">
            <w:pPr>
              <w:jc w:val="center"/>
              <w:rPr>
                <w:sz w:val="24"/>
                <w:szCs w:val="24"/>
                <w:lang w:val="lt-LT"/>
              </w:rPr>
            </w:pPr>
            <w:r>
              <w:rPr>
                <w:sz w:val="24"/>
                <w:szCs w:val="24"/>
                <w:lang w:val="lt-LT"/>
              </w:rPr>
              <w:t>63</w:t>
            </w:r>
          </w:p>
        </w:tc>
        <w:tc>
          <w:tcPr>
            <w:tcW w:w="500" w:type="dxa"/>
          </w:tcPr>
          <w:p w14:paraId="00AD6546" w14:textId="77777777" w:rsidR="00983410" w:rsidRPr="00EC6833" w:rsidRDefault="00F63753" w:rsidP="00316AF4">
            <w:pPr>
              <w:jc w:val="center"/>
              <w:rPr>
                <w:sz w:val="24"/>
                <w:szCs w:val="24"/>
                <w:lang w:val="lt-LT"/>
              </w:rPr>
            </w:pPr>
            <w:r>
              <w:rPr>
                <w:sz w:val="24"/>
                <w:szCs w:val="24"/>
                <w:lang w:val="lt-LT"/>
              </w:rPr>
              <w:t>53</w:t>
            </w:r>
          </w:p>
        </w:tc>
        <w:tc>
          <w:tcPr>
            <w:tcW w:w="847" w:type="dxa"/>
          </w:tcPr>
          <w:p w14:paraId="1712D7DE" w14:textId="77777777" w:rsidR="00983410" w:rsidRPr="00EC6833" w:rsidRDefault="00983410" w:rsidP="00316AF4">
            <w:pPr>
              <w:jc w:val="center"/>
              <w:rPr>
                <w:b/>
                <w:sz w:val="24"/>
                <w:szCs w:val="24"/>
                <w:lang w:val="lt-LT"/>
              </w:rPr>
            </w:pPr>
          </w:p>
        </w:tc>
        <w:tc>
          <w:tcPr>
            <w:tcW w:w="837" w:type="dxa"/>
          </w:tcPr>
          <w:p w14:paraId="48F02449" w14:textId="77777777" w:rsidR="00983410" w:rsidRPr="00EC6833" w:rsidRDefault="00F63753" w:rsidP="00316AF4">
            <w:pPr>
              <w:jc w:val="center"/>
              <w:rPr>
                <w:b/>
                <w:sz w:val="24"/>
                <w:szCs w:val="24"/>
                <w:lang w:val="lt-LT"/>
              </w:rPr>
            </w:pPr>
            <w:r>
              <w:rPr>
                <w:b/>
                <w:sz w:val="24"/>
                <w:szCs w:val="24"/>
                <w:lang w:val="lt-LT"/>
              </w:rPr>
              <w:t>215</w:t>
            </w:r>
          </w:p>
        </w:tc>
        <w:tc>
          <w:tcPr>
            <w:tcW w:w="528" w:type="dxa"/>
          </w:tcPr>
          <w:p w14:paraId="3FACD22F" w14:textId="77777777" w:rsidR="00983410" w:rsidRPr="00EC6833" w:rsidRDefault="00740D58" w:rsidP="00316AF4">
            <w:pPr>
              <w:jc w:val="center"/>
              <w:rPr>
                <w:sz w:val="24"/>
                <w:szCs w:val="24"/>
                <w:lang w:val="lt-LT"/>
              </w:rPr>
            </w:pPr>
            <w:r>
              <w:rPr>
                <w:sz w:val="24"/>
                <w:szCs w:val="24"/>
                <w:lang w:val="lt-LT"/>
              </w:rPr>
              <w:t>55</w:t>
            </w:r>
          </w:p>
        </w:tc>
        <w:tc>
          <w:tcPr>
            <w:tcW w:w="545" w:type="dxa"/>
          </w:tcPr>
          <w:p w14:paraId="64082625" w14:textId="77777777" w:rsidR="00983410" w:rsidRPr="00EC6833" w:rsidRDefault="00740D58" w:rsidP="00316AF4">
            <w:pPr>
              <w:jc w:val="center"/>
              <w:rPr>
                <w:sz w:val="24"/>
                <w:szCs w:val="24"/>
                <w:lang w:val="lt-LT"/>
              </w:rPr>
            </w:pPr>
            <w:r>
              <w:rPr>
                <w:sz w:val="24"/>
                <w:szCs w:val="24"/>
                <w:lang w:val="lt-LT"/>
              </w:rPr>
              <w:t>53</w:t>
            </w:r>
          </w:p>
        </w:tc>
        <w:tc>
          <w:tcPr>
            <w:tcW w:w="558" w:type="dxa"/>
          </w:tcPr>
          <w:p w14:paraId="27AC47D0" w14:textId="77777777" w:rsidR="00983410" w:rsidRPr="00EC6833" w:rsidRDefault="00F63753" w:rsidP="00316AF4">
            <w:pPr>
              <w:jc w:val="center"/>
              <w:rPr>
                <w:sz w:val="24"/>
                <w:szCs w:val="24"/>
                <w:lang w:val="lt-LT"/>
              </w:rPr>
            </w:pPr>
            <w:r>
              <w:rPr>
                <w:sz w:val="24"/>
                <w:szCs w:val="24"/>
                <w:lang w:val="lt-LT"/>
              </w:rPr>
              <w:t>49</w:t>
            </w:r>
          </w:p>
        </w:tc>
        <w:tc>
          <w:tcPr>
            <w:tcW w:w="456" w:type="dxa"/>
            <w:gridSpan w:val="2"/>
          </w:tcPr>
          <w:p w14:paraId="174BBF65" w14:textId="77777777" w:rsidR="00983410" w:rsidRPr="00EC6833" w:rsidRDefault="00740D58" w:rsidP="00316AF4">
            <w:pPr>
              <w:jc w:val="center"/>
              <w:rPr>
                <w:sz w:val="24"/>
                <w:szCs w:val="24"/>
                <w:lang w:val="lt-LT"/>
              </w:rPr>
            </w:pPr>
            <w:r>
              <w:rPr>
                <w:sz w:val="24"/>
                <w:szCs w:val="24"/>
                <w:lang w:val="lt-LT"/>
              </w:rPr>
              <w:t>61</w:t>
            </w:r>
          </w:p>
        </w:tc>
        <w:tc>
          <w:tcPr>
            <w:tcW w:w="537" w:type="dxa"/>
          </w:tcPr>
          <w:p w14:paraId="4FFA4E72" w14:textId="77777777" w:rsidR="00983410" w:rsidRPr="00EC6833" w:rsidRDefault="00740D58" w:rsidP="00316AF4">
            <w:pPr>
              <w:jc w:val="center"/>
              <w:rPr>
                <w:sz w:val="24"/>
                <w:szCs w:val="24"/>
                <w:lang w:val="lt-LT"/>
              </w:rPr>
            </w:pPr>
            <w:r>
              <w:rPr>
                <w:sz w:val="24"/>
                <w:szCs w:val="24"/>
                <w:lang w:val="lt-LT"/>
              </w:rPr>
              <w:t>58</w:t>
            </w:r>
          </w:p>
        </w:tc>
        <w:tc>
          <w:tcPr>
            <w:tcW w:w="567" w:type="dxa"/>
          </w:tcPr>
          <w:p w14:paraId="50A05390" w14:textId="77777777" w:rsidR="00983410" w:rsidRPr="00EC6833" w:rsidRDefault="00812518" w:rsidP="00316AF4">
            <w:pPr>
              <w:jc w:val="center"/>
              <w:rPr>
                <w:sz w:val="24"/>
                <w:szCs w:val="24"/>
                <w:lang w:val="lt-LT"/>
              </w:rPr>
            </w:pPr>
            <w:r>
              <w:rPr>
                <w:sz w:val="24"/>
                <w:szCs w:val="24"/>
                <w:lang w:val="lt-LT"/>
              </w:rPr>
              <w:t>41</w:t>
            </w:r>
          </w:p>
        </w:tc>
        <w:tc>
          <w:tcPr>
            <w:tcW w:w="848" w:type="dxa"/>
          </w:tcPr>
          <w:p w14:paraId="31B2A796" w14:textId="77777777" w:rsidR="00983410" w:rsidRPr="00EC6833" w:rsidRDefault="00983410" w:rsidP="00316AF4">
            <w:pPr>
              <w:jc w:val="center"/>
              <w:rPr>
                <w:b/>
                <w:sz w:val="24"/>
                <w:szCs w:val="24"/>
                <w:lang w:val="lt-LT"/>
              </w:rPr>
            </w:pPr>
          </w:p>
        </w:tc>
        <w:tc>
          <w:tcPr>
            <w:tcW w:w="837" w:type="dxa"/>
          </w:tcPr>
          <w:p w14:paraId="2DD3EB07" w14:textId="77777777" w:rsidR="00983410" w:rsidRPr="00EC6833" w:rsidRDefault="00F63753" w:rsidP="00316AF4">
            <w:pPr>
              <w:jc w:val="center"/>
              <w:rPr>
                <w:b/>
                <w:sz w:val="24"/>
                <w:szCs w:val="24"/>
                <w:lang w:val="lt-LT"/>
              </w:rPr>
            </w:pPr>
            <w:r>
              <w:rPr>
                <w:b/>
                <w:sz w:val="24"/>
                <w:szCs w:val="24"/>
                <w:lang w:val="lt-LT"/>
              </w:rPr>
              <w:t>317</w:t>
            </w:r>
          </w:p>
        </w:tc>
        <w:tc>
          <w:tcPr>
            <w:tcW w:w="523" w:type="dxa"/>
          </w:tcPr>
          <w:p w14:paraId="35EC3499" w14:textId="77777777" w:rsidR="00983410" w:rsidRPr="00EC6833" w:rsidRDefault="00812518" w:rsidP="00316AF4">
            <w:pPr>
              <w:jc w:val="center"/>
              <w:rPr>
                <w:sz w:val="24"/>
                <w:szCs w:val="24"/>
                <w:lang w:val="lt-LT"/>
              </w:rPr>
            </w:pPr>
            <w:r>
              <w:rPr>
                <w:sz w:val="24"/>
                <w:szCs w:val="24"/>
                <w:lang w:val="lt-LT"/>
              </w:rPr>
              <w:t>48</w:t>
            </w:r>
          </w:p>
        </w:tc>
        <w:tc>
          <w:tcPr>
            <w:tcW w:w="525" w:type="dxa"/>
          </w:tcPr>
          <w:p w14:paraId="41AAAF3E" w14:textId="77777777" w:rsidR="00983410" w:rsidRPr="00EC6833" w:rsidRDefault="00812518" w:rsidP="00316AF4">
            <w:pPr>
              <w:jc w:val="center"/>
              <w:rPr>
                <w:sz w:val="24"/>
                <w:szCs w:val="24"/>
                <w:lang w:val="lt-LT"/>
              </w:rPr>
            </w:pPr>
            <w:r>
              <w:rPr>
                <w:sz w:val="24"/>
                <w:szCs w:val="24"/>
                <w:lang w:val="lt-LT"/>
              </w:rPr>
              <w:t>50</w:t>
            </w:r>
          </w:p>
        </w:tc>
        <w:tc>
          <w:tcPr>
            <w:tcW w:w="848" w:type="dxa"/>
          </w:tcPr>
          <w:p w14:paraId="4C11B94F" w14:textId="77777777" w:rsidR="00983410" w:rsidRPr="00EC6833" w:rsidRDefault="00983410" w:rsidP="00316AF4">
            <w:pPr>
              <w:jc w:val="center"/>
              <w:rPr>
                <w:b/>
                <w:sz w:val="24"/>
                <w:szCs w:val="24"/>
                <w:lang w:val="lt-LT"/>
              </w:rPr>
            </w:pPr>
          </w:p>
        </w:tc>
        <w:tc>
          <w:tcPr>
            <w:tcW w:w="838" w:type="dxa"/>
          </w:tcPr>
          <w:p w14:paraId="5EFEF918" w14:textId="77777777" w:rsidR="00983410" w:rsidRPr="00EC6833" w:rsidRDefault="00812518" w:rsidP="00316AF4">
            <w:pPr>
              <w:jc w:val="center"/>
              <w:rPr>
                <w:b/>
                <w:sz w:val="24"/>
                <w:szCs w:val="24"/>
                <w:lang w:val="lt-LT"/>
              </w:rPr>
            </w:pPr>
            <w:r>
              <w:rPr>
                <w:b/>
                <w:sz w:val="24"/>
                <w:szCs w:val="24"/>
                <w:lang w:val="lt-LT"/>
              </w:rPr>
              <w:t>98</w:t>
            </w:r>
          </w:p>
        </w:tc>
        <w:tc>
          <w:tcPr>
            <w:tcW w:w="944" w:type="dxa"/>
          </w:tcPr>
          <w:p w14:paraId="76A6EF0C" w14:textId="77777777" w:rsidR="00983410" w:rsidRPr="00EC6833" w:rsidRDefault="00983410" w:rsidP="00316AF4">
            <w:pPr>
              <w:jc w:val="center"/>
              <w:rPr>
                <w:b/>
                <w:sz w:val="24"/>
                <w:szCs w:val="24"/>
                <w:lang w:val="lt-LT"/>
              </w:rPr>
            </w:pPr>
          </w:p>
        </w:tc>
        <w:tc>
          <w:tcPr>
            <w:tcW w:w="892" w:type="dxa"/>
          </w:tcPr>
          <w:p w14:paraId="7D2D9DAF" w14:textId="77777777" w:rsidR="00983410" w:rsidRPr="00EC6833" w:rsidRDefault="00812518" w:rsidP="00316AF4">
            <w:pPr>
              <w:jc w:val="center"/>
              <w:rPr>
                <w:b/>
                <w:sz w:val="24"/>
                <w:szCs w:val="24"/>
                <w:lang w:val="lt-LT"/>
              </w:rPr>
            </w:pPr>
            <w:r>
              <w:rPr>
                <w:b/>
                <w:sz w:val="24"/>
                <w:szCs w:val="24"/>
                <w:lang w:val="lt-LT"/>
              </w:rPr>
              <w:t>630</w:t>
            </w:r>
          </w:p>
        </w:tc>
      </w:tr>
      <w:tr w:rsidR="00333F6B" w:rsidRPr="006E7739" w14:paraId="20225323" w14:textId="77777777" w:rsidTr="004A349C">
        <w:trPr>
          <w:trHeight w:val="323"/>
        </w:trPr>
        <w:tc>
          <w:tcPr>
            <w:tcW w:w="520" w:type="dxa"/>
            <w:vMerge w:val="restart"/>
          </w:tcPr>
          <w:p w14:paraId="65098D7C" w14:textId="77777777" w:rsidR="00760A08" w:rsidRPr="006E7739" w:rsidRDefault="00F04C2B" w:rsidP="00CF0C14">
            <w:pPr>
              <w:rPr>
                <w:sz w:val="18"/>
                <w:szCs w:val="18"/>
                <w:lang w:val="lt-LT"/>
              </w:rPr>
            </w:pPr>
            <w:r>
              <w:rPr>
                <w:sz w:val="18"/>
                <w:szCs w:val="18"/>
                <w:lang w:val="lt-LT"/>
              </w:rPr>
              <w:t>2</w:t>
            </w:r>
            <w:r w:rsidR="00760A08" w:rsidRPr="006E7739">
              <w:rPr>
                <w:sz w:val="18"/>
                <w:szCs w:val="18"/>
                <w:lang w:val="lt-LT"/>
              </w:rPr>
              <w:t>.</w:t>
            </w:r>
          </w:p>
        </w:tc>
        <w:tc>
          <w:tcPr>
            <w:tcW w:w="1444" w:type="dxa"/>
            <w:vMerge w:val="restart"/>
          </w:tcPr>
          <w:p w14:paraId="3A85B7FF" w14:textId="77777777" w:rsidR="00760A08" w:rsidRPr="006E7739" w:rsidRDefault="00760A08" w:rsidP="00CF0C14">
            <w:pPr>
              <w:rPr>
                <w:sz w:val="18"/>
                <w:szCs w:val="18"/>
                <w:lang w:val="lt-LT"/>
              </w:rPr>
            </w:pPr>
            <w:r w:rsidRPr="006E7739">
              <w:rPr>
                <w:sz w:val="18"/>
                <w:szCs w:val="18"/>
                <w:lang w:val="lt-LT"/>
              </w:rPr>
              <w:t xml:space="preserve">Kalvarijos sav. Sangrūdos </w:t>
            </w:r>
            <w:r w:rsidR="0067519C">
              <w:rPr>
                <w:sz w:val="18"/>
                <w:szCs w:val="18"/>
                <w:lang w:val="lt-LT"/>
              </w:rPr>
              <w:t>pagrindinė mokykla</w:t>
            </w:r>
          </w:p>
        </w:tc>
        <w:tc>
          <w:tcPr>
            <w:tcW w:w="592" w:type="dxa"/>
          </w:tcPr>
          <w:p w14:paraId="36F08555" w14:textId="77777777" w:rsidR="00760A08" w:rsidRPr="00760300" w:rsidRDefault="00611823" w:rsidP="00316AF4">
            <w:pPr>
              <w:jc w:val="center"/>
              <w:rPr>
                <w:sz w:val="24"/>
                <w:szCs w:val="24"/>
                <w:lang w:val="lt-LT"/>
              </w:rPr>
            </w:pPr>
            <w:r>
              <w:rPr>
                <w:sz w:val="24"/>
                <w:szCs w:val="24"/>
                <w:lang w:val="lt-LT"/>
              </w:rPr>
              <w:t>1</w:t>
            </w:r>
          </w:p>
        </w:tc>
        <w:tc>
          <w:tcPr>
            <w:tcW w:w="592" w:type="dxa"/>
          </w:tcPr>
          <w:p w14:paraId="4437E399" w14:textId="77777777" w:rsidR="00760A08" w:rsidRPr="00760300" w:rsidRDefault="00611823" w:rsidP="00316AF4">
            <w:pPr>
              <w:jc w:val="center"/>
              <w:rPr>
                <w:sz w:val="24"/>
                <w:szCs w:val="24"/>
                <w:lang w:val="lt-LT"/>
              </w:rPr>
            </w:pPr>
            <w:r>
              <w:rPr>
                <w:sz w:val="24"/>
                <w:szCs w:val="24"/>
                <w:lang w:val="lt-LT"/>
              </w:rPr>
              <w:t>1</w:t>
            </w:r>
          </w:p>
        </w:tc>
        <w:tc>
          <w:tcPr>
            <w:tcW w:w="496" w:type="dxa"/>
          </w:tcPr>
          <w:p w14:paraId="2F2336A1" w14:textId="77777777" w:rsidR="00760A08" w:rsidRPr="00760300" w:rsidRDefault="00611823" w:rsidP="00316AF4">
            <w:pPr>
              <w:jc w:val="center"/>
              <w:rPr>
                <w:sz w:val="24"/>
                <w:szCs w:val="24"/>
                <w:lang w:val="lt-LT"/>
              </w:rPr>
            </w:pPr>
            <w:r>
              <w:rPr>
                <w:sz w:val="24"/>
                <w:szCs w:val="24"/>
                <w:lang w:val="lt-LT"/>
              </w:rPr>
              <w:t>1</w:t>
            </w:r>
          </w:p>
        </w:tc>
        <w:tc>
          <w:tcPr>
            <w:tcW w:w="500" w:type="dxa"/>
          </w:tcPr>
          <w:p w14:paraId="74F3945A" w14:textId="77777777" w:rsidR="00760A08" w:rsidRPr="00760300" w:rsidRDefault="00611823" w:rsidP="00316AF4">
            <w:pPr>
              <w:jc w:val="center"/>
              <w:rPr>
                <w:sz w:val="24"/>
                <w:szCs w:val="24"/>
                <w:lang w:val="lt-LT"/>
              </w:rPr>
            </w:pPr>
            <w:r>
              <w:rPr>
                <w:sz w:val="24"/>
                <w:szCs w:val="24"/>
                <w:lang w:val="lt-LT"/>
              </w:rPr>
              <w:t>1</w:t>
            </w:r>
          </w:p>
        </w:tc>
        <w:tc>
          <w:tcPr>
            <w:tcW w:w="847" w:type="dxa"/>
          </w:tcPr>
          <w:p w14:paraId="3F8F470B" w14:textId="77777777" w:rsidR="00760A08" w:rsidRPr="004A349C" w:rsidRDefault="004A349C" w:rsidP="00316AF4">
            <w:pPr>
              <w:jc w:val="center"/>
              <w:rPr>
                <w:b/>
                <w:sz w:val="24"/>
                <w:szCs w:val="24"/>
                <w:lang w:val="lt-LT"/>
              </w:rPr>
            </w:pPr>
            <w:r w:rsidRPr="004A349C">
              <w:rPr>
                <w:b/>
                <w:sz w:val="24"/>
                <w:szCs w:val="24"/>
                <w:lang w:val="lt-LT"/>
              </w:rPr>
              <w:t>4</w:t>
            </w:r>
          </w:p>
        </w:tc>
        <w:tc>
          <w:tcPr>
            <w:tcW w:w="837" w:type="dxa"/>
          </w:tcPr>
          <w:p w14:paraId="76A53EB2" w14:textId="77777777" w:rsidR="00760A08" w:rsidRPr="00FA2DFC" w:rsidRDefault="00760A08" w:rsidP="00316AF4">
            <w:pPr>
              <w:jc w:val="center"/>
              <w:rPr>
                <w:b/>
                <w:sz w:val="24"/>
                <w:szCs w:val="24"/>
                <w:lang w:val="lt-LT"/>
              </w:rPr>
            </w:pPr>
          </w:p>
        </w:tc>
        <w:tc>
          <w:tcPr>
            <w:tcW w:w="528" w:type="dxa"/>
          </w:tcPr>
          <w:p w14:paraId="3C631A5E" w14:textId="77777777" w:rsidR="00760A08" w:rsidRPr="00760300" w:rsidRDefault="00611823" w:rsidP="00316AF4">
            <w:pPr>
              <w:jc w:val="center"/>
              <w:rPr>
                <w:sz w:val="24"/>
                <w:szCs w:val="24"/>
                <w:lang w:val="lt-LT"/>
              </w:rPr>
            </w:pPr>
            <w:r>
              <w:rPr>
                <w:sz w:val="24"/>
                <w:szCs w:val="24"/>
                <w:lang w:val="lt-LT"/>
              </w:rPr>
              <w:t>1</w:t>
            </w:r>
          </w:p>
        </w:tc>
        <w:tc>
          <w:tcPr>
            <w:tcW w:w="545" w:type="dxa"/>
          </w:tcPr>
          <w:p w14:paraId="40F74A9C" w14:textId="77777777" w:rsidR="00760A08" w:rsidRPr="00760300" w:rsidRDefault="00611823" w:rsidP="00316AF4">
            <w:pPr>
              <w:jc w:val="center"/>
              <w:rPr>
                <w:sz w:val="24"/>
                <w:szCs w:val="24"/>
                <w:lang w:val="lt-LT"/>
              </w:rPr>
            </w:pPr>
            <w:r>
              <w:rPr>
                <w:sz w:val="24"/>
                <w:szCs w:val="24"/>
                <w:lang w:val="lt-LT"/>
              </w:rPr>
              <w:t>1</w:t>
            </w:r>
          </w:p>
        </w:tc>
        <w:tc>
          <w:tcPr>
            <w:tcW w:w="558" w:type="dxa"/>
          </w:tcPr>
          <w:p w14:paraId="69F620EE" w14:textId="77777777" w:rsidR="00760A08" w:rsidRPr="00760300" w:rsidRDefault="00611823" w:rsidP="00316AF4">
            <w:pPr>
              <w:jc w:val="center"/>
              <w:rPr>
                <w:sz w:val="24"/>
                <w:szCs w:val="24"/>
                <w:lang w:val="lt-LT"/>
              </w:rPr>
            </w:pPr>
            <w:r>
              <w:rPr>
                <w:sz w:val="24"/>
                <w:szCs w:val="24"/>
                <w:lang w:val="lt-LT"/>
              </w:rPr>
              <w:t>1</w:t>
            </w:r>
          </w:p>
        </w:tc>
        <w:tc>
          <w:tcPr>
            <w:tcW w:w="456" w:type="dxa"/>
            <w:gridSpan w:val="2"/>
          </w:tcPr>
          <w:p w14:paraId="225A37A2" w14:textId="77777777" w:rsidR="00760A08" w:rsidRPr="00760300" w:rsidRDefault="00611823" w:rsidP="00316AF4">
            <w:pPr>
              <w:jc w:val="center"/>
              <w:rPr>
                <w:sz w:val="24"/>
                <w:szCs w:val="24"/>
                <w:lang w:val="lt-LT"/>
              </w:rPr>
            </w:pPr>
            <w:r>
              <w:rPr>
                <w:sz w:val="24"/>
                <w:szCs w:val="24"/>
                <w:lang w:val="lt-LT"/>
              </w:rPr>
              <w:t>1</w:t>
            </w:r>
          </w:p>
        </w:tc>
        <w:tc>
          <w:tcPr>
            <w:tcW w:w="537" w:type="dxa"/>
          </w:tcPr>
          <w:p w14:paraId="7A150E46" w14:textId="77777777" w:rsidR="00760A08" w:rsidRPr="00760300" w:rsidRDefault="00611823" w:rsidP="00316AF4">
            <w:pPr>
              <w:jc w:val="center"/>
              <w:rPr>
                <w:sz w:val="24"/>
                <w:szCs w:val="24"/>
                <w:lang w:val="lt-LT"/>
              </w:rPr>
            </w:pPr>
            <w:r>
              <w:rPr>
                <w:sz w:val="24"/>
                <w:szCs w:val="24"/>
                <w:lang w:val="lt-LT"/>
              </w:rPr>
              <w:t>1</w:t>
            </w:r>
          </w:p>
        </w:tc>
        <w:tc>
          <w:tcPr>
            <w:tcW w:w="567" w:type="dxa"/>
          </w:tcPr>
          <w:p w14:paraId="14D19E20" w14:textId="77777777" w:rsidR="00760A08" w:rsidRPr="00760300" w:rsidRDefault="00611823" w:rsidP="00316AF4">
            <w:pPr>
              <w:jc w:val="center"/>
              <w:rPr>
                <w:sz w:val="24"/>
                <w:szCs w:val="24"/>
                <w:lang w:val="lt-LT"/>
              </w:rPr>
            </w:pPr>
            <w:r>
              <w:rPr>
                <w:sz w:val="24"/>
                <w:szCs w:val="24"/>
                <w:lang w:val="lt-LT"/>
              </w:rPr>
              <w:t>1</w:t>
            </w:r>
          </w:p>
        </w:tc>
        <w:tc>
          <w:tcPr>
            <w:tcW w:w="848" w:type="dxa"/>
          </w:tcPr>
          <w:p w14:paraId="48ABED7E" w14:textId="77777777" w:rsidR="00760A08" w:rsidRPr="00BC7448" w:rsidRDefault="004A349C" w:rsidP="00316AF4">
            <w:pPr>
              <w:jc w:val="center"/>
              <w:rPr>
                <w:b/>
                <w:sz w:val="24"/>
                <w:szCs w:val="24"/>
                <w:lang w:val="lt-LT"/>
              </w:rPr>
            </w:pPr>
            <w:r>
              <w:rPr>
                <w:b/>
                <w:sz w:val="24"/>
                <w:szCs w:val="24"/>
                <w:lang w:val="lt-LT"/>
              </w:rPr>
              <w:t>6</w:t>
            </w:r>
          </w:p>
        </w:tc>
        <w:tc>
          <w:tcPr>
            <w:tcW w:w="837" w:type="dxa"/>
          </w:tcPr>
          <w:p w14:paraId="06C2D9A3" w14:textId="77777777" w:rsidR="00760A08" w:rsidRPr="00BC7448" w:rsidRDefault="00760A08" w:rsidP="00316AF4">
            <w:pPr>
              <w:jc w:val="center"/>
              <w:rPr>
                <w:b/>
                <w:sz w:val="24"/>
                <w:szCs w:val="24"/>
                <w:lang w:val="lt-LT"/>
              </w:rPr>
            </w:pPr>
          </w:p>
        </w:tc>
        <w:tc>
          <w:tcPr>
            <w:tcW w:w="523" w:type="dxa"/>
          </w:tcPr>
          <w:p w14:paraId="7C23F40A" w14:textId="77777777" w:rsidR="00760A08" w:rsidRPr="00760300" w:rsidRDefault="00760A08" w:rsidP="00316AF4">
            <w:pPr>
              <w:jc w:val="center"/>
              <w:rPr>
                <w:sz w:val="24"/>
                <w:szCs w:val="24"/>
                <w:lang w:val="lt-LT"/>
              </w:rPr>
            </w:pPr>
          </w:p>
        </w:tc>
        <w:tc>
          <w:tcPr>
            <w:tcW w:w="525" w:type="dxa"/>
          </w:tcPr>
          <w:p w14:paraId="0A561BD2" w14:textId="77777777" w:rsidR="00760A08" w:rsidRPr="00760300" w:rsidRDefault="00760A08" w:rsidP="00316AF4">
            <w:pPr>
              <w:jc w:val="center"/>
              <w:rPr>
                <w:sz w:val="24"/>
                <w:szCs w:val="24"/>
                <w:lang w:val="lt-LT"/>
              </w:rPr>
            </w:pPr>
          </w:p>
        </w:tc>
        <w:tc>
          <w:tcPr>
            <w:tcW w:w="848" w:type="dxa"/>
          </w:tcPr>
          <w:p w14:paraId="24760841" w14:textId="77777777" w:rsidR="00760A08" w:rsidRPr="00985CDD" w:rsidRDefault="00760A08" w:rsidP="00316AF4">
            <w:pPr>
              <w:jc w:val="center"/>
              <w:rPr>
                <w:b/>
                <w:sz w:val="24"/>
                <w:szCs w:val="24"/>
                <w:lang w:val="lt-LT"/>
              </w:rPr>
            </w:pPr>
          </w:p>
        </w:tc>
        <w:tc>
          <w:tcPr>
            <w:tcW w:w="838" w:type="dxa"/>
          </w:tcPr>
          <w:p w14:paraId="5F276B98" w14:textId="77777777" w:rsidR="00760A08" w:rsidRPr="00985CDD" w:rsidRDefault="00760A08" w:rsidP="00316AF4">
            <w:pPr>
              <w:jc w:val="center"/>
              <w:rPr>
                <w:b/>
                <w:sz w:val="24"/>
                <w:szCs w:val="24"/>
                <w:lang w:val="lt-LT"/>
              </w:rPr>
            </w:pPr>
          </w:p>
        </w:tc>
        <w:tc>
          <w:tcPr>
            <w:tcW w:w="944" w:type="dxa"/>
          </w:tcPr>
          <w:p w14:paraId="06579916" w14:textId="77777777" w:rsidR="00760A08" w:rsidRPr="006E7739" w:rsidRDefault="004A349C" w:rsidP="00316AF4">
            <w:pPr>
              <w:jc w:val="center"/>
              <w:rPr>
                <w:b/>
                <w:sz w:val="24"/>
                <w:szCs w:val="24"/>
                <w:lang w:val="lt-LT"/>
              </w:rPr>
            </w:pPr>
            <w:r>
              <w:rPr>
                <w:b/>
                <w:sz w:val="24"/>
                <w:szCs w:val="24"/>
                <w:lang w:val="lt-LT"/>
              </w:rPr>
              <w:t>10</w:t>
            </w:r>
          </w:p>
        </w:tc>
        <w:tc>
          <w:tcPr>
            <w:tcW w:w="892" w:type="dxa"/>
          </w:tcPr>
          <w:p w14:paraId="6998A5ED" w14:textId="77777777" w:rsidR="00760A08" w:rsidRPr="006E7739" w:rsidRDefault="00760A08" w:rsidP="00316AF4">
            <w:pPr>
              <w:jc w:val="center"/>
              <w:rPr>
                <w:b/>
                <w:sz w:val="24"/>
                <w:szCs w:val="24"/>
                <w:lang w:val="lt-LT"/>
              </w:rPr>
            </w:pPr>
          </w:p>
        </w:tc>
      </w:tr>
      <w:tr w:rsidR="00333F6B" w:rsidRPr="006E7739" w14:paraId="5211E5D0" w14:textId="77777777" w:rsidTr="004A349C">
        <w:trPr>
          <w:trHeight w:val="305"/>
        </w:trPr>
        <w:tc>
          <w:tcPr>
            <w:tcW w:w="520" w:type="dxa"/>
            <w:vMerge/>
          </w:tcPr>
          <w:p w14:paraId="5FDC179E" w14:textId="77777777" w:rsidR="00760A08" w:rsidRPr="006E7739" w:rsidRDefault="00760A08" w:rsidP="00CF0C14">
            <w:pPr>
              <w:rPr>
                <w:sz w:val="18"/>
                <w:szCs w:val="18"/>
                <w:lang w:val="lt-LT"/>
              </w:rPr>
            </w:pPr>
          </w:p>
        </w:tc>
        <w:tc>
          <w:tcPr>
            <w:tcW w:w="1444" w:type="dxa"/>
            <w:vMerge/>
            <w:tcBorders>
              <w:bottom w:val="single" w:sz="4" w:space="0" w:color="auto"/>
            </w:tcBorders>
          </w:tcPr>
          <w:p w14:paraId="1982E131" w14:textId="77777777" w:rsidR="00760A08" w:rsidRPr="006E7739" w:rsidRDefault="00760A08" w:rsidP="00CF0C14">
            <w:pPr>
              <w:rPr>
                <w:sz w:val="18"/>
                <w:szCs w:val="18"/>
                <w:lang w:val="lt-LT"/>
              </w:rPr>
            </w:pPr>
          </w:p>
        </w:tc>
        <w:tc>
          <w:tcPr>
            <w:tcW w:w="592" w:type="dxa"/>
            <w:tcBorders>
              <w:bottom w:val="single" w:sz="4" w:space="0" w:color="auto"/>
            </w:tcBorders>
          </w:tcPr>
          <w:p w14:paraId="4D05D1A4" w14:textId="77777777" w:rsidR="00760A08" w:rsidRPr="00760300" w:rsidRDefault="001A47CF" w:rsidP="00316AF4">
            <w:pPr>
              <w:jc w:val="center"/>
              <w:rPr>
                <w:sz w:val="24"/>
                <w:szCs w:val="24"/>
                <w:lang w:val="lt-LT"/>
              </w:rPr>
            </w:pPr>
            <w:r>
              <w:rPr>
                <w:sz w:val="24"/>
                <w:szCs w:val="24"/>
                <w:lang w:val="lt-LT"/>
              </w:rPr>
              <w:t>14</w:t>
            </w:r>
          </w:p>
        </w:tc>
        <w:tc>
          <w:tcPr>
            <w:tcW w:w="592" w:type="dxa"/>
            <w:tcBorders>
              <w:bottom w:val="single" w:sz="4" w:space="0" w:color="auto"/>
            </w:tcBorders>
          </w:tcPr>
          <w:p w14:paraId="73486D4C" w14:textId="77777777" w:rsidR="00760A08" w:rsidRPr="00760300" w:rsidRDefault="004A349C" w:rsidP="00316AF4">
            <w:pPr>
              <w:jc w:val="center"/>
              <w:rPr>
                <w:sz w:val="24"/>
                <w:szCs w:val="24"/>
                <w:lang w:val="lt-LT"/>
              </w:rPr>
            </w:pPr>
            <w:r>
              <w:rPr>
                <w:sz w:val="24"/>
                <w:szCs w:val="24"/>
                <w:lang w:val="lt-LT"/>
              </w:rPr>
              <w:t>9</w:t>
            </w:r>
          </w:p>
        </w:tc>
        <w:tc>
          <w:tcPr>
            <w:tcW w:w="496" w:type="dxa"/>
            <w:tcBorders>
              <w:bottom w:val="single" w:sz="4" w:space="0" w:color="auto"/>
            </w:tcBorders>
          </w:tcPr>
          <w:p w14:paraId="3C95EBF4" w14:textId="77777777" w:rsidR="00760A08" w:rsidRPr="00760300" w:rsidRDefault="004A349C" w:rsidP="00316AF4">
            <w:pPr>
              <w:jc w:val="center"/>
              <w:rPr>
                <w:sz w:val="24"/>
                <w:szCs w:val="24"/>
                <w:lang w:val="lt-LT"/>
              </w:rPr>
            </w:pPr>
            <w:r>
              <w:rPr>
                <w:sz w:val="24"/>
                <w:szCs w:val="24"/>
                <w:lang w:val="lt-LT"/>
              </w:rPr>
              <w:t>16</w:t>
            </w:r>
          </w:p>
        </w:tc>
        <w:tc>
          <w:tcPr>
            <w:tcW w:w="500" w:type="dxa"/>
          </w:tcPr>
          <w:p w14:paraId="5E89C67B" w14:textId="77777777" w:rsidR="00760A08" w:rsidRPr="00760300" w:rsidRDefault="004A349C" w:rsidP="00316AF4">
            <w:pPr>
              <w:jc w:val="center"/>
              <w:rPr>
                <w:sz w:val="24"/>
                <w:szCs w:val="24"/>
                <w:lang w:val="lt-LT"/>
              </w:rPr>
            </w:pPr>
            <w:r>
              <w:rPr>
                <w:sz w:val="24"/>
                <w:szCs w:val="24"/>
                <w:lang w:val="lt-LT"/>
              </w:rPr>
              <w:t>20</w:t>
            </w:r>
          </w:p>
        </w:tc>
        <w:tc>
          <w:tcPr>
            <w:tcW w:w="847" w:type="dxa"/>
          </w:tcPr>
          <w:p w14:paraId="66904A87" w14:textId="77777777" w:rsidR="00760A08" w:rsidRPr="00FA2DFC" w:rsidRDefault="00760A08" w:rsidP="00316AF4">
            <w:pPr>
              <w:jc w:val="center"/>
              <w:rPr>
                <w:b/>
                <w:sz w:val="24"/>
                <w:szCs w:val="24"/>
                <w:lang w:val="lt-LT"/>
              </w:rPr>
            </w:pPr>
          </w:p>
        </w:tc>
        <w:tc>
          <w:tcPr>
            <w:tcW w:w="837" w:type="dxa"/>
          </w:tcPr>
          <w:p w14:paraId="488801D2" w14:textId="77777777" w:rsidR="00760A08" w:rsidRPr="004A349C" w:rsidRDefault="00A15DA1" w:rsidP="00316AF4">
            <w:pPr>
              <w:jc w:val="center"/>
              <w:rPr>
                <w:b/>
                <w:sz w:val="24"/>
                <w:szCs w:val="24"/>
                <w:lang w:val="lt-LT"/>
              </w:rPr>
            </w:pPr>
            <w:r>
              <w:rPr>
                <w:b/>
                <w:sz w:val="24"/>
                <w:szCs w:val="24"/>
                <w:lang w:val="lt-LT"/>
              </w:rPr>
              <w:t>59</w:t>
            </w:r>
          </w:p>
        </w:tc>
        <w:tc>
          <w:tcPr>
            <w:tcW w:w="528" w:type="dxa"/>
          </w:tcPr>
          <w:p w14:paraId="24BABAE5" w14:textId="77777777" w:rsidR="00760A08" w:rsidRPr="00760300" w:rsidRDefault="004A349C" w:rsidP="00316AF4">
            <w:pPr>
              <w:jc w:val="center"/>
              <w:rPr>
                <w:sz w:val="24"/>
                <w:szCs w:val="24"/>
                <w:lang w:val="lt-LT"/>
              </w:rPr>
            </w:pPr>
            <w:r>
              <w:rPr>
                <w:sz w:val="24"/>
                <w:szCs w:val="24"/>
                <w:lang w:val="lt-LT"/>
              </w:rPr>
              <w:t>12</w:t>
            </w:r>
          </w:p>
        </w:tc>
        <w:tc>
          <w:tcPr>
            <w:tcW w:w="545" w:type="dxa"/>
          </w:tcPr>
          <w:p w14:paraId="2AA0A25C" w14:textId="77777777" w:rsidR="00760A08" w:rsidRPr="00760300" w:rsidRDefault="004A349C" w:rsidP="00316AF4">
            <w:pPr>
              <w:jc w:val="center"/>
              <w:rPr>
                <w:sz w:val="24"/>
                <w:szCs w:val="24"/>
                <w:lang w:val="lt-LT"/>
              </w:rPr>
            </w:pPr>
            <w:r>
              <w:rPr>
                <w:sz w:val="24"/>
                <w:szCs w:val="24"/>
                <w:lang w:val="lt-LT"/>
              </w:rPr>
              <w:t>14</w:t>
            </w:r>
          </w:p>
        </w:tc>
        <w:tc>
          <w:tcPr>
            <w:tcW w:w="558" w:type="dxa"/>
          </w:tcPr>
          <w:p w14:paraId="6F815B9E" w14:textId="77777777" w:rsidR="00760A08" w:rsidRPr="00760300" w:rsidRDefault="001A47CF" w:rsidP="00316AF4">
            <w:pPr>
              <w:jc w:val="center"/>
              <w:rPr>
                <w:sz w:val="24"/>
                <w:szCs w:val="24"/>
                <w:lang w:val="lt-LT"/>
              </w:rPr>
            </w:pPr>
            <w:r>
              <w:rPr>
                <w:sz w:val="24"/>
                <w:szCs w:val="24"/>
                <w:lang w:val="lt-LT"/>
              </w:rPr>
              <w:t>11</w:t>
            </w:r>
          </w:p>
        </w:tc>
        <w:tc>
          <w:tcPr>
            <w:tcW w:w="456" w:type="dxa"/>
            <w:gridSpan w:val="2"/>
          </w:tcPr>
          <w:p w14:paraId="50A49F14" w14:textId="77777777" w:rsidR="00760A08" w:rsidRPr="00760300" w:rsidRDefault="001A47CF" w:rsidP="00316AF4">
            <w:pPr>
              <w:jc w:val="center"/>
              <w:rPr>
                <w:sz w:val="24"/>
                <w:szCs w:val="24"/>
                <w:lang w:val="lt-LT"/>
              </w:rPr>
            </w:pPr>
            <w:r>
              <w:rPr>
                <w:sz w:val="24"/>
                <w:szCs w:val="24"/>
                <w:lang w:val="lt-LT"/>
              </w:rPr>
              <w:t>10</w:t>
            </w:r>
          </w:p>
        </w:tc>
        <w:tc>
          <w:tcPr>
            <w:tcW w:w="537" w:type="dxa"/>
          </w:tcPr>
          <w:p w14:paraId="5677A4A5" w14:textId="77777777" w:rsidR="00760A08" w:rsidRPr="00760300" w:rsidRDefault="004A349C" w:rsidP="00316AF4">
            <w:pPr>
              <w:jc w:val="center"/>
              <w:rPr>
                <w:sz w:val="24"/>
                <w:szCs w:val="24"/>
                <w:lang w:val="lt-LT"/>
              </w:rPr>
            </w:pPr>
            <w:r>
              <w:rPr>
                <w:sz w:val="24"/>
                <w:szCs w:val="24"/>
                <w:lang w:val="lt-LT"/>
              </w:rPr>
              <w:t>9</w:t>
            </w:r>
          </w:p>
        </w:tc>
        <w:tc>
          <w:tcPr>
            <w:tcW w:w="567" w:type="dxa"/>
          </w:tcPr>
          <w:p w14:paraId="46F43ABD" w14:textId="77777777" w:rsidR="00760A08" w:rsidRPr="00760300" w:rsidRDefault="004A349C" w:rsidP="00316AF4">
            <w:pPr>
              <w:jc w:val="center"/>
              <w:rPr>
                <w:sz w:val="24"/>
                <w:szCs w:val="24"/>
                <w:lang w:val="lt-LT"/>
              </w:rPr>
            </w:pPr>
            <w:r>
              <w:rPr>
                <w:sz w:val="24"/>
                <w:szCs w:val="24"/>
                <w:lang w:val="lt-LT"/>
              </w:rPr>
              <w:t>9</w:t>
            </w:r>
          </w:p>
        </w:tc>
        <w:tc>
          <w:tcPr>
            <w:tcW w:w="848" w:type="dxa"/>
          </w:tcPr>
          <w:p w14:paraId="227E349C" w14:textId="77777777" w:rsidR="00760A08" w:rsidRPr="00BC7448" w:rsidRDefault="00760A08" w:rsidP="00316AF4">
            <w:pPr>
              <w:jc w:val="center"/>
              <w:rPr>
                <w:b/>
                <w:sz w:val="24"/>
                <w:szCs w:val="24"/>
                <w:lang w:val="lt-LT"/>
              </w:rPr>
            </w:pPr>
          </w:p>
        </w:tc>
        <w:tc>
          <w:tcPr>
            <w:tcW w:w="837" w:type="dxa"/>
          </w:tcPr>
          <w:p w14:paraId="5EB5173E" w14:textId="77777777" w:rsidR="00760A08" w:rsidRPr="00BC7448" w:rsidRDefault="001A47CF" w:rsidP="00316AF4">
            <w:pPr>
              <w:jc w:val="center"/>
              <w:rPr>
                <w:b/>
                <w:sz w:val="24"/>
                <w:szCs w:val="24"/>
                <w:lang w:val="lt-LT"/>
              </w:rPr>
            </w:pPr>
            <w:r>
              <w:rPr>
                <w:b/>
                <w:sz w:val="24"/>
                <w:szCs w:val="24"/>
                <w:lang w:val="lt-LT"/>
              </w:rPr>
              <w:t>65</w:t>
            </w:r>
          </w:p>
        </w:tc>
        <w:tc>
          <w:tcPr>
            <w:tcW w:w="523" w:type="dxa"/>
          </w:tcPr>
          <w:p w14:paraId="644985CE" w14:textId="77777777" w:rsidR="00760A08" w:rsidRPr="00760300" w:rsidRDefault="00760A08" w:rsidP="00316AF4">
            <w:pPr>
              <w:jc w:val="center"/>
              <w:rPr>
                <w:sz w:val="24"/>
                <w:szCs w:val="24"/>
                <w:lang w:val="lt-LT"/>
              </w:rPr>
            </w:pPr>
          </w:p>
        </w:tc>
        <w:tc>
          <w:tcPr>
            <w:tcW w:w="525" w:type="dxa"/>
          </w:tcPr>
          <w:p w14:paraId="739F1955" w14:textId="77777777" w:rsidR="00760A08" w:rsidRPr="00760300" w:rsidRDefault="00760A08" w:rsidP="00316AF4">
            <w:pPr>
              <w:jc w:val="center"/>
              <w:rPr>
                <w:sz w:val="24"/>
                <w:szCs w:val="24"/>
                <w:lang w:val="lt-LT"/>
              </w:rPr>
            </w:pPr>
          </w:p>
        </w:tc>
        <w:tc>
          <w:tcPr>
            <w:tcW w:w="848" w:type="dxa"/>
          </w:tcPr>
          <w:p w14:paraId="399BC87E" w14:textId="77777777" w:rsidR="00760A08" w:rsidRPr="00985CDD" w:rsidRDefault="00760A08" w:rsidP="00316AF4">
            <w:pPr>
              <w:jc w:val="center"/>
              <w:rPr>
                <w:b/>
                <w:sz w:val="24"/>
                <w:szCs w:val="24"/>
                <w:lang w:val="lt-LT"/>
              </w:rPr>
            </w:pPr>
          </w:p>
        </w:tc>
        <w:tc>
          <w:tcPr>
            <w:tcW w:w="838" w:type="dxa"/>
          </w:tcPr>
          <w:p w14:paraId="286751EE" w14:textId="77777777" w:rsidR="00760A08" w:rsidRPr="00985CDD" w:rsidRDefault="00760A08" w:rsidP="00316AF4">
            <w:pPr>
              <w:jc w:val="center"/>
              <w:rPr>
                <w:b/>
                <w:sz w:val="24"/>
                <w:szCs w:val="24"/>
                <w:lang w:val="lt-LT"/>
              </w:rPr>
            </w:pPr>
          </w:p>
        </w:tc>
        <w:tc>
          <w:tcPr>
            <w:tcW w:w="944" w:type="dxa"/>
          </w:tcPr>
          <w:p w14:paraId="1EBEEE3B" w14:textId="77777777" w:rsidR="00760A08" w:rsidRPr="006E7739" w:rsidRDefault="00760A08" w:rsidP="00316AF4">
            <w:pPr>
              <w:jc w:val="center"/>
              <w:rPr>
                <w:b/>
                <w:sz w:val="24"/>
                <w:szCs w:val="24"/>
                <w:lang w:val="lt-LT"/>
              </w:rPr>
            </w:pPr>
          </w:p>
        </w:tc>
        <w:tc>
          <w:tcPr>
            <w:tcW w:w="892" w:type="dxa"/>
          </w:tcPr>
          <w:p w14:paraId="1DC60DF3" w14:textId="77777777" w:rsidR="00760A08" w:rsidRPr="006E7739" w:rsidRDefault="004A349C" w:rsidP="00316AF4">
            <w:pPr>
              <w:jc w:val="center"/>
              <w:rPr>
                <w:b/>
                <w:sz w:val="24"/>
                <w:szCs w:val="24"/>
                <w:lang w:val="lt-LT"/>
              </w:rPr>
            </w:pPr>
            <w:r>
              <w:rPr>
                <w:b/>
                <w:sz w:val="24"/>
                <w:szCs w:val="24"/>
                <w:lang w:val="lt-LT"/>
              </w:rPr>
              <w:t>124</w:t>
            </w:r>
          </w:p>
        </w:tc>
      </w:tr>
      <w:tr w:rsidR="00333F6B" w:rsidRPr="006E7739" w14:paraId="28CBB215" w14:textId="77777777" w:rsidTr="004A349C">
        <w:trPr>
          <w:trHeight w:val="396"/>
        </w:trPr>
        <w:tc>
          <w:tcPr>
            <w:tcW w:w="520" w:type="dxa"/>
            <w:vMerge/>
          </w:tcPr>
          <w:p w14:paraId="13AA41CB" w14:textId="77777777" w:rsidR="00787581" w:rsidRPr="006E7739" w:rsidRDefault="00787581" w:rsidP="00CF0C14">
            <w:pPr>
              <w:rPr>
                <w:sz w:val="18"/>
                <w:szCs w:val="18"/>
                <w:lang w:val="lt-LT"/>
              </w:rPr>
            </w:pPr>
          </w:p>
        </w:tc>
        <w:tc>
          <w:tcPr>
            <w:tcW w:w="1444" w:type="dxa"/>
            <w:vMerge/>
          </w:tcPr>
          <w:p w14:paraId="05AACB70" w14:textId="77777777" w:rsidR="00787581" w:rsidRDefault="00787581" w:rsidP="00CF0C14">
            <w:pPr>
              <w:rPr>
                <w:sz w:val="18"/>
                <w:szCs w:val="18"/>
                <w:lang w:val="lt-LT"/>
              </w:rPr>
            </w:pPr>
          </w:p>
        </w:tc>
        <w:tc>
          <w:tcPr>
            <w:tcW w:w="592" w:type="dxa"/>
            <w:tcBorders>
              <w:top w:val="nil"/>
            </w:tcBorders>
          </w:tcPr>
          <w:p w14:paraId="044B2E21" w14:textId="77777777" w:rsidR="00787581" w:rsidRDefault="00787581" w:rsidP="00316AF4">
            <w:pPr>
              <w:jc w:val="center"/>
              <w:rPr>
                <w:sz w:val="24"/>
                <w:szCs w:val="24"/>
                <w:lang w:val="lt-LT"/>
              </w:rPr>
            </w:pPr>
          </w:p>
        </w:tc>
        <w:tc>
          <w:tcPr>
            <w:tcW w:w="592" w:type="dxa"/>
            <w:tcBorders>
              <w:top w:val="nil"/>
            </w:tcBorders>
          </w:tcPr>
          <w:p w14:paraId="5335626E" w14:textId="77777777" w:rsidR="00787581" w:rsidRDefault="00787581" w:rsidP="00316AF4">
            <w:pPr>
              <w:jc w:val="center"/>
              <w:rPr>
                <w:sz w:val="24"/>
                <w:szCs w:val="24"/>
                <w:lang w:val="lt-LT"/>
              </w:rPr>
            </w:pPr>
          </w:p>
        </w:tc>
        <w:tc>
          <w:tcPr>
            <w:tcW w:w="496" w:type="dxa"/>
          </w:tcPr>
          <w:p w14:paraId="420E09E0" w14:textId="77777777" w:rsidR="00787581" w:rsidRDefault="00787581" w:rsidP="00316AF4">
            <w:pPr>
              <w:jc w:val="center"/>
              <w:rPr>
                <w:sz w:val="24"/>
                <w:szCs w:val="24"/>
                <w:lang w:val="lt-LT"/>
              </w:rPr>
            </w:pPr>
          </w:p>
        </w:tc>
        <w:tc>
          <w:tcPr>
            <w:tcW w:w="500" w:type="dxa"/>
          </w:tcPr>
          <w:p w14:paraId="2F9DB024" w14:textId="77777777" w:rsidR="00787581" w:rsidRDefault="00787581" w:rsidP="00316AF4">
            <w:pPr>
              <w:jc w:val="center"/>
              <w:rPr>
                <w:sz w:val="24"/>
                <w:szCs w:val="24"/>
                <w:lang w:val="lt-LT"/>
              </w:rPr>
            </w:pPr>
          </w:p>
        </w:tc>
        <w:tc>
          <w:tcPr>
            <w:tcW w:w="847" w:type="dxa"/>
          </w:tcPr>
          <w:p w14:paraId="4F7B1FC8" w14:textId="77777777" w:rsidR="00787581" w:rsidRPr="001B0BBE" w:rsidRDefault="00787581" w:rsidP="00316AF4">
            <w:pPr>
              <w:jc w:val="center"/>
              <w:rPr>
                <w:b/>
                <w:sz w:val="24"/>
                <w:szCs w:val="24"/>
                <w:lang w:val="lt-LT"/>
              </w:rPr>
            </w:pPr>
          </w:p>
        </w:tc>
        <w:tc>
          <w:tcPr>
            <w:tcW w:w="837" w:type="dxa"/>
          </w:tcPr>
          <w:p w14:paraId="417F192B" w14:textId="77777777" w:rsidR="00787581" w:rsidRDefault="00787581" w:rsidP="00316AF4">
            <w:pPr>
              <w:jc w:val="center"/>
              <w:rPr>
                <w:b/>
                <w:sz w:val="24"/>
                <w:szCs w:val="24"/>
                <w:lang w:val="lt-LT"/>
              </w:rPr>
            </w:pPr>
          </w:p>
        </w:tc>
        <w:tc>
          <w:tcPr>
            <w:tcW w:w="528" w:type="dxa"/>
          </w:tcPr>
          <w:p w14:paraId="43F55479" w14:textId="77777777" w:rsidR="00787581" w:rsidRDefault="00787581" w:rsidP="00316AF4">
            <w:pPr>
              <w:jc w:val="center"/>
              <w:rPr>
                <w:sz w:val="24"/>
                <w:szCs w:val="24"/>
                <w:lang w:val="lt-LT"/>
              </w:rPr>
            </w:pPr>
          </w:p>
        </w:tc>
        <w:tc>
          <w:tcPr>
            <w:tcW w:w="545" w:type="dxa"/>
          </w:tcPr>
          <w:p w14:paraId="35B6753B" w14:textId="77777777" w:rsidR="00787581" w:rsidRDefault="00787581" w:rsidP="00316AF4">
            <w:pPr>
              <w:jc w:val="center"/>
              <w:rPr>
                <w:sz w:val="24"/>
                <w:szCs w:val="24"/>
                <w:lang w:val="lt-LT"/>
              </w:rPr>
            </w:pPr>
          </w:p>
        </w:tc>
        <w:tc>
          <w:tcPr>
            <w:tcW w:w="564" w:type="dxa"/>
            <w:gridSpan w:val="2"/>
          </w:tcPr>
          <w:p w14:paraId="33BC3904" w14:textId="77777777" w:rsidR="00787581" w:rsidRDefault="00787581" w:rsidP="00316AF4">
            <w:pPr>
              <w:jc w:val="center"/>
              <w:rPr>
                <w:lang w:val="lt-LT"/>
              </w:rPr>
            </w:pPr>
          </w:p>
        </w:tc>
        <w:tc>
          <w:tcPr>
            <w:tcW w:w="450" w:type="dxa"/>
          </w:tcPr>
          <w:p w14:paraId="56E42D76" w14:textId="77777777" w:rsidR="00787581" w:rsidRDefault="00787581" w:rsidP="00316AF4">
            <w:pPr>
              <w:jc w:val="center"/>
              <w:rPr>
                <w:sz w:val="24"/>
                <w:szCs w:val="24"/>
                <w:lang w:val="lt-LT"/>
              </w:rPr>
            </w:pPr>
          </w:p>
        </w:tc>
        <w:tc>
          <w:tcPr>
            <w:tcW w:w="537" w:type="dxa"/>
          </w:tcPr>
          <w:p w14:paraId="0AB0EDFF" w14:textId="77777777" w:rsidR="00787581" w:rsidRPr="007E2DE1" w:rsidRDefault="00787581" w:rsidP="00316AF4">
            <w:pPr>
              <w:jc w:val="center"/>
              <w:rPr>
                <w:sz w:val="24"/>
                <w:szCs w:val="24"/>
                <w:lang w:val="lt-LT"/>
              </w:rPr>
            </w:pPr>
          </w:p>
        </w:tc>
        <w:tc>
          <w:tcPr>
            <w:tcW w:w="567" w:type="dxa"/>
          </w:tcPr>
          <w:p w14:paraId="40A71937" w14:textId="77777777" w:rsidR="00787581" w:rsidRPr="007E2DE1" w:rsidRDefault="00787581" w:rsidP="00316AF4">
            <w:pPr>
              <w:jc w:val="center"/>
              <w:rPr>
                <w:sz w:val="24"/>
                <w:szCs w:val="24"/>
                <w:lang w:val="lt-LT"/>
              </w:rPr>
            </w:pPr>
          </w:p>
        </w:tc>
        <w:tc>
          <w:tcPr>
            <w:tcW w:w="848" w:type="dxa"/>
          </w:tcPr>
          <w:p w14:paraId="657F3B0E" w14:textId="77777777" w:rsidR="00787581" w:rsidRPr="00BC7448" w:rsidRDefault="00787581" w:rsidP="00316AF4">
            <w:pPr>
              <w:jc w:val="center"/>
              <w:rPr>
                <w:b/>
                <w:sz w:val="24"/>
                <w:szCs w:val="24"/>
                <w:lang w:val="lt-LT"/>
              </w:rPr>
            </w:pPr>
          </w:p>
        </w:tc>
        <w:tc>
          <w:tcPr>
            <w:tcW w:w="837" w:type="dxa"/>
          </w:tcPr>
          <w:p w14:paraId="5D096D63" w14:textId="77777777" w:rsidR="00787581" w:rsidRDefault="00787581" w:rsidP="00316AF4">
            <w:pPr>
              <w:jc w:val="center"/>
              <w:rPr>
                <w:b/>
                <w:sz w:val="24"/>
                <w:szCs w:val="24"/>
                <w:lang w:val="lt-LT"/>
              </w:rPr>
            </w:pPr>
          </w:p>
        </w:tc>
        <w:tc>
          <w:tcPr>
            <w:tcW w:w="523" w:type="dxa"/>
          </w:tcPr>
          <w:p w14:paraId="4DB65EFB" w14:textId="77777777" w:rsidR="00787581" w:rsidRPr="007E2DE1" w:rsidRDefault="00787581" w:rsidP="00316AF4">
            <w:pPr>
              <w:jc w:val="center"/>
              <w:rPr>
                <w:sz w:val="24"/>
                <w:szCs w:val="24"/>
                <w:lang w:val="lt-LT"/>
              </w:rPr>
            </w:pPr>
          </w:p>
        </w:tc>
        <w:tc>
          <w:tcPr>
            <w:tcW w:w="525" w:type="dxa"/>
          </w:tcPr>
          <w:p w14:paraId="6866B23A" w14:textId="77777777" w:rsidR="00787581" w:rsidRPr="007E2DE1" w:rsidRDefault="00787581" w:rsidP="00316AF4">
            <w:pPr>
              <w:jc w:val="center"/>
              <w:rPr>
                <w:sz w:val="24"/>
                <w:szCs w:val="24"/>
                <w:lang w:val="lt-LT"/>
              </w:rPr>
            </w:pPr>
          </w:p>
        </w:tc>
        <w:tc>
          <w:tcPr>
            <w:tcW w:w="848" w:type="dxa"/>
          </w:tcPr>
          <w:p w14:paraId="46D03C41" w14:textId="77777777" w:rsidR="00787581" w:rsidRPr="00985CDD" w:rsidRDefault="00787581" w:rsidP="00316AF4">
            <w:pPr>
              <w:jc w:val="center"/>
              <w:rPr>
                <w:b/>
                <w:sz w:val="24"/>
                <w:szCs w:val="24"/>
                <w:lang w:val="lt-LT"/>
              </w:rPr>
            </w:pPr>
          </w:p>
        </w:tc>
        <w:tc>
          <w:tcPr>
            <w:tcW w:w="838" w:type="dxa"/>
          </w:tcPr>
          <w:p w14:paraId="3DA453A5" w14:textId="77777777" w:rsidR="00787581" w:rsidRPr="00985CDD" w:rsidRDefault="00787581" w:rsidP="00316AF4">
            <w:pPr>
              <w:jc w:val="center"/>
              <w:rPr>
                <w:b/>
                <w:sz w:val="24"/>
                <w:szCs w:val="24"/>
                <w:lang w:val="lt-LT"/>
              </w:rPr>
            </w:pPr>
          </w:p>
        </w:tc>
        <w:tc>
          <w:tcPr>
            <w:tcW w:w="944" w:type="dxa"/>
          </w:tcPr>
          <w:p w14:paraId="6429A619" w14:textId="77777777" w:rsidR="00787581" w:rsidRPr="006E7739" w:rsidRDefault="00787581" w:rsidP="00316AF4">
            <w:pPr>
              <w:jc w:val="center"/>
              <w:rPr>
                <w:b/>
                <w:sz w:val="24"/>
                <w:szCs w:val="24"/>
                <w:lang w:val="lt-LT"/>
              </w:rPr>
            </w:pPr>
          </w:p>
        </w:tc>
        <w:tc>
          <w:tcPr>
            <w:tcW w:w="892" w:type="dxa"/>
          </w:tcPr>
          <w:p w14:paraId="2CD60006" w14:textId="77777777" w:rsidR="00787581" w:rsidRDefault="00787581" w:rsidP="00316AF4">
            <w:pPr>
              <w:jc w:val="center"/>
              <w:rPr>
                <w:b/>
                <w:sz w:val="24"/>
                <w:szCs w:val="24"/>
                <w:lang w:val="lt-LT"/>
              </w:rPr>
            </w:pPr>
          </w:p>
        </w:tc>
      </w:tr>
      <w:tr w:rsidR="00AA760F" w:rsidRPr="006E7739" w14:paraId="2C214A89" w14:textId="77777777" w:rsidTr="00D939E9">
        <w:trPr>
          <w:trHeight w:val="419"/>
        </w:trPr>
        <w:tc>
          <w:tcPr>
            <w:tcW w:w="520" w:type="dxa"/>
            <w:vMerge w:val="restart"/>
          </w:tcPr>
          <w:p w14:paraId="297BA98B" w14:textId="77777777" w:rsidR="00AA760F" w:rsidRPr="006E7739" w:rsidRDefault="00AA760F" w:rsidP="00CF0C14">
            <w:pPr>
              <w:rPr>
                <w:sz w:val="18"/>
                <w:szCs w:val="18"/>
                <w:lang w:val="lt-LT"/>
              </w:rPr>
            </w:pPr>
            <w:r>
              <w:rPr>
                <w:sz w:val="18"/>
                <w:szCs w:val="18"/>
                <w:lang w:val="lt-LT"/>
              </w:rPr>
              <w:t>3</w:t>
            </w:r>
            <w:r w:rsidRPr="006E7739">
              <w:rPr>
                <w:sz w:val="18"/>
                <w:szCs w:val="18"/>
                <w:lang w:val="lt-LT"/>
              </w:rPr>
              <w:t>.</w:t>
            </w:r>
          </w:p>
        </w:tc>
        <w:tc>
          <w:tcPr>
            <w:tcW w:w="1444" w:type="dxa"/>
            <w:vMerge w:val="restart"/>
          </w:tcPr>
          <w:p w14:paraId="08241224" w14:textId="77777777" w:rsidR="00AA760F" w:rsidRPr="006E7739" w:rsidRDefault="00AA760F" w:rsidP="00CF0C14">
            <w:pPr>
              <w:rPr>
                <w:sz w:val="18"/>
                <w:szCs w:val="18"/>
                <w:lang w:val="lt-LT"/>
              </w:rPr>
            </w:pPr>
            <w:r w:rsidRPr="006E7739">
              <w:rPr>
                <w:sz w:val="18"/>
                <w:szCs w:val="18"/>
                <w:lang w:val="lt-LT"/>
              </w:rPr>
              <w:t>Kalvarijos sav. Akmenynų pagrindinė mokykla</w:t>
            </w:r>
          </w:p>
        </w:tc>
        <w:tc>
          <w:tcPr>
            <w:tcW w:w="1184" w:type="dxa"/>
            <w:tcBorders>
              <w:top w:val="nil"/>
            </w:tcBorders>
          </w:tcPr>
          <w:p w14:paraId="6AD89DFB" w14:textId="77777777" w:rsidR="00AA760F" w:rsidRPr="007E2DE1" w:rsidRDefault="00AA760F" w:rsidP="00316AF4">
            <w:pPr>
              <w:jc w:val="center"/>
              <w:rPr>
                <w:sz w:val="24"/>
                <w:szCs w:val="24"/>
                <w:lang w:val="lt-LT"/>
              </w:rPr>
            </w:pPr>
            <w:r>
              <w:rPr>
                <w:sz w:val="24"/>
                <w:szCs w:val="24"/>
                <w:lang w:val="lt-LT"/>
              </w:rPr>
              <w:t>1</w:t>
            </w:r>
          </w:p>
          <w:p w14:paraId="13319B26" w14:textId="77777777" w:rsidR="00AA760F" w:rsidRPr="007E2DE1" w:rsidRDefault="00AA760F" w:rsidP="00316AF4">
            <w:pPr>
              <w:jc w:val="center"/>
              <w:rPr>
                <w:sz w:val="24"/>
                <w:szCs w:val="24"/>
                <w:lang w:val="lt-LT"/>
              </w:rPr>
            </w:pPr>
          </w:p>
        </w:tc>
        <w:tc>
          <w:tcPr>
            <w:tcW w:w="496" w:type="dxa"/>
            <w:gridSpan w:val="2"/>
            <w:tcBorders>
              <w:top w:val="nil"/>
            </w:tcBorders>
          </w:tcPr>
          <w:p w14:paraId="7119C91C" w14:textId="77777777" w:rsidR="00486D97" w:rsidRDefault="00BB15F9" w:rsidP="00316AF4">
            <w:pPr>
              <w:jc w:val="center"/>
            </w:pPr>
            <w:r>
              <w:t>2-3</w:t>
            </w:r>
            <w:r>
              <w:br/>
              <w:t>(</w:t>
            </w:r>
            <w:proofErr w:type="spellStart"/>
            <w:r>
              <w:t>jungtinė</w:t>
            </w:r>
            <w:proofErr w:type="spellEnd"/>
            <w:r>
              <w:t>)</w:t>
            </w:r>
          </w:p>
        </w:tc>
        <w:tc>
          <w:tcPr>
            <w:tcW w:w="500" w:type="dxa"/>
          </w:tcPr>
          <w:p w14:paraId="05451BE1" w14:textId="77777777" w:rsidR="00AA760F" w:rsidRPr="007E2DE1" w:rsidRDefault="00AA760F" w:rsidP="00316AF4">
            <w:pPr>
              <w:jc w:val="center"/>
              <w:rPr>
                <w:sz w:val="24"/>
                <w:szCs w:val="24"/>
                <w:lang w:val="lt-LT"/>
              </w:rPr>
            </w:pPr>
            <w:r>
              <w:rPr>
                <w:sz w:val="24"/>
                <w:szCs w:val="24"/>
                <w:lang w:val="lt-LT"/>
              </w:rPr>
              <w:t>1</w:t>
            </w:r>
          </w:p>
        </w:tc>
        <w:tc>
          <w:tcPr>
            <w:tcW w:w="847" w:type="dxa"/>
          </w:tcPr>
          <w:p w14:paraId="474B3F02" w14:textId="77777777" w:rsidR="00AA760F" w:rsidRPr="00AA760F" w:rsidRDefault="00AA760F" w:rsidP="00316AF4">
            <w:pPr>
              <w:jc w:val="center"/>
              <w:rPr>
                <w:b/>
                <w:sz w:val="24"/>
                <w:szCs w:val="24"/>
                <w:lang w:val="lt-LT"/>
              </w:rPr>
            </w:pPr>
            <w:r w:rsidRPr="00AA760F">
              <w:rPr>
                <w:b/>
                <w:sz w:val="24"/>
                <w:szCs w:val="24"/>
                <w:lang w:val="lt-LT"/>
              </w:rPr>
              <w:t>3</w:t>
            </w:r>
          </w:p>
        </w:tc>
        <w:tc>
          <w:tcPr>
            <w:tcW w:w="837" w:type="dxa"/>
          </w:tcPr>
          <w:p w14:paraId="2CBD1961" w14:textId="77777777" w:rsidR="00AA760F" w:rsidRPr="00FA2DFC" w:rsidRDefault="00AA760F" w:rsidP="00316AF4">
            <w:pPr>
              <w:jc w:val="center"/>
              <w:rPr>
                <w:b/>
                <w:sz w:val="24"/>
                <w:szCs w:val="24"/>
                <w:lang w:val="lt-LT"/>
              </w:rPr>
            </w:pPr>
          </w:p>
        </w:tc>
        <w:tc>
          <w:tcPr>
            <w:tcW w:w="528" w:type="dxa"/>
          </w:tcPr>
          <w:p w14:paraId="6D83560F" w14:textId="77777777" w:rsidR="00AA760F" w:rsidRPr="007E2DE1" w:rsidRDefault="00AA760F" w:rsidP="00316AF4">
            <w:pPr>
              <w:jc w:val="center"/>
              <w:rPr>
                <w:sz w:val="24"/>
                <w:szCs w:val="24"/>
                <w:lang w:val="lt-LT"/>
              </w:rPr>
            </w:pPr>
            <w:r>
              <w:rPr>
                <w:sz w:val="24"/>
                <w:szCs w:val="24"/>
                <w:lang w:val="lt-LT"/>
              </w:rPr>
              <w:t>1</w:t>
            </w:r>
          </w:p>
        </w:tc>
        <w:tc>
          <w:tcPr>
            <w:tcW w:w="545" w:type="dxa"/>
          </w:tcPr>
          <w:p w14:paraId="628963A6" w14:textId="77777777" w:rsidR="00AA760F" w:rsidRPr="007E2DE1" w:rsidRDefault="00AA760F" w:rsidP="00316AF4">
            <w:pPr>
              <w:jc w:val="center"/>
              <w:rPr>
                <w:sz w:val="24"/>
                <w:szCs w:val="24"/>
                <w:lang w:val="lt-LT"/>
              </w:rPr>
            </w:pPr>
            <w:r>
              <w:rPr>
                <w:sz w:val="24"/>
                <w:szCs w:val="24"/>
                <w:lang w:val="lt-LT"/>
              </w:rPr>
              <w:t>1</w:t>
            </w:r>
          </w:p>
        </w:tc>
        <w:tc>
          <w:tcPr>
            <w:tcW w:w="564" w:type="dxa"/>
            <w:gridSpan w:val="2"/>
          </w:tcPr>
          <w:p w14:paraId="4BC0CE37" w14:textId="77777777" w:rsidR="00AA760F" w:rsidRPr="007E2DE1" w:rsidRDefault="00AA760F" w:rsidP="00316AF4">
            <w:pPr>
              <w:jc w:val="center"/>
              <w:rPr>
                <w:sz w:val="24"/>
                <w:szCs w:val="24"/>
                <w:lang w:val="lt-LT"/>
              </w:rPr>
            </w:pPr>
            <w:r>
              <w:rPr>
                <w:sz w:val="24"/>
                <w:szCs w:val="24"/>
                <w:lang w:val="lt-LT"/>
              </w:rPr>
              <w:t>1</w:t>
            </w:r>
          </w:p>
        </w:tc>
        <w:tc>
          <w:tcPr>
            <w:tcW w:w="450" w:type="dxa"/>
          </w:tcPr>
          <w:p w14:paraId="3EB3F7EF" w14:textId="77777777" w:rsidR="00AA760F" w:rsidRPr="007E2DE1" w:rsidRDefault="00AA760F" w:rsidP="00316AF4">
            <w:pPr>
              <w:jc w:val="center"/>
              <w:rPr>
                <w:sz w:val="24"/>
                <w:szCs w:val="24"/>
                <w:lang w:val="lt-LT"/>
              </w:rPr>
            </w:pPr>
            <w:r>
              <w:rPr>
                <w:sz w:val="24"/>
                <w:szCs w:val="24"/>
                <w:lang w:val="lt-LT"/>
              </w:rPr>
              <w:t>1</w:t>
            </w:r>
          </w:p>
        </w:tc>
        <w:tc>
          <w:tcPr>
            <w:tcW w:w="537" w:type="dxa"/>
          </w:tcPr>
          <w:p w14:paraId="193B7181" w14:textId="77777777" w:rsidR="00AA760F" w:rsidRPr="007E2DE1" w:rsidRDefault="00AA760F" w:rsidP="00316AF4">
            <w:pPr>
              <w:jc w:val="center"/>
              <w:rPr>
                <w:sz w:val="24"/>
                <w:szCs w:val="24"/>
                <w:lang w:val="lt-LT"/>
              </w:rPr>
            </w:pPr>
            <w:r>
              <w:rPr>
                <w:sz w:val="24"/>
                <w:szCs w:val="24"/>
                <w:lang w:val="lt-LT"/>
              </w:rPr>
              <w:t>1</w:t>
            </w:r>
          </w:p>
        </w:tc>
        <w:tc>
          <w:tcPr>
            <w:tcW w:w="567" w:type="dxa"/>
          </w:tcPr>
          <w:p w14:paraId="187E2800" w14:textId="77777777" w:rsidR="00AA760F" w:rsidRPr="007E2DE1" w:rsidRDefault="00AA760F" w:rsidP="00316AF4">
            <w:pPr>
              <w:jc w:val="center"/>
              <w:rPr>
                <w:sz w:val="24"/>
                <w:szCs w:val="24"/>
                <w:lang w:val="lt-LT"/>
              </w:rPr>
            </w:pPr>
            <w:r>
              <w:rPr>
                <w:sz w:val="24"/>
                <w:szCs w:val="24"/>
                <w:lang w:val="lt-LT"/>
              </w:rPr>
              <w:t>1</w:t>
            </w:r>
          </w:p>
        </w:tc>
        <w:tc>
          <w:tcPr>
            <w:tcW w:w="848" w:type="dxa"/>
          </w:tcPr>
          <w:p w14:paraId="3AD13C13" w14:textId="77777777" w:rsidR="00AA760F" w:rsidRPr="00BC7448" w:rsidRDefault="00AA760F" w:rsidP="00316AF4">
            <w:pPr>
              <w:jc w:val="center"/>
              <w:rPr>
                <w:b/>
                <w:sz w:val="24"/>
                <w:szCs w:val="24"/>
                <w:lang w:val="lt-LT"/>
              </w:rPr>
            </w:pPr>
            <w:r>
              <w:rPr>
                <w:b/>
                <w:sz w:val="24"/>
                <w:szCs w:val="24"/>
                <w:lang w:val="lt-LT"/>
              </w:rPr>
              <w:t>6</w:t>
            </w:r>
          </w:p>
        </w:tc>
        <w:tc>
          <w:tcPr>
            <w:tcW w:w="837" w:type="dxa"/>
          </w:tcPr>
          <w:p w14:paraId="07FA87F6" w14:textId="77777777" w:rsidR="00AA760F" w:rsidRPr="00BC7448" w:rsidRDefault="00AA760F" w:rsidP="00316AF4">
            <w:pPr>
              <w:jc w:val="center"/>
              <w:rPr>
                <w:b/>
                <w:sz w:val="24"/>
                <w:szCs w:val="24"/>
                <w:lang w:val="lt-LT"/>
              </w:rPr>
            </w:pPr>
          </w:p>
        </w:tc>
        <w:tc>
          <w:tcPr>
            <w:tcW w:w="523" w:type="dxa"/>
          </w:tcPr>
          <w:p w14:paraId="313EA0CA" w14:textId="77777777" w:rsidR="00AA760F" w:rsidRPr="007E2DE1" w:rsidRDefault="00AA760F" w:rsidP="00316AF4">
            <w:pPr>
              <w:jc w:val="center"/>
              <w:rPr>
                <w:sz w:val="24"/>
                <w:szCs w:val="24"/>
                <w:lang w:val="lt-LT"/>
              </w:rPr>
            </w:pPr>
          </w:p>
        </w:tc>
        <w:tc>
          <w:tcPr>
            <w:tcW w:w="525" w:type="dxa"/>
          </w:tcPr>
          <w:p w14:paraId="4AAB369B" w14:textId="77777777" w:rsidR="00AA760F" w:rsidRPr="007E2DE1" w:rsidRDefault="00AA760F" w:rsidP="00316AF4">
            <w:pPr>
              <w:jc w:val="center"/>
              <w:rPr>
                <w:sz w:val="24"/>
                <w:szCs w:val="24"/>
                <w:lang w:val="lt-LT"/>
              </w:rPr>
            </w:pPr>
          </w:p>
        </w:tc>
        <w:tc>
          <w:tcPr>
            <w:tcW w:w="848" w:type="dxa"/>
          </w:tcPr>
          <w:p w14:paraId="255AAE41" w14:textId="77777777" w:rsidR="00AA760F" w:rsidRPr="00985CDD" w:rsidRDefault="00AA760F" w:rsidP="00316AF4">
            <w:pPr>
              <w:jc w:val="center"/>
              <w:rPr>
                <w:b/>
                <w:sz w:val="24"/>
                <w:szCs w:val="24"/>
                <w:lang w:val="lt-LT"/>
              </w:rPr>
            </w:pPr>
          </w:p>
        </w:tc>
        <w:tc>
          <w:tcPr>
            <w:tcW w:w="838" w:type="dxa"/>
          </w:tcPr>
          <w:p w14:paraId="22DBB434" w14:textId="77777777" w:rsidR="00AA760F" w:rsidRPr="00985CDD" w:rsidRDefault="00AA760F" w:rsidP="00316AF4">
            <w:pPr>
              <w:jc w:val="center"/>
              <w:rPr>
                <w:b/>
                <w:sz w:val="24"/>
                <w:szCs w:val="24"/>
                <w:lang w:val="lt-LT"/>
              </w:rPr>
            </w:pPr>
          </w:p>
        </w:tc>
        <w:tc>
          <w:tcPr>
            <w:tcW w:w="944" w:type="dxa"/>
          </w:tcPr>
          <w:p w14:paraId="619CF865" w14:textId="77777777" w:rsidR="00AA760F" w:rsidRPr="006E7739" w:rsidRDefault="00AA760F" w:rsidP="00316AF4">
            <w:pPr>
              <w:jc w:val="center"/>
              <w:rPr>
                <w:b/>
                <w:sz w:val="24"/>
                <w:szCs w:val="24"/>
                <w:lang w:val="lt-LT"/>
              </w:rPr>
            </w:pPr>
            <w:r>
              <w:rPr>
                <w:b/>
                <w:sz w:val="24"/>
                <w:szCs w:val="24"/>
                <w:lang w:val="lt-LT"/>
              </w:rPr>
              <w:t>9</w:t>
            </w:r>
          </w:p>
        </w:tc>
        <w:tc>
          <w:tcPr>
            <w:tcW w:w="892" w:type="dxa"/>
          </w:tcPr>
          <w:p w14:paraId="5DF21BCC" w14:textId="77777777" w:rsidR="00AA760F" w:rsidRPr="006E7739" w:rsidRDefault="00AA760F" w:rsidP="00316AF4">
            <w:pPr>
              <w:jc w:val="center"/>
              <w:rPr>
                <w:b/>
                <w:sz w:val="24"/>
                <w:szCs w:val="24"/>
                <w:lang w:val="lt-LT"/>
              </w:rPr>
            </w:pPr>
          </w:p>
        </w:tc>
      </w:tr>
      <w:tr w:rsidR="00333F6B" w:rsidRPr="006E7739" w14:paraId="52B18634" w14:textId="77777777" w:rsidTr="004A349C">
        <w:trPr>
          <w:trHeight w:val="410"/>
        </w:trPr>
        <w:tc>
          <w:tcPr>
            <w:tcW w:w="520" w:type="dxa"/>
            <w:vMerge/>
          </w:tcPr>
          <w:p w14:paraId="1435330D" w14:textId="77777777" w:rsidR="00497753" w:rsidRPr="006E7739" w:rsidRDefault="00497753" w:rsidP="00CF0C14">
            <w:pPr>
              <w:rPr>
                <w:sz w:val="18"/>
                <w:szCs w:val="18"/>
                <w:lang w:val="lt-LT"/>
              </w:rPr>
            </w:pPr>
          </w:p>
        </w:tc>
        <w:tc>
          <w:tcPr>
            <w:tcW w:w="1444" w:type="dxa"/>
            <w:vMerge/>
          </w:tcPr>
          <w:p w14:paraId="57F445EC" w14:textId="77777777" w:rsidR="00497753" w:rsidRPr="006E7739" w:rsidRDefault="00497753" w:rsidP="00CF0C14">
            <w:pPr>
              <w:rPr>
                <w:sz w:val="18"/>
                <w:szCs w:val="18"/>
                <w:lang w:val="lt-LT"/>
              </w:rPr>
            </w:pPr>
          </w:p>
        </w:tc>
        <w:tc>
          <w:tcPr>
            <w:tcW w:w="592" w:type="dxa"/>
          </w:tcPr>
          <w:p w14:paraId="512B6485" w14:textId="77777777" w:rsidR="00497753" w:rsidRPr="007E2DE1" w:rsidRDefault="00A54A43" w:rsidP="00316AF4">
            <w:pPr>
              <w:jc w:val="center"/>
              <w:rPr>
                <w:sz w:val="24"/>
                <w:szCs w:val="24"/>
                <w:lang w:val="lt-LT"/>
              </w:rPr>
            </w:pPr>
            <w:r>
              <w:rPr>
                <w:sz w:val="24"/>
                <w:szCs w:val="24"/>
                <w:lang w:val="lt-LT"/>
              </w:rPr>
              <w:t>8</w:t>
            </w:r>
          </w:p>
        </w:tc>
        <w:tc>
          <w:tcPr>
            <w:tcW w:w="592" w:type="dxa"/>
            <w:gridSpan w:val="2"/>
          </w:tcPr>
          <w:p w14:paraId="08BC30D7" w14:textId="77777777" w:rsidR="00497753" w:rsidRPr="007E2DE1" w:rsidRDefault="00A54A43" w:rsidP="00316AF4">
            <w:pPr>
              <w:jc w:val="center"/>
              <w:rPr>
                <w:sz w:val="24"/>
                <w:szCs w:val="24"/>
                <w:lang w:val="lt-LT"/>
              </w:rPr>
            </w:pPr>
            <w:r>
              <w:rPr>
                <w:sz w:val="24"/>
                <w:szCs w:val="24"/>
                <w:lang w:val="lt-LT"/>
              </w:rPr>
              <w:t>8</w:t>
            </w:r>
          </w:p>
        </w:tc>
        <w:tc>
          <w:tcPr>
            <w:tcW w:w="500" w:type="dxa"/>
          </w:tcPr>
          <w:p w14:paraId="36AA5883" w14:textId="77777777" w:rsidR="00497753" w:rsidRPr="007E2DE1" w:rsidRDefault="00AF1472" w:rsidP="00316AF4">
            <w:pPr>
              <w:jc w:val="center"/>
              <w:rPr>
                <w:sz w:val="24"/>
                <w:szCs w:val="24"/>
                <w:lang w:val="lt-LT"/>
              </w:rPr>
            </w:pPr>
            <w:r>
              <w:rPr>
                <w:sz w:val="24"/>
                <w:szCs w:val="24"/>
                <w:lang w:val="lt-LT"/>
              </w:rPr>
              <w:t>12</w:t>
            </w:r>
          </w:p>
        </w:tc>
        <w:tc>
          <w:tcPr>
            <w:tcW w:w="847" w:type="dxa"/>
          </w:tcPr>
          <w:p w14:paraId="40125A1A" w14:textId="77777777" w:rsidR="00497753" w:rsidRPr="00FA2DFC" w:rsidRDefault="00497753" w:rsidP="00316AF4">
            <w:pPr>
              <w:jc w:val="center"/>
              <w:rPr>
                <w:b/>
                <w:sz w:val="24"/>
                <w:szCs w:val="24"/>
                <w:lang w:val="lt-LT"/>
              </w:rPr>
            </w:pPr>
          </w:p>
        </w:tc>
        <w:tc>
          <w:tcPr>
            <w:tcW w:w="837" w:type="dxa"/>
          </w:tcPr>
          <w:p w14:paraId="1B178059" w14:textId="77777777" w:rsidR="00497753" w:rsidRPr="00AA760F" w:rsidRDefault="00A54A43" w:rsidP="00316AF4">
            <w:pPr>
              <w:jc w:val="center"/>
              <w:rPr>
                <w:b/>
                <w:sz w:val="24"/>
                <w:szCs w:val="24"/>
                <w:lang w:val="lt-LT"/>
              </w:rPr>
            </w:pPr>
            <w:r>
              <w:rPr>
                <w:b/>
                <w:sz w:val="24"/>
                <w:szCs w:val="24"/>
                <w:lang w:val="lt-LT"/>
              </w:rPr>
              <w:t>28</w:t>
            </w:r>
          </w:p>
        </w:tc>
        <w:tc>
          <w:tcPr>
            <w:tcW w:w="528" w:type="dxa"/>
          </w:tcPr>
          <w:p w14:paraId="6FA39532" w14:textId="77777777" w:rsidR="00497753" w:rsidRPr="007E2DE1" w:rsidRDefault="00A54A43" w:rsidP="00316AF4">
            <w:pPr>
              <w:jc w:val="center"/>
              <w:rPr>
                <w:sz w:val="24"/>
                <w:szCs w:val="24"/>
                <w:lang w:val="lt-LT"/>
              </w:rPr>
            </w:pPr>
            <w:r>
              <w:rPr>
                <w:sz w:val="24"/>
                <w:szCs w:val="24"/>
                <w:lang w:val="lt-LT"/>
              </w:rPr>
              <w:t>10</w:t>
            </w:r>
          </w:p>
        </w:tc>
        <w:tc>
          <w:tcPr>
            <w:tcW w:w="545" w:type="dxa"/>
          </w:tcPr>
          <w:p w14:paraId="719F8836" w14:textId="77777777" w:rsidR="00497753" w:rsidRPr="007E2DE1" w:rsidRDefault="00A54A43" w:rsidP="00316AF4">
            <w:pPr>
              <w:jc w:val="center"/>
              <w:rPr>
                <w:sz w:val="24"/>
                <w:szCs w:val="24"/>
                <w:lang w:val="lt-LT"/>
              </w:rPr>
            </w:pPr>
            <w:r>
              <w:rPr>
                <w:sz w:val="24"/>
                <w:szCs w:val="24"/>
                <w:lang w:val="lt-LT"/>
              </w:rPr>
              <w:t>9</w:t>
            </w:r>
          </w:p>
        </w:tc>
        <w:tc>
          <w:tcPr>
            <w:tcW w:w="558" w:type="dxa"/>
          </w:tcPr>
          <w:p w14:paraId="103972EF" w14:textId="77777777" w:rsidR="00497753" w:rsidRPr="007E2DE1" w:rsidRDefault="00A54A43" w:rsidP="00316AF4">
            <w:pPr>
              <w:jc w:val="center"/>
              <w:rPr>
                <w:sz w:val="24"/>
                <w:szCs w:val="24"/>
                <w:lang w:val="lt-LT"/>
              </w:rPr>
            </w:pPr>
            <w:r>
              <w:rPr>
                <w:sz w:val="24"/>
                <w:szCs w:val="24"/>
                <w:lang w:val="lt-LT"/>
              </w:rPr>
              <w:t>8</w:t>
            </w:r>
          </w:p>
        </w:tc>
        <w:tc>
          <w:tcPr>
            <w:tcW w:w="456" w:type="dxa"/>
            <w:gridSpan w:val="2"/>
          </w:tcPr>
          <w:p w14:paraId="06FB0349" w14:textId="77777777" w:rsidR="00497753" w:rsidRPr="007E2DE1" w:rsidRDefault="00AA760F" w:rsidP="00316AF4">
            <w:pPr>
              <w:jc w:val="center"/>
              <w:rPr>
                <w:sz w:val="24"/>
                <w:szCs w:val="24"/>
                <w:lang w:val="lt-LT"/>
              </w:rPr>
            </w:pPr>
            <w:r>
              <w:rPr>
                <w:sz w:val="24"/>
                <w:szCs w:val="24"/>
                <w:lang w:val="lt-LT"/>
              </w:rPr>
              <w:t>8</w:t>
            </w:r>
          </w:p>
        </w:tc>
        <w:tc>
          <w:tcPr>
            <w:tcW w:w="537" w:type="dxa"/>
          </w:tcPr>
          <w:p w14:paraId="66B9AD6E" w14:textId="77777777" w:rsidR="00497753" w:rsidRPr="007E2DE1" w:rsidRDefault="00AA760F" w:rsidP="00316AF4">
            <w:pPr>
              <w:jc w:val="center"/>
              <w:rPr>
                <w:sz w:val="24"/>
                <w:szCs w:val="24"/>
                <w:lang w:val="lt-LT"/>
              </w:rPr>
            </w:pPr>
            <w:r>
              <w:rPr>
                <w:sz w:val="24"/>
                <w:szCs w:val="24"/>
                <w:lang w:val="lt-LT"/>
              </w:rPr>
              <w:t>10</w:t>
            </w:r>
          </w:p>
        </w:tc>
        <w:tc>
          <w:tcPr>
            <w:tcW w:w="567" w:type="dxa"/>
          </w:tcPr>
          <w:p w14:paraId="7C3F51B7" w14:textId="77777777" w:rsidR="00497753" w:rsidRPr="007E2DE1" w:rsidRDefault="00172CEE" w:rsidP="00316AF4">
            <w:pPr>
              <w:jc w:val="center"/>
              <w:rPr>
                <w:sz w:val="24"/>
                <w:szCs w:val="24"/>
                <w:lang w:val="lt-LT"/>
              </w:rPr>
            </w:pPr>
            <w:r>
              <w:rPr>
                <w:sz w:val="24"/>
                <w:szCs w:val="24"/>
                <w:lang w:val="lt-LT"/>
              </w:rPr>
              <w:t>10</w:t>
            </w:r>
          </w:p>
        </w:tc>
        <w:tc>
          <w:tcPr>
            <w:tcW w:w="848" w:type="dxa"/>
          </w:tcPr>
          <w:p w14:paraId="242EC3E1" w14:textId="77777777" w:rsidR="00497753" w:rsidRPr="00BC7448" w:rsidRDefault="00497753" w:rsidP="00316AF4">
            <w:pPr>
              <w:jc w:val="center"/>
              <w:rPr>
                <w:b/>
                <w:sz w:val="24"/>
                <w:szCs w:val="24"/>
                <w:lang w:val="lt-LT"/>
              </w:rPr>
            </w:pPr>
          </w:p>
        </w:tc>
        <w:tc>
          <w:tcPr>
            <w:tcW w:w="837" w:type="dxa"/>
          </w:tcPr>
          <w:p w14:paraId="311D65E2" w14:textId="77777777" w:rsidR="00497753" w:rsidRPr="00BC7448" w:rsidRDefault="00172CEE" w:rsidP="00316AF4">
            <w:pPr>
              <w:jc w:val="center"/>
              <w:rPr>
                <w:b/>
                <w:sz w:val="24"/>
                <w:szCs w:val="24"/>
                <w:lang w:val="lt-LT"/>
              </w:rPr>
            </w:pPr>
            <w:r>
              <w:rPr>
                <w:b/>
                <w:sz w:val="24"/>
                <w:szCs w:val="24"/>
                <w:lang w:val="lt-LT"/>
              </w:rPr>
              <w:t>55</w:t>
            </w:r>
          </w:p>
        </w:tc>
        <w:tc>
          <w:tcPr>
            <w:tcW w:w="523" w:type="dxa"/>
          </w:tcPr>
          <w:p w14:paraId="4FDA4C18" w14:textId="77777777" w:rsidR="00497753" w:rsidRPr="007E2DE1" w:rsidRDefault="00497753" w:rsidP="00316AF4">
            <w:pPr>
              <w:jc w:val="center"/>
              <w:rPr>
                <w:sz w:val="24"/>
                <w:szCs w:val="24"/>
                <w:lang w:val="lt-LT"/>
              </w:rPr>
            </w:pPr>
          </w:p>
        </w:tc>
        <w:tc>
          <w:tcPr>
            <w:tcW w:w="525" w:type="dxa"/>
          </w:tcPr>
          <w:p w14:paraId="04A60904" w14:textId="77777777" w:rsidR="00497753" w:rsidRPr="007E2DE1" w:rsidRDefault="00497753" w:rsidP="00316AF4">
            <w:pPr>
              <w:jc w:val="center"/>
              <w:rPr>
                <w:sz w:val="24"/>
                <w:szCs w:val="24"/>
                <w:lang w:val="lt-LT"/>
              </w:rPr>
            </w:pPr>
          </w:p>
        </w:tc>
        <w:tc>
          <w:tcPr>
            <w:tcW w:w="848" w:type="dxa"/>
          </w:tcPr>
          <w:p w14:paraId="70B49F30" w14:textId="77777777" w:rsidR="00497753" w:rsidRPr="00985CDD" w:rsidRDefault="00497753" w:rsidP="00316AF4">
            <w:pPr>
              <w:jc w:val="center"/>
              <w:rPr>
                <w:b/>
                <w:sz w:val="24"/>
                <w:szCs w:val="24"/>
                <w:lang w:val="lt-LT"/>
              </w:rPr>
            </w:pPr>
          </w:p>
        </w:tc>
        <w:tc>
          <w:tcPr>
            <w:tcW w:w="838" w:type="dxa"/>
          </w:tcPr>
          <w:p w14:paraId="5C4BF23E" w14:textId="77777777" w:rsidR="00497753" w:rsidRPr="00985CDD" w:rsidRDefault="00497753" w:rsidP="00316AF4">
            <w:pPr>
              <w:jc w:val="center"/>
              <w:rPr>
                <w:b/>
                <w:sz w:val="24"/>
                <w:szCs w:val="24"/>
                <w:lang w:val="lt-LT"/>
              </w:rPr>
            </w:pPr>
          </w:p>
        </w:tc>
        <w:tc>
          <w:tcPr>
            <w:tcW w:w="944" w:type="dxa"/>
          </w:tcPr>
          <w:p w14:paraId="68990D76" w14:textId="77777777" w:rsidR="00497753" w:rsidRPr="006E7739" w:rsidRDefault="00497753" w:rsidP="00316AF4">
            <w:pPr>
              <w:jc w:val="center"/>
              <w:rPr>
                <w:b/>
                <w:sz w:val="24"/>
                <w:szCs w:val="24"/>
                <w:lang w:val="lt-LT"/>
              </w:rPr>
            </w:pPr>
          </w:p>
        </w:tc>
        <w:tc>
          <w:tcPr>
            <w:tcW w:w="892" w:type="dxa"/>
          </w:tcPr>
          <w:p w14:paraId="52A65902" w14:textId="77777777" w:rsidR="00497753" w:rsidRPr="006E7739" w:rsidRDefault="00A54A43" w:rsidP="00316AF4">
            <w:pPr>
              <w:jc w:val="center"/>
              <w:rPr>
                <w:b/>
                <w:sz w:val="24"/>
                <w:szCs w:val="24"/>
                <w:lang w:val="lt-LT"/>
              </w:rPr>
            </w:pPr>
            <w:r>
              <w:rPr>
                <w:b/>
                <w:sz w:val="24"/>
                <w:szCs w:val="24"/>
                <w:lang w:val="lt-LT"/>
              </w:rPr>
              <w:t>83</w:t>
            </w:r>
          </w:p>
        </w:tc>
      </w:tr>
      <w:tr w:rsidR="00333F6B" w:rsidRPr="006E7739" w14:paraId="786176B5" w14:textId="77777777" w:rsidTr="004A349C">
        <w:trPr>
          <w:trHeight w:val="410"/>
        </w:trPr>
        <w:tc>
          <w:tcPr>
            <w:tcW w:w="520" w:type="dxa"/>
            <w:vMerge w:val="restart"/>
          </w:tcPr>
          <w:p w14:paraId="7F7668FB" w14:textId="77777777" w:rsidR="005A5128" w:rsidRDefault="004A349C" w:rsidP="00CF0C14">
            <w:pPr>
              <w:rPr>
                <w:sz w:val="18"/>
                <w:szCs w:val="18"/>
                <w:lang w:val="lt-LT"/>
              </w:rPr>
            </w:pPr>
            <w:r>
              <w:rPr>
                <w:sz w:val="18"/>
                <w:szCs w:val="18"/>
                <w:lang w:val="lt-LT"/>
              </w:rPr>
              <w:t>4</w:t>
            </w:r>
            <w:r w:rsidR="005A5128" w:rsidRPr="006E7739">
              <w:rPr>
                <w:sz w:val="18"/>
                <w:szCs w:val="18"/>
                <w:lang w:val="lt-LT"/>
              </w:rPr>
              <w:t>.</w:t>
            </w:r>
          </w:p>
          <w:p w14:paraId="7CA65B31" w14:textId="77777777" w:rsidR="00DD068A" w:rsidRDefault="00DD068A" w:rsidP="00CF0C14">
            <w:pPr>
              <w:rPr>
                <w:sz w:val="18"/>
                <w:szCs w:val="18"/>
                <w:lang w:val="lt-LT"/>
              </w:rPr>
            </w:pPr>
          </w:p>
          <w:p w14:paraId="15056A4E" w14:textId="77777777" w:rsidR="00DD068A" w:rsidRDefault="00DD068A" w:rsidP="00CF0C14">
            <w:pPr>
              <w:rPr>
                <w:sz w:val="18"/>
                <w:szCs w:val="18"/>
                <w:lang w:val="lt-LT"/>
              </w:rPr>
            </w:pPr>
          </w:p>
          <w:p w14:paraId="0BCBDD6C" w14:textId="77777777" w:rsidR="00DD068A" w:rsidRPr="006E7739" w:rsidRDefault="00DD068A" w:rsidP="00CF0C14">
            <w:pPr>
              <w:rPr>
                <w:sz w:val="18"/>
                <w:szCs w:val="18"/>
                <w:lang w:val="lt-LT"/>
              </w:rPr>
            </w:pPr>
          </w:p>
        </w:tc>
        <w:tc>
          <w:tcPr>
            <w:tcW w:w="1444" w:type="dxa"/>
            <w:vMerge w:val="restart"/>
          </w:tcPr>
          <w:p w14:paraId="26FA3CB8" w14:textId="77777777" w:rsidR="00DD068A" w:rsidRPr="006E7739" w:rsidRDefault="005A5128" w:rsidP="008919CF">
            <w:pPr>
              <w:rPr>
                <w:sz w:val="18"/>
                <w:szCs w:val="18"/>
                <w:lang w:val="lt-LT"/>
              </w:rPr>
            </w:pPr>
            <w:r w:rsidRPr="006E7739">
              <w:rPr>
                <w:sz w:val="18"/>
                <w:szCs w:val="18"/>
                <w:lang w:val="lt-LT"/>
              </w:rPr>
              <w:t>Kalvarijos sav. Jungėnų pagrindinė mokykla</w:t>
            </w:r>
          </w:p>
        </w:tc>
        <w:tc>
          <w:tcPr>
            <w:tcW w:w="592" w:type="dxa"/>
          </w:tcPr>
          <w:p w14:paraId="68F8396E" w14:textId="77777777" w:rsidR="005A5128" w:rsidRPr="007E2DE1" w:rsidRDefault="00921D56" w:rsidP="00316AF4">
            <w:pPr>
              <w:jc w:val="center"/>
              <w:rPr>
                <w:sz w:val="24"/>
                <w:szCs w:val="24"/>
                <w:lang w:val="lt-LT"/>
              </w:rPr>
            </w:pPr>
            <w:r w:rsidRPr="007E2DE1">
              <w:rPr>
                <w:sz w:val="24"/>
                <w:szCs w:val="24"/>
                <w:lang w:val="lt-LT"/>
              </w:rPr>
              <w:t>1</w:t>
            </w:r>
          </w:p>
        </w:tc>
        <w:tc>
          <w:tcPr>
            <w:tcW w:w="592" w:type="dxa"/>
          </w:tcPr>
          <w:p w14:paraId="15C021F5" w14:textId="77777777" w:rsidR="005A5128" w:rsidRPr="007E2DE1" w:rsidRDefault="00921D56" w:rsidP="00316AF4">
            <w:pPr>
              <w:jc w:val="center"/>
              <w:rPr>
                <w:sz w:val="24"/>
                <w:szCs w:val="24"/>
                <w:lang w:val="lt-LT"/>
              </w:rPr>
            </w:pPr>
            <w:r w:rsidRPr="007E2DE1">
              <w:rPr>
                <w:sz w:val="24"/>
                <w:szCs w:val="24"/>
                <w:lang w:val="lt-LT"/>
              </w:rPr>
              <w:t>1</w:t>
            </w:r>
          </w:p>
        </w:tc>
        <w:tc>
          <w:tcPr>
            <w:tcW w:w="496" w:type="dxa"/>
          </w:tcPr>
          <w:p w14:paraId="06E36430" w14:textId="77777777" w:rsidR="005A5128" w:rsidRPr="007E2DE1" w:rsidRDefault="00921D56" w:rsidP="00316AF4">
            <w:pPr>
              <w:jc w:val="center"/>
              <w:rPr>
                <w:sz w:val="24"/>
                <w:szCs w:val="24"/>
                <w:lang w:val="lt-LT"/>
              </w:rPr>
            </w:pPr>
            <w:r w:rsidRPr="007E2DE1">
              <w:rPr>
                <w:sz w:val="24"/>
                <w:szCs w:val="24"/>
                <w:lang w:val="lt-LT"/>
              </w:rPr>
              <w:t>1</w:t>
            </w:r>
          </w:p>
        </w:tc>
        <w:tc>
          <w:tcPr>
            <w:tcW w:w="500" w:type="dxa"/>
          </w:tcPr>
          <w:p w14:paraId="5C87310B" w14:textId="77777777" w:rsidR="005A5128" w:rsidRPr="007E2DE1" w:rsidRDefault="00921D56" w:rsidP="00316AF4">
            <w:pPr>
              <w:jc w:val="center"/>
              <w:rPr>
                <w:sz w:val="24"/>
                <w:szCs w:val="24"/>
                <w:lang w:val="lt-LT"/>
              </w:rPr>
            </w:pPr>
            <w:r w:rsidRPr="007E2DE1">
              <w:rPr>
                <w:sz w:val="24"/>
                <w:szCs w:val="24"/>
                <w:lang w:val="lt-LT"/>
              </w:rPr>
              <w:t>1</w:t>
            </w:r>
          </w:p>
        </w:tc>
        <w:tc>
          <w:tcPr>
            <w:tcW w:w="847" w:type="dxa"/>
          </w:tcPr>
          <w:p w14:paraId="49716842" w14:textId="77777777" w:rsidR="005A5128" w:rsidRPr="004A349C" w:rsidRDefault="004A349C" w:rsidP="00316AF4">
            <w:pPr>
              <w:jc w:val="center"/>
              <w:rPr>
                <w:b/>
                <w:sz w:val="24"/>
                <w:szCs w:val="24"/>
                <w:lang w:val="lt-LT"/>
              </w:rPr>
            </w:pPr>
            <w:r w:rsidRPr="004A349C">
              <w:rPr>
                <w:b/>
                <w:sz w:val="24"/>
                <w:szCs w:val="24"/>
                <w:lang w:val="lt-LT"/>
              </w:rPr>
              <w:t>4</w:t>
            </w:r>
          </w:p>
        </w:tc>
        <w:tc>
          <w:tcPr>
            <w:tcW w:w="837" w:type="dxa"/>
          </w:tcPr>
          <w:p w14:paraId="1EB99015" w14:textId="77777777" w:rsidR="005A5128" w:rsidRPr="00FA2DFC" w:rsidRDefault="005A5128" w:rsidP="00316AF4">
            <w:pPr>
              <w:jc w:val="center"/>
              <w:rPr>
                <w:b/>
                <w:sz w:val="24"/>
                <w:szCs w:val="24"/>
                <w:lang w:val="lt-LT"/>
              </w:rPr>
            </w:pPr>
          </w:p>
        </w:tc>
        <w:tc>
          <w:tcPr>
            <w:tcW w:w="528" w:type="dxa"/>
          </w:tcPr>
          <w:p w14:paraId="4FD942E1" w14:textId="77777777" w:rsidR="005A5128" w:rsidRPr="007E2DE1" w:rsidRDefault="00921D56" w:rsidP="00316AF4">
            <w:pPr>
              <w:jc w:val="center"/>
              <w:rPr>
                <w:sz w:val="24"/>
                <w:szCs w:val="24"/>
                <w:lang w:val="lt-LT"/>
              </w:rPr>
            </w:pPr>
            <w:r w:rsidRPr="007E2DE1">
              <w:rPr>
                <w:sz w:val="24"/>
                <w:szCs w:val="24"/>
                <w:lang w:val="lt-LT"/>
              </w:rPr>
              <w:t>1</w:t>
            </w:r>
          </w:p>
        </w:tc>
        <w:tc>
          <w:tcPr>
            <w:tcW w:w="545" w:type="dxa"/>
          </w:tcPr>
          <w:p w14:paraId="5CE795FE" w14:textId="77777777" w:rsidR="005A5128" w:rsidRPr="007E2DE1" w:rsidRDefault="00921D56" w:rsidP="00316AF4">
            <w:pPr>
              <w:jc w:val="center"/>
              <w:rPr>
                <w:sz w:val="24"/>
                <w:szCs w:val="24"/>
                <w:lang w:val="lt-LT"/>
              </w:rPr>
            </w:pPr>
            <w:r w:rsidRPr="007E2DE1">
              <w:rPr>
                <w:sz w:val="24"/>
                <w:szCs w:val="24"/>
                <w:lang w:val="lt-LT"/>
              </w:rPr>
              <w:t>1</w:t>
            </w:r>
          </w:p>
        </w:tc>
        <w:tc>
          <w:tcPr>
            <w:tcW w:w="558" w:type="dxa"/>
          </w:tcPr>
          <w:p w14:paraId="3B720C76" w14:textId="77777777" w:rsidR="005A5128" w:rsidRPr="007E2DE1" w:rsidRDefault="00921D56" w:rsidP="00316AF4">
            <w:pPr>
              <w:jc w:val="center"/>
              <w:rPr>
                <w:sz w:val="24"/>
                <w:szCs w:val="24"/>
                <w:lang w:val="lt-LT"/>
              </w:rPr>
            </w:pPr>
            <w:r w:rsidRPr="007E2DE1">
              <w:rPr>
                <w:sz w:val="24"/>
                <w:szCs w:val="24"/>
                <w:lang w:val="lt-LT"/>
              </w:rPr>
              <w:t>1</w:t>
            </w:r>
          </w:p>
        </w:tc>
        <w:tc>
          <w:tcPr>
            <w:tcW w:w="456" w:type="dxa"/>
            <w:gridSpan w:val="2"/>
          </w:tcPr>
          <w:p w14:paraId="2154E6E2" w14:textId="77777777" w:rsidR="005A5128" w:rsidRPr="007E2DE1" w:rsidRDefault="00921D56" w:rsidP="00316AF4">
            <w:pPr>
              <w:jc w:val="center"/>
              <w:rPr>
                <w:sz w:val="24"/>
                <w:szCs w:val="24"/>
                <w:lang w:val="lt-LT"/>
              </w:rPr>
            </w:pPr>
            <w:r w:rsidRPr="007E2DE1">
              <w:rPr>
                <w:sz w:val="24"/>
                <w:szCs w:val="24"/>
                <w:lang w:val="lt-LT"/>
              </w:rPr>
              <w:t>1</w:t>
            </w:r>
          </w:p>
        </w:tc>
        <w:tc>
          <w:tcPr>
            <w:tcW w:w="537" w:type="dxa"/>
          </w:tcPr>
          <w:p w14:paraId="512A21AD" w14:textId="77777777" w:rsidR="005A5128" w:rsidRPr="007E2DE1" w:rsidRDefault="00921D56" w:rsidP="00316AF4">
            <w:pPr>
              <w:jc w:val="center"/>
              <w:rPr>
                <w:sz w:val="24"/>
                <w:szCs w:val="24"/>
                <w:lang w:val="lt-LT"/>
              </w:rPr>
            </w:pPr>
            <w:r w:rsidRPr="007E2DE1">
              <w:rPr>
                <w:sz w:val="24"/>
                <w:szCs w:val="24"/>
                <w:lang w:val="lt-LT"/>
              </w:rPr>
              <w:t>1</w:t>
            </w:r>
          </w:p>
        </w:tc>
        <w:tc>
          <w:tcPr>
            <w:tcW w:w="567" w:type="dxa"/>
          </w:tcPr>
          <w:p w14:paraId="585ABED1" w14:textId="77777777" w:rsidR="005A5128" w:rsidRPr="007E2DE1" w:rsidRDefault="00560A5B" w:rsidP="00316AF4">
            <w:pPr>
              <w:jc w:val="center"/>
              <w:rPr>
                <w:sz w:val="24"/>
                <w:szCs w:val="24"/>
                <w:lang w:val="lt-LT"/>
              </w:rPr>
            </w:pPr>
            <w:r>
              <w:rPr>
                <w:sz w:val="24"/>
                <w:szCs w:val="24"/>
                <w:lang w:val="lt-LT"/>
              </w:rPr>
              <w:t>1</w:t>
            </w:r>
          </w:p>
        </w:tc>
        <w:tc>
          <w:tcPr>
            <w:tcW w:w="848" w:type="dxa"/>
          </w:tcPr>
          <w:p w14:paraId="2C573104" w14:textId="77777777" w:rsidR="005A5128" w:rsidRPr="00BC7448" w:rsidRDefault="004A349C" w:rsidP="00316AF4">
            <w:pPr>
              <w:jc w:val="center"/>
              <w:rPr>
                <w:b/>
                <w:sz w:val="24"/>
                <w:szCs w:val="24"/>
                <w:lang w:val="lt-LT"/>
              </w:rPr>
            </w:pPr>
            <w:r>
              <w:rPr>
                <w:b/>
                <w:sz w:val="24"/>
                <w:szCs w:val="24"/>
                <w:lang w:val="lt-LT"/>
              </w:rPr>
              <w:t>6</w:t>
            </w:r>
          </w:p>
        </w:tc>
        <w:tc>
          <w:tcPr>
            <w:tcW w:w="837" w:type="dxa"/>
          </w:tcPr>
          <w:p w14:paraId="28003F2C" w14:textId="77777777" w:rsidR="005A5128" w:rsidRPr="00BC7448" w:rsidRDefault="005A5128" w:rsidP="00316AF4">
            <w:pPr>
              <w:jc w:val="center"/>
              <w:rPr>
                <w:b/>
                <w:sz w:val="24"/>
                <w:szCs w:val="24"/>
                <w:lang w:val="lt-LT"/>
              </w:rPr>
            </w:pPr>
          </w:p>
        </w:tc>
        <w:tc>
          <w:tcPr>
            <w:tcW w:w="523" w:type="dxa"/>
          </w:tcPr>
          <w:p w14:paraId="2C8430DC" w14:textId="77777777" w:rsidR="005A5128" w:rsidRPr="007E2DE1" w:rsidRDefault="005A5128" w:rsidP="00316AF4">
            <w:pPr>
              <w:jc w:val="center"/>
              <w:rPr>
                <w:sz w:val="24"/>
                <w:szCs w:val="24"/>
                <w:lang w:val="lt-LT"/>
              </w:rPr>
            </w:pPr>
          </w:p>
        </w:tc>
        <w:tc>
          <w:tcPr>
            <w:tcW w:w="525" w:type="dxa"/>
          </w:tcPr>
          <w:p w14:paraId="66533266" w14:textId="77777777" w:rsidR="005A5128" w:rsidRPr="007E2DE1" w:rsidRDefault="005A5128" w:rsidP="00316AF4">
            <w:pPr>
              <w:jc w:val="center"/>
              <w:rPr>
                <w:sz w:val="24"/>
                <w:szCs w:val="24"/>
                <w:lang w:val="lt-LT"/>
              </w:rPr>
            </w:pPr>
          </w:p>
        </w:tc>
        <w:tc>
          <w:tcPr>
            <w:tcW w:w="848" w:type="dxa"/>
          </w:tcPr>
          <w:p w14:paraId="20C16207" w14:textId="77777777" w:rsidR="005A5128" w:rsidRPr="00985CDD" w:rsidRDefault="005A5128" w:rsidP="00316AF4">
            <w:pPr>
              <w:jc w:val="center"/>
              <w:rPr>
                <w:b/>
                <w:sz w:val="24"/>
                <w:szCs w:val="24"/>
                <w:lang w:val="lt-LT"/>
              </w:rPr>
            </w:pPr>
          </w:p>
        </w:tc>
        <w:tc>
          <w:tcPr>
            <w:tcW w:w="838" w:type="dxa"/>
          </w:tcPr>
          <w:p w14:paraId="35DA5A65" w14:textId="77777777" w:rsidR="005A5128" w:rsidRPr="00985CDD" w:rsidRDefault="005A5128" w:rsidP="00316AF4">
            <w:pPr>
              <w:jc w:val="center"/>
              <w:rPr>
                <w:b/>
                <w:sz w:val="24"/>
                <w:szCs w:val="24"/>
                <w:lang w:val="lt-LT"/>
              </w:rPr>
            </w:pPr>
          </w:p>
        </w:tc>
        <w:tc>
          <w:tcPr>
            <w:tcW w:w="944" w:type="dxa"/>
          </w:tcPr>
          <w:p w14:paraId="14CAA2D8" w14:textId="77777777" w:rsidR="005A5128" w:rsidRPr="006E7739" w:rsidRDefault="004A349C" w:rsidP="00316AF4">
            <w:pPr>
              <w:jc w:val="center"/>
              <w:rPr>
                <w:b/>
                <w:sz w:val="24"/>
                <w:szCs w:val="24"/>
                <w:lang w:val="lt-LT"/>
              </w:rPr>
            </w:pPr>
            <w:r>
              <w:rPr>
                <w:b/>
                <w:sz w:val="24"/>
                <w:szCs w:val="24"/>
                <w:lang w:val="lt-LT"/>
              </w:rPr>
              <w:t>10</w:t>
            </w:r>
          </w:p>
        </w:tc>
        <w:tc>
          <w:tcPr>
            <w:tcW w:w="892" w:type="dxa"/>
          </w:tcPr>
          <w:p w14:paraId="3CD5FD41" w14:textId="77777777" w:rsidR="005A5128" w:rsidRPr="006E7739" w:rsidRDefault="005A5128" w:rsidP="00316AF4">
            <w:pPr>
              <w:jc w:val="center"/>
              <w:rPr>
                <w:b/>
                <w:sz w:val="24"/>
                <w:szCs w:val="24"/>
                <w:lang w:val="lt-LT"/>
              </w:rPr>
            </w:pPr>
          </w:p>
        </w:tc>
      </w:tr>
      <w:tr w:rsidR="00333F6B" w:rsidRPr="006E7739" w14:paraId="1B3DEED4" w14:textId="77777777" w:rsidTr="004A349C">
        <w:trPr>
          <w:trHeight w:val="475"/>
        </w:trPr>
        <w:tc>
          <w:tcPr>
            <w:tcW w:w="520" w:type="dxa"/>
            <w:vMerge/>
          </w:tcPr>
          <w:p w14:paraId="4E1404A0" w14:textId="77777777" w:rsidR="007D6786" w:rsidRPr="006E7739" w:rsidRDefault="007D6786" w:rsidP="00CF0C14">
            <w:pPr>
              <w:rPr>
                <w:sz w:val="18"/>
                <w:szCs w:val="18"/>
                <w:lang w:val="lt-LT"/>
              </w:rPr>
            </w:pPr>
          </w:p>
        </w:tc>
        <w:tc>
          <w:tcPr>
            <w:tcW w:w="1444" w:type="dxa"/>
            <w:vMerge/>
          </w:tcPr>
          <w:p w14:paraId="7102462A" w14:textId="77777777" w:rsidR="007D6786" w:rsidRPr="006E7739" w:rsidRDefault="007D6786" w:rsidP="00CF0C14">
            <w:pPr>
              <w:rPr>
                <w:sz w:val="18"/>
                <w:szCs w:val="18"/>
                <w:lang w:val="lt-LT"/>
              </w:rPr>
            </w:pPr>
          </w:p>
        </w:tc>
        <w:tc>
          <w:tcPr>
            <w:tcW w:w="592" w:type="dxa"/>
          </w:tcPr>
          <w:p w14:paraId="7F4AA381" w14:textId="77777777" w:rsidR="007D6786" w:rsidRPr="007E2DE1" w:rsidRDefault="006041EB" w:rsidP="00316AF4">
            <w:pPr>
              <w:jc w:val="center"/>
              <w:rPr>
                <w:sz w:val="24"/>
                <w:szCs w:val="24"/>
                <w:lang w:val="lt-LT"/>
              </w:rPr>
            </w:pPr>
            <w:r>
              <w:rPr>
                <w:sz w:val="24"/>
                <w:szCs w:val="24"/>
                <w:lang w:val="lt-LT"/>
              </w:rPr>
              <w:t>18</w:t>
            </w:r>
          </w:p>
        </w:tc>
        <w:tc>
          <w:tcPr>
            <w:tcW w:w="592" w:type="dxa"/>
          </w:tcPr>
          <w:p w14:paraId="6D6F7B94" w14:textId="77777777" w:rsidR="007D6786" w:rsidRPr="007E2DE1" w:rsidRDefault="004A349C" w:rsidP="00316AF4">
            <w:pPr>
              <w:jc w:val="center"/>
              <w:rPr>
                <w:sz w:val="24"/>
                <w:szCs w:val="24"/>
                <w:lang w:val="lt-LT"/>
              </w:rPr>
            </w:pPr>
            <w:r>
              <w:rPr>
                <w:sz w:val="24"/>
                <w:szCs w:val="24"/>
                <w:lang w:val="lt-LT"/>
              </w:rPr>
              <w:t>8</w:t>
            </w:r>
          </w:p>
        </w:tc>
        <w:tc>
          <w:tcPr>
            <w:tcW w:w="496" w:type="dxa"/>
          </w:tcPr>
          <w:p w14:paraId="68E4D65F" w14:textId="77777777" w:rsidR="007D6786" w:rsidRPr="007E2DE1" w:rsidRDefault="004A349C" w:rsidP="00316AF4">
            <w:pPr>
              <w:jc w:val="center"/>
              <w:rPr>
                <w:sz w:val="24"/>
                <w:szCs w:val="24"/>
                <w:lang w:val="lt-LT"/>
              </w:rPr>
            </w:pPr>
            <w:r>
              <w:rPr>
                <w:sz w:val="24"/>
                <w:szCs w:val="24"/>
                <w:lang w:val="lt-LT"/>
              </w:rPr>
              <w:t>16</w:t>
            </w:r>
          </w:p>
        </w:tc>
        <w:tc>
          <w:tcPr>
            <w:tcW w:w="500" w:type="dxa"/>
          </w:tcPr>
          <w:p w14:paraId="2E00F339" w14:textId="77777777" w:rsidR="007D6786" w:rsidRPr="007E2DE1" w:rsidRDefault="004A349C" w:rsidP="00316AF4">
            <w:pPr>
              <w:jc w:val="center"/>
              <w:rPr>
                <w:sz w:val="24"/>
                <w:szCs w:val="24"/>
                <w:lang w:val="lt-LT"/>
              </w:rPr>
            </w:pPr>
            <w:r>
              <w:rPr>
                <w:sz w:val="24"/>
                <w:szCs w:val="24"/>
                <w:lang w:val="lt-LT"/>
              </w:rPr>
              <w:t>14</w:t>
            </w:r>
          </w:p>
        </w:tc>
        <w:tc>
          <w:tcPr>
            <w:tcW w:w="847" w:type="dxa"/>
          </w:tcPr>
          <w:p w14:paraId="757F9D15" w14:textId="77777777" w:rsidR="007D6786" w:rsidRPr="00FA2DFC" w:rsidRDefault="007D6786" w:rsidP="00316AF4">
            <w:pPr>
              <w:jc w:val="center"/>
              <w:rPr>
                <w:b/>
                <w:sz w:val="24"/>
                <w:szCs w:val="24"/>
                <w:lang w:val="lt-LT"/>
              </w:rPr>
            </w:pPr>
          </w:p>
        </w:tc>
        <w:tc>
          <w:tcPr>
            <w:tcW w:w="837" w:type="dxa"/>
          </w:tcPr>
          <w:p w14:paraId="3BBA247E" w14:textId="77777777" w:rsidR="007D6786" w:rsidRPr="004A349C" w:rsidRDefault="009C1B51" w:rsidP="00316AF4">
            <w:pPr>
              <w:jc w:val="center"/>
              <w:rPr>
                <w:b/>
                <w:sz w:val="24"/>
                <w:szCs w:val="24"/>
                <w:lang w:val="lt-LT"/>
              </w:rPr>
            </w:pPr>
            <w:r>
              <w:rPr>
                <w:b/>
                <w:sz w:val="24"/>
                <w:szCs w:val="24"/>
                <w:lang w:val="lt-LT"/>
              </w:rPr>
              <w:t>56</w:t>
            </w:r>
          </w:p>
        </w:tc>
        <w:tc>
          <w:tcPr>
            <w:tcW w:w="528" w:type="dxa"/>
          </w:tcPr>
          <w:p w14:paraId="6F16C4F8" w14:textId="77777777" w:rsidR="007D6786" w:rsidRPr="007E2DE1" w:rsidRDefault="004A349C" w:rsidP="00316AF4">
            <w:pPr>
              <w:jc w:val="center"/>
              <w:rPr>
                <w:sz w:val="24"/>
                <w:szCs w:val="24"/>
                <w:lang w:val="lt-LT"/>
              </w:rPr>
            </w:pPr>
            <w:r>
              <w:rPr>
                <w:sz w:val="24"/>
                <w:szCs w:val="24"/>
                <w:lang w:val="lt-LT"/>
              </w:rPr>
              <w:t>14</w:t>
            </w:r>
          </w:p>
        </w:tc>
        <w:tc>
          <w:tcPr>
            <w:tcW w:w="545" w:type="dxa"/>
          </w:tcPr>
          <w:p w14:paraId="578F5E12" w14:textId="77777777" w:rsidR="007D6786" w:rsidRPr="007E2DE1" w:rsidRDefault="004A349C" w:rsidP="00316AF4">
            <w:pPr>
              <w:jc w:val="center"/>
              <w:rPr>
                <w:sz w:val="24"/>
                <w:szCs w:val="24"/>
                <w:lang w:val="lt-LT"/>
              </w:rPr>
            </w:pPr>
            <w:r>
              <w:rPr>
                <w:sz w:val="24"/>
                <w:szCs w:val="24"/>
                <w:lang w:val="lt-LT"/>
              </w:rPr>
              <w:t>18</w:t>
            </w:r>
          </w:p>
        </w:tc>
        <w:tc>
          <w:tcPr>
            <w:tcW w:w="558" w:type="dxa"/>
          </w:tcPr>
          <w:p w14:paraId="3218BBAC" w14:textId="77777777" w:rsidR="007D6786" w:rsidRPr="007E2DE1" w:rsidRDefault="004A349C" w:rsidP="00316AF4">
            <w:pPr>
              <w:jc w:val="center"/>
              <w:rPr>
                <w:sz w:val="24"/>
                <w:szCs w:val="24"/>
                <w:lang w:val="lt-LT"/>
              </w:rPr>
            </w:pPr>
            <w:r>
              <w:rPr>
                <w:sz w:val="24"/>
                <w:szCs w:val="24"/>
                <w:lang w:val="lt-LT"/>
              </w:rPr>
              <w:t>14</w:t>
            </w:r>
          </w:p>
        </w:tc>
        <w:tc>
          <w:tcPr>
            <w:tcW w:w="456" w:type="dxa"/>
            <w:gridSpan w:val="2"/>
          </w:tcPr>
          <w:p w14:paraId="79E474DF" w14:textId="77777777" w:rsidR="007D6786" w:rsidRPr="007E2DE1" w:rsidRDefault="004A349C" w:rsidP="00316AF4">
            <w:pPr>
              <w:jc w:val="center"/>
              <w:rPr>
                <w:sz w:val="24"/>
                <w:szCs w:val="24"/>
                <w:lang w:val="lt-LT"/>
              </w:rPr>
            </w:pPr>
            <w:r>
              <w:rPr>
                <w:sz w:val="24"/>
                <w:szCs w:val="24"/>
                <w:lang w:val="lt-LT"/>
              </w:rPr>
              <w:t>16</w:t>
            </w:r>
          </w:p>
        </w:tc>
        <w:tc>
          <w:tcPr>
            <w:tcW w:w="537" w:type="dxa"/>
          </w:tcPr>
          <w:p w14:paraId="4C64827A" w14:textId="77777777" w:rsidR="007D6786" w:rsidRPr="007E2DE1" w:rsidRDefault="004A349C" w:rsidP="00316AF4">
            <w:pPr>
              <w:jc w:val="center"/>
              <w:rPr>
                <w:sz w:val="24"/>
                <w:szCs w:val="24"/>
                <w:lang w:val="lt-LT"/>
              </w:rPr>
            </w:pPr>
            <w:r>
              <w:rPr>
                <w:sz w:val="24"/>
                <w:szCs w:val="24"/>
                <w:lang w:val="lt-LT"/>
              </w:rPr>
              <w:t>10</w:t>
            </w:r>
          </w:p>
        </w:tc>
        <w:tc>
          <w:tcPr>
            <w:tcW w:w="567" w:type="dxa"/>
          </w:tcPr>
          <w:p w14:paraId="46EE58B6" w14:textId="77777777" w:rsidR="007D6786" w:rsidRPr="007D6786" w:rsidRDefault="004A349C" w:rsidP="00316AF4">
            <w:pPr>
              <w:jc w:val="center"/>
              <w:rPr>
                <w:sz w:val="24"/>
                <w:szCs w:val="24"/>
                <w:lang w:val="lt-LT"/>
              </w:rPr>
            </w:pPr>
            <w:r>
              <w:rPr>
                <w:sz w:val="24"/>
                <w:szCs w:val="24"/>
                <w:lang w:val="lt-LT"/>
              </w:rPr>
              <w:t>17</w:t>
            </w:r>
          </w:p>
        </w:tc>
        <w:tc>
          <w:tcPr>
            <w:tcW w:w="848" w:type="dxa"/>
          </w:tcPr>
          <w:p w14:paraId="40CE2884" w14:textId="77777777" w:rsidR="007D6786" w:rsidRPr="00BC7448" w:rsidRDefault="007D6786" w:rsidP="00316AF4">
            <w:pPr>
              <w:jc w:val="center"/>
              <w:rPr>
                <w:b/>
                <w:sz w:val="24"/>
                <w:szCs w:val="24"/>
                <w:lang w:val="lt-LT"/>
              </w:rPr>
            </w:pPr>
          </w:p>
        </w:tc>
        <w:tc>
          <w:tcPr>
            <w:tcW w:w="837" w:type="dxa"/>
          </w:tcPr>
          <w:p w14:paraId="3FF52718" w14:textId="77777777" w:rsidR="007D6786" w:rsidRPr="00BC7448" w:rsidRDefault="004A349C" w:rsidP="00316AF4">
            <w:pPr>
              <w:jc w:val="center"/>
              <w:rPr>
                <w:b/>
                <w:sz w:val="24"/>
                <w:szCs w:val="24"/>
                <w:lang w:val="lt-LT"/>
              </w:rPr>
            </w:pPr>
            <w:r>
              <w:rPr>
                <w:b/>
                <w:sz w:val="24"/>
                <w:szCs w:val="24"/>
                <w:lang w:val="lt-LT"/>
              </w:rPr>
              <w:t>89</w:t>
            </w:r>
          </w:p>
        </w:tc>
        <w:tc>
          <w:tcPr>
            <w:tcW w:w="523" w:type="dxa"/>
          </w:tcPr>
          <w:p w14:paraId="3AE9A713" w14:textId="77777777" w:rsidR="007D6786" w:rsidRPr="007E2DE1" w:rsidRDefault="007D6786" w:rsidP="00316AF4">
            <w:pPr>
              <w:jc w:val="center"/>
              <w:rPr>
                <w:sz w:val="24"/>
                <w:szCs w:val="24"/>
                <w:lang w:val="lt-LT"/>
              </w:rPr>
            </w:pPr>
          </w:p>
        </w:tc>
        <w:tc>
          <w:tcPr>
            <w:tcW w:w="525" w:type="dxa"/>
          </w:tcPr>
          <w:p w14:paraId="30BB5833" w14:textId="77777777" w:rsidR="007D6786" w:rsidRPr="007E2DE1" w:rsidRDefault="007D6786" w:rsidP="00316AF4">
            <w:pPr>
              <w:jc w:val="center"/>
              <w:rPr>
                <w:sz w:val="24"/>
                <w:szCs w:val="24"/>
                <w:lang w:val="lt-LT"/>
              </w:rPr>
            </w:pPr>
          </w:p>
        </w:tc>
        <w:tc>
          <w:tcPr>
            <w:tcW w:w="848" w:type="dxa"/>
          </w:tcPr>
          <w:p w14:paraId="1E335D45" w14:textId="77777777" w:rsidR="007D6786" w:rsidRPr="00985CDD" w:rsidRDefault="007D6786" w:rsidP="00316AF4">
            <w:pPr>
              <w:jc w:val="center"/>
              <w:rPr>
                <w:b/>
                <w:sz w:val="24"/>
                <w:szCs w:val="24"/>
                <w:lang w:val="lt-LT"/>
              </w:rPr>
            </w:pPr>
          </w:p>
        </w:tc>
        <w:tc>
          <w:tcPr>
            <w:tcW w:w="838" w:type="dxa"/>
          </w:tcPr>
          <w:p w14:paraId="338DD125" w14:textId="77777777" w:rsidR="007D6786" w:rsidRPr="00985CDD" w:rsidRDefault="007D6786" w:rsidP="00316AF4">
            <w:pPr>
              <w:jc w:val="center"/>
              <w:rPr>
                <w:b/>
                <w:sz w:val="24"/>
                <w:szCs w:val="24"/>
                <w:lang w:val="lt-LT"/>
              </w:rPr>
            </w:pPr>
          </w:p>
        </w:tc>
        <w:tc>
          <w:tcPr>
            <w:tcW w:w="944" w:type="dxa"/>
          </w:tcPr>
          <w:p w14:paraId="629D514E" w14:textId="77777777" w:rsidR="007D6786" w:rsidRPr="006E7739" w:rsidRDefault="007D6786" w:rsidP="00316AF4">
            <w:pPr>
              <w:jc w:val="center"/>
              <w:rPr>
                <w:b/>
                <w:sz w:val="24"/>
                <w:szCs w:val="24"/>
                <w:lang w:val="lt-LT"/>
              </w:rPr>
            </w:pPr>
          </w:p>
        </w:tc>
        <w:tc>
          <w:tcPr>
            <w:tcW w:w="892" w:type="dxa"/>
          </w:tcPr>
          <w:p w14:paraId="48450782" w14:textId="77777777" w:rsidR="007D6786" w:rsidRPr="006E7739" w:rsidRDefault="004A349C" w:rsidP="00316AF4">
            <w:pPr>
              <w:jc w:val="center"/>
              <w:rPr>
                <w:b/>
                <w:sz w:val="24"/>
                <w:szCs w:val="24"/>
                <w:lang w:val="lt-LT"/>
              </w:rPr>
            </w:pPr>
            <w:r>
              <w:rPr>
                <w:b/>
                <w:sz w:val="24"/>
                <w:szCs w:val="24"/>
                <w:lang w:val="lt-LT"/>
              </w:rPr>
              <w:t>145</w:t>
            </w:r>
          </w:p>
        </w:tc>
      </w:tr>
      <w:tr w:rsidR="00333F6B" w:rsidRPr="006E7739" w14:paraId="6996C7F8" w14:textId="77777777" w:rsidTr="004A349C">
        <w:trPr>
          <w:trHeight w:val="532"/>
        </w:trPr>
        <w:tc>
          <w:tcPr>
            <w:tcW w:w="520" w:type="dxa"/>
          </w:tcPr>
          <w:p w14:paraId="3200045F" w14:textId="77777777" w:rsidR="00172101" w:rsidRPr="006E7739" w:rsidRDefault="00172101" w:rsidP="00CF0C14">
            <w:pPr>
              <w:rPr>
                <w:sz w:val="18"/>
                <w:szCs w:val="18"/>
                <w:lang w:val="lt-LT"/>
              </w:rPr>
            </w:pPr>
          </w:p>
        </w:tc>
        <w:tc>
          <w:tcPr>
            <w:tcW w:w="1444" w:type="dxa"/>
          </w:tcPr>
          <w:p w14:paraId="45B483AF" w14:textId="7083CC27" w:rsidR="00172101" w:rsidRPr="006E7739" w:rsidRDefault="00172101" w:rsidP="008919CF">
            <w:pPr>
              <w:rPr>
                <w:sz w:val="18"/>
                <w:szCs w:val="18"/>
                <w:lang w:val="lt-LT"/>
              </w:rPr>
            </w:pPr>
            <w:r>
              <w:rPr>
                <w:sz w:val="18"/>
                <w:szCs w:val="18"/>
                <w:lang w:val="lt-LT"/>
              </w:rPr>
              <w:t xml:space="preserve">Iš viso </w:t>
            </w:r>
          </w:p>
        </w:tc>
        <w:tc>
          <w:tcPr>
            <w:tcW w:w="592" w:type="dxa"/>
          </w:tcPr>
          <w:p w14:paraId="392C9BE1" w14:textId="77777777" w:rsidR="00172101" w:rsidRPr="00180369" w:rsidRDefault="00172101" w:rsidP="00316AF4">
            <w:pPr>
              <w:jc w:val="center"/>
              <w:rPr>
                <w:sz w:val="24"/>
                <w:szCs w:val="24"/>
                <w:lang w:val="lt-LT"/>
              </w:rPr>
            </w:pPr>
          </w:p>
        </w:tc>
        <w:tc>
          <w:tcPr>
            <w:tcW w:w="592" w:type="dxa"/>
          </w:tcPr>
          <w:p w14:paraId="7F64CF44" w14:textId="77777777" w:rsidR="00172101" w:rsidRPr="00180369" w:rsidRDefault="00172101" w:rsidP="00316AF4">
            <w:pPr>
              <w:jc w:val="center"/>
              <w:rPr>
                <w:sz w:val="24"/>
                <w:szCs w:val="24"/>
                <w:lang w:val="lt-LT"/>
              </w:rPr>
            </w:pPr>
          </w:p>
        </w:tc>
        <w:tc>
          <w:tcPr>
            <w:tcW w:w="496" w:type="dxa"/>
          </w:tcPr>
          <w:p w14:paraId="59705D4F" w14:textId="77777777" w:rsidR="00172101" w:rsidRPr="00180369" w:rsidRDefault="00172101" w:rsidP="00316AF4">
            <w:pPr>
              <w:jc w:val="center"/>
              <w:rPr>
                <w:sz w:val="24"/>
                <w:szCs w:val="24"/>
                <w:lang w:val="lt-LT"/>
              </w:rPr>
            </w:pPr>
          </w:p>
        </w:tc>
        <w:tc>
          <w:tcPr>
            <w:tcW w:w="500" w:type="dxa"/>
          </w:tcPr>
          <w:p w14:paraId="46B89869" w14:textId="77777777" w:rsidR="00172101" w:rsidRPr="00180369" w:rsidRDefault="00172101" w:rsidP="00316AF4">
            <w:pPr>
              <w:jc w:val="center"/>
              <w:rPr>
                <w:sz w:val="24"/>
                <w:szCs w:val="24"/>
                <w:lang w:val="lt-LT"/>
              </w:rPr>
            </w:pPr>
          </w:p>
        </w:tc>
        <w:tc>
          <w:tcPr>
            <w:tcW w:w="847" w:type="dxa"/>
          </w:tcPr>
          <w:p w14:paraId="32BBBF86" w14:textId="77777777" w:rsidR="00172101" w:rsidRPr="008D4AEB" w:rsidRDefault="00F303CA" w:rsidP="00316AF4">
            <w:pPr>
              <w:jc w:val="center"/>
              <w:rPr>
                <w:b/>
                <w:sz w:val="24"/>
                <w:szCs w:val="24"/>
                <w:lang w:val="lt-LT"/>
              </w:rPr>
            </w:pPr>
            <w:r>
              <w:rPr>
                <w:b/>
                <w:sz w:val="24"/>
                <w:szCs w:val="24"/>
                <w:lang w:val="lt-LT"/>
              </w:rPr>
              <w:t>22</w:t>
            </w:r>
          </w:p>
        </w:tc>
        <w:tc>
          <w:tcPr>
            <w:tcW w:w="837" w:type="dxa"/>
          </w:tcPr>
          <w:p w14:paraId="67AF472D" w14:textId="77777777" w:rsidR="00172101" w:rsidRPr="006E7739" w:rsidRDefault="00F303CA" w:rsidP="00316AF4">
            <w:pPr>
              <w:jc w:val="center"/>
              <w:rPr>
                <w:b/>
                <w:sz w:val="24"/>
                <w:szCs w:val="24"/>
                <w:lang w:val="lt-LT"/>
              </w:rPr>
            </w:pPr>
            <w:r>
              <w:rPr>
                <w:b/>
                <w:sz w:val="24"/>
                <w:szCs w:val="24"/>
                <w:lang w:val="lt-LT"/>
              </w:rPr>
              <w:t>358</w:t>
            </w:r>
          </w:p>
        </w:tc>
        <w:tc>
          <w:tcPr>
            <w:tcW w:w="528" w:type="dxa"/>
          </w:tcPr>
          <w:p w14:paraId="4A4A7ED6" w14:textId="77777777" w:rsidR="00172101" w:rsidRPr="00180369" w:rsidRDefault="00172101" w:rsidP="00316AF4">
            <w:pPr>
              <w:jc w:val="center"/>
              <w:rPr>
                <w:sz w:val="24"/>
                <w:szCs w:val="24"/>
                <w:lang w:val="lt-LT"/>
              </w:rPr>
            </w:pPr>
          </w:p>
        </w:tc>
        <w:tc>
          <w:tcPr>
            <w:tcW w:w="545" w:type="dxa"/>
          </w:tcPr>
          <w:p w14:paraId="26F0AA64" w14:textId="77777777" w:rsidR="00172101" w:rsidRPr="00180369" w:rsidRDefault="00172101" w:rsidP="00316AF4">
            <w:pPr>
              <w:jc w:val="center"/>
              <w:rPr>
                <w:sz w:val="24"/>
                <w:szCs w:val="24"/>
                <w:lang w:val="lt-LT"/>
              </w:rPr>
            </w:pPr>
          </w:p>
        </w:tc>
        <w:tc>
          <w:tcPr>
            <w:tcW w:w="558" w:type="dxa"/>
          </w:tcPr>
          <w:p w14:paraId="79C57F36" w14:textId="77777777" w:rsidR="00172101" w:rsidRPr="00180369" w:rsidRDefault="00172101" w:rsidP="00316AF4">
            <w:pPr>
              <w:jc w:val="center"/>
              <w:rPr>
                <w:sz w:val="24"/>
                <w:szCs w:val="24"/>
                <w:lang w:val="lt-LT"/>
              </w:rPr>
            </w:pPr>
          </w:p>
        </w:tc>
        <w:tc>
          <w:tcPr>
            <w:tcW w:w="456" w:type="dxa"/>
            <w:gridSpan w:val="2"/>
          </w:tcPr>
          <w:p w14:paraId="28AE465C" w14:textId="77777777" w:rsidR="00172101" w:rsidRPr="00180369" w:rsidRDefault="00172101" w:rsidP="00316AF4">
            <w:pPr>
              <w:jc w:val="center"/>
              <w:rPr>
                <w:sz w:val="24"/>
                <w:szCs w:val="24"/>
                <w:lang w:val="lt-LT"/>
              </w:rPr>
            </w:pPr>
          </w:p>
        </w:tc>
        <w:tc>
          <w:tcPr>
            <w:tcW w:w="537" w:type="dxa"/>
          </w:tcPr>
          <w:p w14:paraId="40CE081F" w14:textId="77777777" w:rsidR="00172101" w:rsidRPr="00B00C94" w:rsidRDefault="00172101" w:rsidP="00316AF4">
            <w:pPr>
              <w:jc w:val="center"/>
              <w:rPr>
                <w:sz w:val="24"/>
                <w:szCs w:val="24"/>
                <w:lang w:val="lt-LT"/>
              </w:rPr>
            </w:pPr>
          </w:p>
        </w:tc>
        <w:tc>
          <w:tcPr>
            <w:tcW w:w="567" w:type="dxa"/>
          </w:tcPr>
          <w:p w14:paraId="3B1A58CA" w14:textId="77777777" w:rsidR="00172101" w:rsidRPr="00180369" w:rsidRDefault="00172101" w:rsidP="00316AF4">
            <w:pPr>
              <w:jc w:val="center"/>
              <w:rPr>
                <w:sz w:val="24"/>
                <w:szCs w:val="24"/>
                <w:lang w:val="lt-LT"/>
              </w:rPr>
            </w:pPr>
          </w:p>
        </w:tc>
        <w:tc>
          <w:tcPr>
            <w:tcW w:w="848" w:type="dxa"/>
          </w:tcPr>
          <w:p w14:paraId="7CCD1AD1" w14:textId="77777777" w:rsidR="00172101" w:rsidRPr="006E7739" w:rsidRDefault="00F303CA" w:rsidP="00316AF4">
            <w:pPr>
              <w:jc w:val="center"/>
              <w:rPr>
                <w:b/>
                <w:sz w:val="24"/>
                <w:szCs w:val="24"/>
                <w:lang w:val="lt-LT"/>
              </w:rPr>
            </w:pPr>
            <w:r>
              <w:rPr>
                <w:b/>
                <w:sz w:val="24"/>
                <w:szCs w:val="24"/>
                <w:lang w:val="lt-LT"/>
              </w:rPr>
              <w:t>31</w:t>
            </w:r>
          </w:p>
        </w:tc>
        <w:tc>
          <w:tcPr>
            <w:tcW w:w="837" w:type="dxa"/>
            <w:shd w:val="clear" w:color="auto" w:fill="FFFFFF" w:themeFill="background1"/>
          </w:tcPr>
          <w:p w14:paraId="638AB12B" w14:textId="77777777" w:rsidR="00172101" w:rsidRPr="00EA2AA0" w:rsidRDefault="00F303CA" w:rsidP="00316AF4">
            <w:pPr>
              <w:jc w:val="center"/>
              <w:rPr>
                <w:b/>
                <w:sz w:val="24"/>
                <w:szCs w:val="24"/>
                <w:lang w:val="lt-LT"/>
              </w:rPr>
            </w:pPr>
            <w:r>
              <w:rPr>
                <w:b/>
                <w:sz w:val="24"/>
                <w:szCs w:val="24"/>
                <w:lang w:val="lt-LT"/>
              </w:rPr>
              <w:t>526</w:t>
            </w:r>
          </w:p>
        </w:tc>
        <w:tc>
          <w:tcPr>
            <w:tcW w:w="523" w:type="dxa"/>
          </w:tcPr>
          <w:p w14:paraId="5ABBB887" w14:textId="77777777" w:rsidR="00172101" w:rsidRPr="00D24FA8" w:rsidRDefault="00172101" w:rsidP="00316AF4">
            <w:pPr>
              <w:jc w:val="center"/>
              <w:rPr>
                <w:b/>
                <w:sz w:val="24"/>
                <w:szCs w:val="24"/>
                <w:lang w:val="lt-LT"/>
              </w:rPr>
            </w:pPr>
          </w:p>
        </w:tc>
        <w:tc>
          <w:tcPr>
            <w:tcW w:w="525" w:type="dxa"/>
          </w:tcPr>
          <w:p w14:paraId="6EA3012F" w14:textId="77777777" w:rsidR="00172101" w:rsidRPr="00D24FA8" w:rsidRDefault="00172101" w:rsidP="00316AF4">
            <w:pPr>
              <w:jc w:val="center"/>
              <w:rPr>
                <w:b/>
                <w:sz w:val="24"/>
                <w:szCs w:val="24"/>
                <w:lang w:val="lt-LT"/>
              </w:rPr>
            </w:pPr>
          </w:p>
        </w:tc>
        <w:tc>
          <w:tcPr>
            <w:tcW w:w="848" w:type="dxa"/>
          </w:tcPr>
          <w:p w14:paraId="7E7168B9" w14:textId="77777777" w:rsidR="00172101" w:rsidRPr="006E7739" w:rsidRDefault="00341318" w:rsidP="00316AF4">
            <w:pPr>
              <w:jc w:val="center"/>
              <w:rPr>
                <w:b/>
                <w:sz w:val="24"/>
                <w:szCs w:val="24"/>
                <w:lang w:val="lt-LT"/>
              </w:rPr>
            </w:pPr>
            <w:r>
              <w:rPr>
                <w:b/>
                <w:sz w:val="24"/>
                <w:szCs w:val="24"/>
                <w:lang w:val="lt-LT"/>
              </w:rPr>
              <w:t>4</w:t>
            </w:r>
          </w:p>
        </w:tc>
        <w:tc>
          <w:tcPr>
            <w:tcW w:w="838" w:type="dxa"/>
          </w:tcPr>
          <w:p w14:paraId="5FCB7CC3" w14:textId="77777777" w:rsidR="00172101" w:rsidRPr="006E7739" w:rsidRDefault="008F0B3D" w:rsidP="00316AF4">
            <w:pPr>
              <w:jc w:val="center"/>
              <w:rPr>
                <w:b/>
                <w:sz w:val="24"/>
                <w:szCs w:val="24"/>
                <w:lang w:val="lt-LT"/>
              </w:rPr>
            </w:pPr>
            <w:r>
              <w:rPr>
                <w:b/>
                <w:sz w:val="24"/>
                <w:szCs w:val="24"/>
                <w:lang w:val="lt-LT"/>
              </w:rPr>
              <w:t>98</w:t>
            </w:r>
          </w:p>
        </w:tc>
        <w:tc>
          <w:tcPr>
            <w:tcW w:w="944" w:type="dxa"/>
            <w:shd w:val="clear" w:color="auto" w:fill="FFFFFF" w:themeFill="background1"/>
          </w:tcPr>
          <w:p w14:paraId="1C7E32E9" w14:textId="77777777" w:rsidR="00172101" w:rsidRPr="006E7739" w:rsidRDefault="005170B5" w:rsidP="00316AF4">
            <w:pPr>
              <w:jc w:val="center"/>
              <w:rPr>
                <w:b/>
                <w:sz w:val="24"/>
                <w:szCs w:val="24"/>
                <w:lang w:val="lt-LT"/>
              </w:rPr>
            </w:pPr>
            <w:r>
              <w:rPr>
                <w:b/>
                <w:sz w:val="24"/>
                <w:szCs w:val="24"/>
                <w:lang w:val="lt-LT"/>
              </w:rPr>
              <w:t>57</w:t>
            </w:r>
          </w:p>
        </w:tc>
        <w:tc>
          <w:tcPr>
            <w:tcW w:w="892" w:type="dxa"/>
            <w:shd w:val="clear" w:color="auto" w:fill="FFFFFF" w:themeFill="background1"/>
          </w:tcPr>
          <w:p w14:paraId="3073E7F7" w14:textId="77777777" w:rsidR="00172101" w:rsidRPr="006E7739" w:rsidRDefault="00D91C77" w:rsidP="00316AF4">
            <w:pPr>
              <w:jc w:val="center"/>
              <w:rPr>
                <w:b/>
                <w:sz w:val="24"/>
                <w:szCs w:val="24"/>
                <w:lang w:val="lt-LT"/>
              </w:rPr>
            </w:pPr>
            <w:r>
              <w:rPr>
                <w:b/>
                <w:sz w:val="24"/>
                <w:szCs w:val="24"/>
                <w:lang w:val="lt-LT"/>
              </w:rPr>
              <w:t>982</w:t>
            </w:r>
          </w:p>
        </w:tc>
      </w:tr>
    </w:tbl>
    <w:p w14:paraId="58825BBF" w14:textId="77777777" w:rsidR="00F759DA" w:rsidRDefault="00F759DA" w:rsidP="00B75FF7">
      <w:pPr>
        <w:rPr>
          <w:sz w:val="24"/>
          <w:szCs w:val="24"/>
          <w:lang w:val="lt-LT"/>
        </w:rPr>
      </w:pPr>
    </w:p>
    <w:p w14:paraId="1C068262" w14:textId="63D22C57" w:rsidR="00F759DA" w:rsidRDefault="00647252" w:rsidP="00CA57F1">
      <w:pPr>
        <w:jc w:val="center"/>
        <w:rPr>
          <w:sz w:val="24"/>
          <w:szCs w:val="24"/>
          <w:lang w:val="lt-LT"/>
        </w:rPr>
      </w:pPr>
      <w:r>
        <w:rPr>
          <w:sz w:val="24"/>
          <w:szCs w:val="24"/>
          <w:lang w:val="lt-LT"/>
        </w:rPr>
        <w:t xml:space="preserve"> _____________</w:t>
      </w:r>
      <w:r w:rsidR="003E2478" w:rsidRPr="003E2478">
        <w:rPr>
          <w:sz w:val="24"/>
          <w:szCs w:val="24"/>
          <w:lang w:val="lt-LT"/>
        </w:rPr>
        <w:t>____________</w:t>
      </w:r>
      <w:r w:rsidR="003E2478">
        <w:rPr>
          <w:sz w:val="24"/>
          <w:szCs w:val="24"/>
          <w:lang w:val="lt-LT"/>
        </w:rPr>
        <w:t>___</w:t>
      </w:r>
    </w:p>
    <w:sectPr w:rsidR="00F759DA" w:rsidSect="00CA57F1">
      <w:headerReference w:type="first" r:id="rId10"/>
      <w:pgSz w:w="16840" w:h="11907" w:orient="landscape" w:code="9"/>
      <w:pgMar w:top="851" w:right="1134" w:bottom="851"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04D6" w14:textId="77777777" w:rsidR="00BB15F9" w:rsidRDefault="00BB15F9">
      <w:r>
        <w:separator/>
      </w:r>
    </w:p>
  </w:endnote>
  <w:endnote w:type="continuationSeparator" w:id="0">
    <w:p w14:paraId="0C400D93" w14:textId="77777777" w:rsidR="00BB15F9" w:rsidRDefault="00BB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61BE" w14:textId="77777777" w:rsidR="00A568A8" w:rsidRDefault="00A568A8">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357E" w14:textId="77777777" w:rsidR="00BB15F9" w:rsidRDefault="00BB15F9">
      <w:r>
        <w:separator/>
      </w:r>
    </w:p>
  </w:footnote>
  <w:footnote w:type="continuationSeparator" w:id="0">
    <w:p w14:paraId="66E641EF" w14:textId="77777777" w:rsidR="00BB15F9" w:rsidRDefault="00BB1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5D0E" w14:textId="77777777" w:rsidR="00A568A8" w:rsidRDefault="00A568A8">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AC4174">
      <w:rPr>
        <w:rStyle w:val="Puslapionumeris"/>
        <w:noProof/>
      </w:rPr>
      <w:t>5</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E1CF" w14:textId="77777777" w:rsidR="00937021" w:rsidRPr="0024276B" w:rsidRDefault="00937021" w:rsidP="002427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C5EF9"/>
    <w:multiLevelType w:val="hybridMultilevel"/>
    <w:tmpl w:val="D24EB622"/>
    <w:lvl w:ilvl="0" w:tplc="F036F79C">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F0F6479"/>
    <w:multiLevelType w:val="multilevel"/>
    <w:tmpl w:val="74DA5588"/>
    <w:lvl w:ilvl="0">
      <w:start w:val="2009"/>
      <w:numFmt w:val="decimal"/>
      <w:lvlText w:val="%1"/>
      <w:lvlJc w:val="left"/>
      <w:pPr>
        <w:tabs>
          <w:tab w:val="num" w:pos="5760"/>
        </w:tabs>
        <w:ind w:left="5760" w:hanging="5760"/>
      </w:pPr>
      <w:rPr>
        <w:rFonts w:hint="default"/>
      </w:rPr>
    </w:lvl>
    <w:lvl w:ilvl="1">
      <w:start w:val="12"/>
      <w:numFmt w:val="decimal"/>
      <w:lvlText w:val="%1-%2"/>
      <w:lvlJc w:val="left"/>
      <w:pPr>
        <w:tabs>
          <w:tab w:val="num" w:pos="5760"/>
        </w:tabs>
        <w:ind w:left="5760" w:hanging="5760"/>
      </w:pPr>
      <w:rPr>
        <w:rFonts w:hint="default"/>
      </w:rPr>
    </w:lvl>
    <w:lvl w:ilvl="2">
      <w:start w:val="17"/>
      <w:numFmt w:val="decimal"/>
      <w:lvlText w:val="%1-%2-%3"/>
      <w:lvlJc w:val="left"/>
      <w:pPr>
        <w:tabs>
          <w:tab w:val="num" w:pos="5760"/>
        </w:tabs>
        <w:ind w:left="5760" w:hanging="5760"/>
      </w:pPr>
      <w:rPr>
        <w:rFonts w:hint="default"/>
      </w:rPr>
    </w:lvl>
    <w:lvl w:ilvl="3">
      <w:start w:val="1"/>
      <w:numFmt w:val="decimal"/>
      <w:lvlText w:val="%1-%2-%3.%4"/>
      <w:lvlJc w:val="left"/>
      <w:pPr>
        <w:tabs>
          <w:tab w:val="num" w:pos="5760"/>
        </w:tabs>
        <w:ind w:left="5760" w:hanging="5760"/>
      </w:pPr>
      <w:rPr>
        <w:rFonts w:hint="default"/>
      </w:rPr>
    </w:lvl>
    <w:lvl w:ilvl="4">
      <w:start w:val="1"/>
      <w:numFmt w:val="decimal"/>
      <w:lvlText w:val="%1-%2-%3.%4.%5"/>
      <w:lvlJc w:val="left"/>
      <w:pPr>
        <w:tabs>
          <w:tab w:val="num" w:pos="5760"/>
        </w:tabs>
        <w:ind w:left="5760" w:hanging="5760"/>
      </w:pPr>
      <w:rPr>
        <w:rFonts w:hint="default"/>
      </w:rPr>
    </w:lvl>
    <w:lvl w:ilvl="5">
      <w:start w:val="1"/>
      <w:numFmt w:val="decimal"/>
      <w:lvlText w:val="%1-%2-%3.%4.%5.%6"/>
      <w:lvlJc w:val="left"/>
      <w:pPr>
        <w:tabs>
          <w:tab w:val="num" w:pos="5760"/>
        </w:tabs>
        <w:ind w:left="5760" w:hanging="5760"/>
      </w:pPr>
      <w:rPr>
        <w:rFonts w:hint="default"/>
      </w:rPr>
    </w:lvl>
    <w:lvl w:ilvl="6">
      <w:start w:val="1"/>
      <w:numFmt w:val="decimal"/>
      <w:lvlText w:val="%1-%2-%3.%4.%5.%6.%7"/>
      <w:lvlJc w:val="left"/>
      <w:pPr>
        <w:tabs>
          <w:tab w:val="num" w:pos="5760"/>
        </w:tabs>
        <w:ind w:left="5760" w:hanging="5760"/>
      </w:pPr>
      <w:rPr>
        <w:rFonts w:hint="default"/>
      </w:rPr>
    </w:lvl>
    <w:lvl w:ilvl="7">
      <w:start w:val="1"/>
      <w:numFmt w:val="decimal"/>
      <w:lvlText w:val="%1-%2-%3.%4.%5.%6.%7.%8"/>
      <w:lvlJc w:val="left"/>
      <w:pPr>
        <w:tabs>
          <w:tab w:val="num" w:pos="5760"/>
        </w:tabs>
        <w:ind w:left="5760" w:hanging="5760"/>
      </w:pPr>
      <w:rPr>
        <w:rFonts w:hint="default"/>
      </w:rPr>
    </w:lvl>
    <w:lvl w:ilvl="8">
      <w:start w:val="1"/>
      <w:numFmt w:val="decimal"/>
      <w:lvlText w:val="%1-%2-%3.%4.%5.%6.%7.%8.%9"/>
      <w:lvlJc w:val="left"/>
      <w:pPr>
        <w:tabs>
          <w:tab w:val="num" w:pos="5760"/>
        </w:tabs>
        <w:ind w:left="5760" w:hanging="5760"/>
      </w:pPr>
      <w:rPr>
        <w:rFonts w:hint="default"/>
      </w:rPr>
    </w:lvl>
  </w:abstractNum>
  <w:abstractNum w:abstractNumId="2" w15:restartNumberingAfterBreak="0">
    <w:nsid w:val="1FF81576"/>
    <w:multiLevelType w:val="multilevel"/>
    <w:tmpl w:val="E680663E"/>
    <w:lvl w:ilvl="0">
      <w:start w:val="2009"/>
      <w:numFmt w:val="decimal"/>
      <w:lvlText w:val="%1"/>
      <w:lvlJc w:val="left"/>
      <w:pPr>
        <w:tabs>
          <w:tab w:val="num" w:pos="5760"/>
        </w:tabs>
        <w:ind w:left="5760" w:hanging="5760"/>
      </w:pPr>
      <w:rPr>
        <w:rFonts w:hint="default"/>
      </w:rPr>
    </w:lvl>
    <w:lvl w:ilvl="1">
      <w:start w:val="12"/>
      <w:numFmt w:val="decimal"/>
      <w:lvlText w:val="%1-%2"/>
      <w:lvlJc w:val="left"/>
      <w:pPr>
        <w:tabs>
          <w:tab w:val="num" w:pos="5760"/>
        </w:tabs>
        <w:ind w:left="5760" w:hanging="5760"/>
      </w:pPr>
      <w:rPr>
        <w:rFonts w:hint="default"/>
      </w:rPr>
    </w:lvl>
    <w:lvl w:ilvl="2">
      <w:start w:val="22"/>
      <w:numFmt w:val="decimal"/>
      <w:lvlText w:val="%1-%2-%3"/>
      <w:lvlJc w:val="left"/>
      <w:pPr>
        <w:tabs>
          <w:tab w:val="num" w:pos="5760"/>
        </w:tabs>
        <w:ind w:left="5760" w:hanging="5760"/>
      </w:pPr>
      <w:rPr>
        <w:rFonts w:hint="default"/>
      </w:rPr>
    </w:lvl>
    <w:lvl w:ilvl="3">
      <w:start w:val="1"/>
      <w:numFmt w:val="decimal"/>
      <w:lvlText w:val="%1-%2-%3.%4"/>
      <w:lvlJc w:val="left"/>
      <w:pPr>
        <w:tabs>
          <w:tab w:val="num" w:pos="5760"/>
        </w:tabs>
        <w:ind w:left="5760" w:hanging="5760"/>
      </w:pPr>
      <w:rPr>
        <w:rFonts w:hint="default"/>
      </w:rPr>
    </w:lvl>
    <w:lvl w:ilvl="4">
      <w:start w:val="1"/>
      <w:numFmt w:val="decimal"/>
      <w:lvlText w:val="%1-%2-%3.%4.%5"/>
      <w:lvlJc w:val="left"/>
      <w:pPr>
        <w:tabs>
          <w:tab w:val="num" w:pos="5760"/>
        </w:tabs>
        <w:ind w:left="5760" w:hanging="5760"/>
      </w:pPr>
      <w:rPr>
        <w:rFonts w:hint="default"/>
      </w:rPr>
    </w:lvl>
    <w:lvl w:ilvl="5">
      <w:start w:val="1"/>
      <w:numFmt w:val="decimal"/>
      <w:lvlText w:val="%1-%2-%3.%4.%5.%6"/>
      <w:lvlJc w:val="left"/>
      <w:pPr>
        <w:tabs>
          <w:tab w:val="num" w:pos="5760"/>
        </w:tabs>
        <w:ind w:left="5760" w:hanging="5760"/>
      </w:pPr>
      <w:rPr>
        <w:rFonts w:hint="default"/>
      </w:rPr>
    </w:lvl>
    <w:lvl w:ilvl="6">
      <w:start w:val="1"/>
      <w:numFmt w:val="decimal"/>
      <w:lvlText w:val="%1-%2-%3.%4.%5.%6.%7"/>
      <w:lvlJc w:val="left"/>
      <w:pPr>
        <w:tabs>
          <w:tab w:val="num" w:pos="5760"/>
        </w:tabs>
        <w:ind w:left="5760" w:hanging="5760"/>
      </w:pPr>
      <w:rPr>
        <w:rFonts w:hint="default"/>
      </w:rPr>
    </w:lvl>
    <w:lvl w:ilvl="7">
      <w:start w:val="1"/>
      <w:numFmt w:val="decimal"/>
      <w:lvlText w:val="%1-%2-%3.%4.%5.%6.%7.%8"/>
      <w:lvlJc w:val="left"/>
      <w:pPr>
        <w:tabs>
          <w:tab w:val="num" w:pos="5760"/>
        </w:tabs>
        <w:ind w:left="5760" w:hanging="5760"/>
      </w:pPr>
      <w:rPr>
        <w:rFonts w:hint="default"/>
      </w:rPr>
    </w:lvl>
    <w:lvl w:ilvl="8">
      <w:start w:val="1"/>
      <w:numFmt w:val="decimal"/>
      <w:lvlText w:val="%1-%2-%3.%4.%5.%6.%7.%8.%9"/>
      <w:lvlJc w:val="left"/>
      <w:pPr>
        <w:tabs>
          <w:tab w:val="num" w:pos="5760"/>
        </w:tabs>
        <w:ind w:left="5760" w:hanging="5760"/>
      </w:pPr>
      <w:rPr>
        <w:rFonts w:hint="default"/>
      </w:rPr>
    </w:lvl>
  </w:abstractNum>
  <w:abstractNum w:abstractNumId="3" w15:restartNumberingAfterBreak="0">
    <w:nsid w:val="214A461F"/>
    <w:multiLevelType w:val="hybridMultilevel"/>
    <w:tmpl w:val="A88A2DE8"/>
    <w:lvl w:ilvl="0" w:tplc="8FFE6BD6">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A5E0128"/>
    <w:multiLevelType w:val="hybridMultilevel"/>
    <w:tmpl w:val="A8148918"/>
    <w:lvl w:ilvl="0" w:tplc="FA60CFD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2C433519"/>
    <w:multiLevelType w:val="hybridMultilevel"/>
    <w:tmpl w:val="37E49032"/>
    <w:lvl w:ilvl="0" w:tplc="6D2E1E98">
      <w:start w:val="1"/>
      <w:numFmt w:val="decimal"/>
      <w:suff w:val="space"/>
      <w:lvlText w:val="%1."/>
      <w:lvlJc w:val="left"/>
      <w:pPr>
        <w:ind w:left="1070" w:hanging="360"/>
      </w:pPr>
      <w:rPr>
        <w:rFonts w:ascii="Times New Roman" w:eastAsia="Times New Roman" w:hAnsi="Times New Roman" w:cs="Times New Roman" w:hint="default"/>
      </w:rPr>
    </w:lvl>
    <w:lvl w:ilvl="1" w:tplc="04270019" w:tentative="1">
      <w:start w:val="1"/>
      <w:numFmt w:val="lowerLetter"/>
      <w:lvlText w:val="%2."/>
      <w:lvlJc w:val="left"/>
      <w:pPr>
        <w:tabs>
          <w:tab w:val="num" w:pos="1790"/>
        </w:tabs>
        <w:ind w:left="1790" w:hanging="360"/>
      </w:pPr>
    </w:lvl>
    <w:lvl w:ilvl="2" w:tplc="0427001B" w:tentative="1">
      <w:start w:val="1"/>
      <w:numFmt w:val="lowerRoman"/>
      <w:lvlText w:val="%3."/>
      <w:lvlJc w:val="right"/>
      <w:pPr>
        <w:tabs>
          <w:tab w:val="num" w:pos="2510"/>
        </w:tabs>
        <w:ind w:left="2510" w:hanging="180"/>
      </w:pPr>
    </w:lvl>
    <w:lvl w:ilvl="3" w:tplc="0427000F" w:tentative="1">
      <w:start w:val="1"/>
      <w:numFmt w:val="decimal"/>
      <w:lvlText w:val="%4."/>
      <w:lvlJc w:val="left"/>
      <w:pPr>
        <w:tabs>
          <w:tab w:val="num" w:pos="3230"/>
        </w:tabs>
        <w:ind w:left="3230" w:hanging="360"/>
      </w:pPr>
    </w:lvl>
    <w:lvl w:ilvl="4" w:tplc="04270019" w:tentative="1">
      <w:start w:val="1"/>
      <w:numFmt w:val="lowerLetter"/>
      <w:lvlText w:val="%5."/>
      <w:lvlJc w:val="left"/>
      <w:pPr>
        <w:tabs>
          <w:tab w:val="num" w:pos="3950"/>
        </w:tabs>
        <w:ind w:left="3950" w:hanging="360"/>
      </w:pPr>
    </w:lvl>
    <w:lvl w:ilvl="5" w:tplc="0427001B" w:tentative="1">
      <w:start w:val="1"/>
      <w:numFmt w:val="lowerRoman"/>
      <w:lvlText w:val="%6."/>
      <w:lvlJc w:val="right"/>
      <w:pPr>
        <w:tabs>
          <w:tab w:val="num" w:pos="4670"/>
        </w:tabs>
        <w:ind w:left="4670" w:hanging="180"/>
      </w:pPr>
    </w:lvl>
    <w:lvl w:ilvl="6" w:tplc="0427000F" w:tentative="1">
      <w:start w:val="1"/>
      <w:numFmt w:val="decimal"/>
      <w:lvlText w:val="%7."/>
      <w:lvlJc w:val="left"/>
      <w:pPr>
        <w:tabs>
          <w:tab w:val="num" w:pos="5390"/>
        </w:tabs>
        <w:ind w:left="5390" w:hanging="360"/>
      </w:pPr>
    </w:lvl>
    <w:lvl w:ilvl="7" w:tplc="04270019" w:tentative="1">
      <w:start w:val="1"/>
      <w:numFmt w:val="lowerLetter"/>
      <w:lvlText w:val="%8."/>
      <w:lvlJc w:val="left"/>
      <w:pPr>
        <w:tabs>
          <w:tab w:val="num" w:pos="6110"/>
        </w:tabs>
        <w:ind w:left="6110" w:hanging="360"/>
      </w:pPr>
    </w:lvl>
    <w:lvl w:ilvl="8" w:tplc="0427001B" w:tentative="1">
      <w:start w:val="1"/>
      <w:numFmt w:val="lowerRoman"/>
      <w:lvlText w:val="%9."/>
      <w:lvlJc w:val="right"/>
      <w:pPr>
        <w:tabs>
          <w:tab w:val="num" w:pos="6830"/>
        </w:tabs>
        <w:ind w:left="6830" w:hanging="180"/>
      </w:pPr>
    </w:lvl>
  </w:abstractNum>
  <w:abstractNum w:abstractNumId="6" w15:restartNumberingAfterBreak="0">
    <w:nsid w:val="32E77842"/>
    <w:multiLevelType w:val="hybridMultilevel"/>
    <w:tmpl w:val="B7D4ED9A"/>
    <w:lvl w:ilvl="0" w:tplc="F014AECE">
      <w:start w:val="6"/>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426C75BD"/>
    <w:multiLevelType w:val="hybridMultilevel"/>
    <w:tmpl w:val="2CA08106"/>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45535600"/>
    <w:multiLevelType w:val="hybridMultilevel"/>
    <w:tmpl w:val="FB06B062"/>
    <w:lvl w:ilvl="0" w:tplc="C4740C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86A12D2"/>
    <w:multiLevelType w:val="multilevel"/>
    <w:tmpl w:val="4A16C0F0"/>
    <w:lvl w:ilvl="0">
      <w:start w:val="2009"/>
      <w:numFmt w:val="decimal"/>
      <w:lvlText w:val="%1"/>
      <w:lvlJc w:val="left"/>
      <w:pPr>
        <w:tabs>
          <w:tab w:val="num" w:pos="5760"/>
        </w:tabs>
        <w:ind w:left="5760" w:hanging="5760"/>
      </w:pPr>
      <w:rPr>
        <w:rFonts w:hint="default"/>
      </w:rPr>
    </w:lvl>
    <w:lvl w:ilvl="1">
      <w:start w:val="12"/>
      <w:numFmt w:val="decimal"/>
      <w:lvlText w:val="%1-%2"/>
      <w:lvlJc w:val="left"/>
      <w:pPr>
        <w:tabs>
          <w:tab w:val="num" w:pos="5760"/>
        </w:tabs>
        <w:ind w:left="5760" w:hanging="5760"/>
      </w:pPr>
      <w:rPr>
        <w:rFonts w:hint="default"/>
      </w:rPr>
    </w:lvl>
    <w:lvl w:ilvl="2">
      <w:start w:val="15"/>
      <w:numFmt w:val="decimal"/>
      <w:lvlText w:val="%1-%2-%3"/>
      <w:lvlJc w:val="left"/>
      <w:pPr>
        <w:tabs>
          <w:tab w:val="num" w:pos="5760"/>
        </w:tabs>
        <w:ind w:left="5760" w:hanging="5760"/>
      </w:pPr>
      <w:rPr>
        <w:rFonts w:hint="default"/>
      </w:rPr>
    </w:lvl>
    <w:lvl w:ilvl="3">
      <w:start w:val="1"/>
      <w:numFmt w:val="decimal"/>
      <w:lvlText w:val="%1-%2-%3.%4"/>
      <w:lvlJc w:val="left"/>
      <w:pPr>
        <w:tabs>
          <w:tab w:val="num" w:pos="5760"/>
        </w:tabs>
        <w:ind w:left="5760" w:hanging="5760"/>
      </w:pPr>
      <w:rPr>
        <w:rFonts w:hint="default"/>
      </w:rPr>
    </w:lvl>
    <w:lvl w:ilvl="4">
      <w:start w:val="1"/>
      <w:numFmt w:val="decimal"/>
      <w:lvlText w:val="%1-%2-%3.%4.%5"/>
      <w:lvlJc w:val="left"/>
      <w:pPr>
        <w:tabs>
          <w:tab w:val="num" w:pos="5760"/>
        </w:tabs>
        <w:ind w:left="5760" w:hanging="5760"/>
      </w:pPr>
      <w:rPr>
        <w:rFonts w:hint="default"/>
      </w:rPr>
    </w:lvl>
    <w:lvl w:ilvl="5">
      <w:start w:val="1"/>
      <w:numFmt w:val="decimal"/>
      <w:lvlText w:val="%1-%2-%3.%4.%5.%6"/>
      <w:lvlJc w:val="left"/>
      <w:pPr>
        <w:tabs>
          <w:tab w:val="num" w:pos="5760"/>
        </w:tabs>
        <w:ind w:left="5760" w:hanging="5760"/>
      </w:pPr>
      <w:rPr>
        <w:rFonts w:hint="default"/>
      </w:rPr>
    </w:lvl>
    <w:lvl w:ilvl="6">
      <w:start w:val="1"/>
      <w:numFmt w:val="decimal"/>
      <w:lvlText w:val="%1-%2-%3.%4.%5.%6.%7"/>
      <w:lvlJc w:val="left"/>
      <w:pPr>
        <w:tabs>
          <w:tab w:val="num" w:pos="5760"/>
        </w:tabs>
        <w:ind w:left="5760" w:hanging="5760"/>
      </w:pPr>
      <w:rPr>
        <w:rFonts w:hint="default"/>
      </w:rPr>
    </w:lvl>
    <w:lvl w:ilvl="7">
      <w:start w:val="1"/>
      <w:numFmt w:val="decimal"/>
      <w:lvlText w:val="%1-%2-%3.%4.%5.%6.%7.%8"/>
      <w:lvlJc w:val="left"/>
      <w:pPr>
        <w:tabs>
          <w:tab w:val="num" w:pos="5760"/>
        </w:tabs>
        <w:ind w:left="5760" w:hanging="5760"/>
      </w:pPr>
      <w:rPr>
        <w:rFonts w:hint="default"/>
      </w:rPr>
    </w:lvl>
    <w:lvl w:ilvl="8">
      <w:start w:val="1"/>
      <w:numFmt w:val="decimal"/>
      <w:lvlText w:val="%1-%2-%3.%4.%5.%6.%7.%8.%9"/>
      <w:lvlJc w:val="left"/>
      <w:pPr>
        <w:tabs>
          <w:tab w:val="num" w:pos="5760"/>
        </w:tabs>
        <w:ind w:left="5760" w:hanging="5760"/>
      </w:pPr>
      <w:rPr>
        <w:rFonts w:hint="default"/>
      </w:rPr>
    </w:lvl>
  </w:abstractNum>
  <w:abstractNum w:abstractNumId="10" w15:restartNumberingAfterBreak="0">
    <w:nsid w:val="588C4191"/>
    <w:multiLevelType w:val="hybridMultilevel"/>
    <w:tmpl w:val="EDC66454"/>
    <w:lvl w:ilvl="0" w:tplc="D5F0FC4E">
      <w:start w:val="2021"/>
      <w:numFmt w:val="bullet"/>
      <w:lvlText w:val="-"/>
      <w:lvlJc w:val="left"/>
      <w:pPr>
        <w:ind w:left="11160" w:hanging="360"/>
      </w:pPr>
      <w:rPr>
        <w:rFonts w:ascii="Times New Roman" w:eastAsia="Times New Roman" w:hAnsi="Times New Roman" w:cs="Times New Roman" w:hint="default"/>
      </w:rPr>
    </w:lvl>
    <w:lvl w:ilvl="1" w:tplc="04270003" w:tentative="1">
      <w:start w:val="1"/>
      <w:numFmt w:val="bullet"/>
      <w:lvlText w:val="o"/>
      <w:lvlJc w:val="left"/>
      <w:pPr>
        <w:ind w:left="11880" w:hanging="360"/>
      </w:pPr>
      <w:rPr>
        <w:rFonts w:ascii="Courier New" w:hAnsi="Courier New" w:cs="Courier New" w:hint="default"/>
      </w:rPr>
    </w:lvl>
    <w:lvl w:ilvl="2" w:tplc="04270005" w:tentative="1">
      <w:start w:val="1"/>
      <w:numFmt w:val="bullet"/>
      <w:lvlText w:val=""/>
      <w:lvlJc w:val="left"/>
      <w:pPr>
        <w:ind w:left="12600" w:hanging="360"/>
      </w:pPr>
      <w:rPr>
        <w:rFonts w:ascii="Wingdings" w:hAnsi="Wingdings" w:hint="default"/>
      </w:rPr>
    </w:lvl>
    <w:lvl w:ilvl="3" w:tplc="04270001" w:tentative="1">
      <w:start w:val="1"/>
      <w:numFmt w:val="bullet"/>
      <w:lvlText w:val=""/>
      <w:lvlJc w:val="left"/>
      <w:pPr>
        <w:ind w:left="13320" w:hanging="360"/>
      </w:pPr>
      <w:rPr>
        <w:rFonts w:ascii="Symbol" w:hAnsi="Symbol" w:hint="default"/>
      </w:rPr>
    </w:lvl>
    <w:lvl w:ilvl="4" w:tplc="04270003" w:tentative="1">
      <w:start w:val="1"/>
      <w:numFmt w:val="bullet"/>
      <w:lvlText w:val="o"/>
      <w:lvlJc w:val="left"/>
      <w:pPr>
        <w:ind w:left="14040" w:hanging="360"/>
      </w:pPr>
      <w:rPr>
        <w:rFonts w:ascii="Courier New" w:hAnsi="Courier New" w:cs="Courier New" w:hint="default"/>
      </w:rPr>
    </w:lvl>
    <w:lvl w:ilvl="5" w:tplc="04270005" w:tentative="1">
      <w:start w:val="1"/>
      <w:numFmt w:val="bullet"/>
      <w:lvlText w:val=""/>
      <w:lvlJc w:val="left"/>
      <w:pPr>
        <w:ind w:left="14760" w:hanging="360"/>
      </w:pPr>
      <w:rPr>
        <w:rFonts w:ascii="Wingdings" w:hAnsi="Wingdings" w:hint="default"/>
      </w:rPr>
    </w:lvl>
    <w:lvl w:ilvl="6" w:tplc="04270001" w:tentative="1">
      <w:start w:val="1"/>
      <w:numFmt w:val="bullet"/>
      <w:lvlText w:val=""/>
      <w:lvlJc w:val="left"/>
      <w:pPr>
        <w:ind w:left="15480" w:hanging="360"/>
      </w:pPr>
      <w:rPr>
        <w:rFonts w:ascii="Symbol" w:hAnsi="Symbol" w:hint="default"/>
      </w:rPr>
    </w:lvl>
    <w:lvl w:ilvl="7" w:tplc="04270003" w:tentative="1">
      <w:start w:val="1"/>
      <w:numFmt w:val="bullet"/>
      <w:lvlText w:val="o"/>
      <w:lvlJc w:val="left"/>
      <w:pPr>
        <w:ind w:left="16200" w:hanging="360"/>
      </w:pPr>
      <w:rPr>
        <w:rFonts w:ascii="Courier New" w:hAnsi="Courier New" w:cs="Courier New" w:hint="default"/>
      </w:rPr>
    </w:lvl>
    <w:lvl w:ilvl="8" w:tplc="04270005" w:tentative="1">
      <w:start w:val="1"/>
      <w:numFmt w:val="bullet"/>
      <w:lvlText w:val=""/>
      <w:lvlJc w:val="left"/>
      <w:pPr>
        <w:ind w:left="16920" w:hanging="360"/>
      </w:pPr>
      <w:rPr>
        <w:rFonts w:ascii="Wingdings" w:hAnsi="Wingdings" w:hint="default"/>
      </w:rPr>
    </w:lvl>
  </w:abstractNum>
  <w:abstractNum w:abstractNumId="11" w15:restartNumberingAfterBreak="0">
    <w:nsid w:val="69A40358"/>
    <w:multiLevelType w:val="hybridMultilevel"/>
    <w:tmpl w:val="67B4D63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74AC376E"/>
    <w:multiLevelType w:val="hybridMultilevel"/>
    <w:tmpl w:val="5ED2066E"/>
    <w:lvl w:ilvl="0" w:tplc="0419000F">
      <w:start w:val="1"/>
      <w:numFmt w:val="decimal"/>
      <w:lvlText w:val="%1."/>
      <w:lvlJc w:val="left"/>
      <w:pPr>
        <w:tabs>
          <w:tab w:val="num" w:pos="480"/>
        </w:tabs>
        <w:ind w:left="480" w:hanging="360"/>
      </w:p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3" w15:restartNumberingAfterBreak="0">
    <w:nsid w:val="79296666"/>
    <w:multiLevelType w:val="hybridMultilevel"/>
    <w:tmpl w:val="8AB01D94"/>
    <w:lvl w:ilvl="0" w:tplc="80F6E6D8">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15:restartNumberingAfterBreak="0">
    <w:nsid w:val="7C604FB3"/>
    <w:multiLevelType w:val="hybridMultilevel"/>
    <w:tmpl w:val="5F98CB7A"/>
    <w:lvl w:ilvl="0" w:tplc="9F2E2B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5815782">
    <w:abstractNumId w:val="3"/>
  </w:num>
  <w:num w:numId="2" w16cid:durableId="1919553047">
    <w:abstractNumId w:val="12"/>
  </w:num>
  <w:num w:numId="3" w16cid:durableId="182401221">
    <w:abstractNumId w:val="1"/>
  </w:num>
  <w:num w:numId="4" w16cid:durableId="1551187229">
    <w:abstractNumId w:val="9"/>
  </w:num>
  <w:num w:numId="5" w16cid:durableId="529338441">
    <w:abstractNumId w:val="2"/>
  </w:num>
  <w:num w:numId="6" w16cid:durableId="533078603">
    <w:abstractNumId w:val="4"/>
  </w:num>
  <w:num w:numId="7" w16cid:durableId="1555694810">
    <w:abstractNumId w:val="13"/>
  </w:num>
  <w:num w:numId="8" w16cid:durableId="299117863">
    <w:abstractNumId w:val="6"/>
  </w:num>
  <w:num w:numId="9" w16cid:durableId="1009603315">
    <w:abstractNumId w:val="0"/>
  </w:num>
  <w:num w:numId="10" w16cid:durableId="2094204758">
    <w:abstractNumId w:val="7"/>
  </w:num>
  <w:num w:numId="11" w16cid:durableId="1534925775">
    <w:abstractNumId w:val="11"/>
  </w:num>
  <w:num w:numId="12" w16cid:durableId="895507836">
    <w:abstractNumId w:val="10"/>
  </w:num>
  <w:num w:numId="13" w16cid:durableId="715616919">
    <w:abstractNumId w:val="8"/>
  </w:num>
  <w:num w:numId="14" w16cid:durableId="207450664">
    <w:abstractNumId w:val="5"/>
  </w:num>
  <w:num w:numId="15" w16cid:durableId="20846007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D7"/>
    <w:rsid w:val="000000AC"/>
    <w:rsid w:val="000003AD"/>
    <w:rsid w:val="00001B1B"/>
    <w:rsid w:val="00001EDB"/>
    <w:rsid w:val="00002466"/>
    <w:rsid w:val="0000406D"/>
    <w:rsid w:val="00006A03"/>
    <w:rsid w:val="000076A0"/>
    <w:rsid w:val="00011679"/>
    <w:rsid w:val="000118D4"/>
    <w:rsid w:val="00012B61"/>
    <w:rsid w:val="00012DE7"/>
    <w:rsid w:val="00013EE2"/>
    <w:rsid w:val="00014A04"/>
    <w:rsid w:val="00016EAB"/>
    <w:rsid w:val="0002179C"/>
    <w:rsid w:val="0002287D"/>
    <w:rsid w:val="00022FE4"/>
    <w:rsid w:val="000247E1"/>
    <w:rsid w:val="00030D16"/>
    <w:rsid w:val="00035438"/>
    <w:rsid w:val="00037DD5"/>
    <w:rsid w:val="0004125B"/>
    <w:rsid w:val="000421BF"/>
    <w:rsid w:val="00042B76"/>
    <w:rsid w:val="000443DF"/>
    <w:rsid w:val="00044AC0"/>
    <w:rsid w:val="00045B75"/>
    <w:rsid w:val="00045D19"/>
    <w:rsid w:val="000463A2"/>
    <w:rsid w:val="0004795A"/>
    <w:rsid w:val="00047B01"/>
    <w:rsid w:val="00047D14"/>
    <w:rsid w:val="00050E3A"/>
    <w:rsid w:val="00051F34"/>
    <w:rsid w:val="00051F65"/>
    <w:rsid w:val="00052A62"/>
    <w:rsid w:val="00053003"/>
    <w:rsid w:val="0005448D"/>
    <w:rsid w:val="00055161"/>
    <w:rsid w:val="000555B5"/>
    <w:rsid w:val="000556E9"/>
    <w:rsid w:val="00055C87"/>
    <w:rsid w:val="00057BA6"/>
    <w:rsid w:val="00061AF3"/>
    <w:rsid w:val="00062BFA"/>
    <w:rsid w:val="00064FAB"/>
    <w:rsid w:val="00065533"/>
    <w:rsid w:val="00071A8B"/>
    <w:rsid w:val="00071B8D"/>
    <w:rsid w:val="00072D28"/>
    <w:rsid w:val="00073089"/>
    <w:rsid w:val="000732B0"/>
    <w:rsid w:val="000736C3"/>
    <w:rsid w:val="00075BBA"/>
    <w:rsid w:val="000761F2"/>
    <w:rsid w:val="00076BA4"/>
    <w:rsid w:val="000771DE"/>
    <w:rsid w:val="000774BF"/>
    <w:rsid w:val="000779C4"/>
    <w:rsid w:val="00081B3E"/>
    <w:rsid w:val="00082B63"/>
    <w:rsid w:val="00082CDC"/>
    <w:rsid w:val="0008748B"/>
    <w:rsid w:val="000874A5"/>
    <w:rsid w:val="00096AAF"/>
    <w:rsid w:val="0009778F"/>
    <w:rsid w:val="000A1113"/>
    <w:rsid w:val="000A3836"/>
    <w:rsid w:val="000A63AA"/>
    <w:rsid w:val="000A656C"/>
    <w:rsid w:val="000A659C"/>
    <w:rsid w:val="000A6798"/>
    <w:rsid w:val="000A67BD"/>
    <w:rsid w:val="000A75F1"/>
    <w:rsid w:val="000B005A"/>
    <w:rsid w:val="000B5762"/>
    <w:rsid w:val="000B7CDA"/>
    <w:rsid w:val="000C0600"/>
    <w:rsid w:val="000C1E0E"/>
    <w:rsid w:val="000C32C0"/>
    <w:rsid w:val="000C3A66"/>
    <w:rsid w:val="000C5336"/>
    <w:rsid w:val="000C5CB0"/>
    <w:rsid w:val="000C6BEE"/>
    <w:rsid w:val="000C78DB"/>
    <w:rsid w:val="000C7F8D"/>
    <w:rsid w:val="000D0296"/>
    <w:rsid w:val="000D1A1B"/>
    <w:rsid w:val="000D2BA6"/>
    <w:rsid w:val="000D2E23"/>
    <w:rsid w:val="000D30E4"/>
    <w:rsid w:val="000D377F"/>
    <w:rsid w:val="000D6C27"/>
    <w:rsid w:val="000D7BE9"/>
    <w:rsid w:val="000D7F81"/>
    <w:rsid w:val="000E0097"/>
    <w:rsid w:val="000E07E0"/>
    <w:rsid w:val="000E1323"/>
    <w:rsid w:val="000E2746"/>
    <w:rsid w:val="000E2D59"/>
    <w:rsid w:val="000E30BC"/>
    <w:rsid w:val="000E571C"/>
    <w:rsid w:val="000E69DD"/>
    <w:rsid w:val="000E7EE3"/>
    <w:rsid w:val="000F0952"/>
    <w:rsid w:val="000F16F7"/>
    <w:rsid w:val="000F1884"/>
    <w:rsid w:val="000F3A70"/>
    <w:rsid w:val="000F4795"/>
    <w:rsid w:val="000F4CEA"/>
    <w:rsid w:val="000F550B"/>
    <w:rsid w:val="00100B6F"/>
    <w:rsid w:val="001011AB"/>
    <w:rsid w:val="00101EA4"/>
    <w:rsid w:val="0010656F"/>
    <w:rsid w:val="00110C44"/>
    <w:rsid w:val="00110E85"/>
    <w:rsid w:val="00111D61"/>
    <w:rsid w:val="001127B5"/>
    <w:rsid w:val="00112D65"/>
    <w:rsid w:val="00113DDC"/>
    <w:rsid w:val="0011701C"/>
    <w:rsid w:val="00117514"/>
    <w:rsid w:val="001225F7"/>
    <w:rsid w:val="00122D73"/>
    <w:rsid w:val="00123124"/>
    <w:rsid w:val="001235AF"/>
    <w:rsid w:val="00123764"/>
    <w:rsid w:val="00123894"/>
    <w:rsid w:val="001248C1"/>
    <w:rsid w:val="0012523A"/>
    <w:rsid w:val="001266F9"/>
    <w:rsid w:val="00127FFC"/>
    <w:rsid w:val="00130C50"/>
    <w:rsid w:val="00130CAB"/>
    <w:rsid w:val="0013100F"/>
    <w:rsid w:val="00132DD8"/>
    <w:rsid w:val="001332ED"/>
    <w:rsid w:val="00134E82"/>
    <w:rsid w:val="0013734F"/>
    <w:rsid w:val="00141558"/>
    <w:rsid w:val="00142079"/>
    <w:rsid w:val="0014239A"/>
    <w:rsid w:val="00142C6A"/>
    <w:rsid w:val="00142D5C"/>
    <w:rsid w:val="00143A6D"/>
    <w:rsid w:val="001443F9"/>
    <w:rsid w:val="00144851"/>
    <w:rsid w:val="00144EB5"/>
    <w:rsid w:val="00147FCC"/>
    <w:rsid w:val="001500C8"/>
    <w:rsid w:val="0015070C"/>
    <w:rsid w:val="00152AEC"/>
    <w:rsid w:val="00153B6D"/>
    <w:rsid w:val="00154299"/>
    <w:rsid w:val="00155E2A"/>
    <w:rsid w:val="0015621E"/>
    <w:rsid w:val="00157460"/>
    <w:rsid w:val="001579B9"/>
    <w:rsid w:val="00157A94"/>
    <w:rsid w:val="00157AC8"/>
    <w:rsid w:val="001607E0"/>
    <w:rsid w:val="00161CB8"/>
    <w:rsid w:val="00161CE9"/>
    <w:rsid w:val="00161F7B"/>
    <w:rsid w:val="0016340F"/>
    <w:rsid w:val="00163C4B"/>
    <w:rsid w:val="0016434D"/>
    <w:rsid w:val="001661A8"/>
    <w:rsid w:val="001720F3"/>
    <w:rsid w:val="00172101"/>
    <w:rsid w:val="00172C53"/>
    <w:rsid w:val="00172CEE"/>
    <w:rsid w:val="00173F57"/>
    <w:rsid w:val="0017458D"/>
    <w:rsid w:val="001771C3"/>
    <w:rsid w:val="00180369"/>
    <w:rsid w:val="00180AAD"/>
    <w:rsid w:val="001827D5"/>
    <w:rsid w:val="00185445"/>
    <w:rsid w:val="00185E41"/>
    <w:rsid w:val="00186EC6"/>
    <w:rsid w:val="0019170E"/>
    <w:rsid w:val="0019360E"/>
    <w:rsid w:val="00195237"/>
    <w:rsid w:val="00195418"/>
    <w:rsid w:val="001958EC"/>
    <w:rsid w:val="00197383"/>
    <w:rsid w:val="001A0896"/>
    <w:rsid w:val="001A20D0"/>
    <w:rsid w:val="001A2B8F"/>
    <w:rsid w:val="001A3A36"/>
    <w:rsid w:val="001A40E8"/>
    <w:rsid w:val="001A44C3"/>
    <w:rsid w:val="001A47B8"/>
    <w:rsid w:val="001A47CF"/>
    <w:rsid w:val="001A5219"/>
    <w:rsid w:val="001A5718"/>
    <w:rsid w:val="001A6324"/>
    <w:rsid w:val="001B06F4"/>
    <w:rsid w:val="001B0BBE"/>
    <w:rsid w:val="001B1464"/>
    <w:rsid w:val="001B1799"/>
    <w:rsid w:val="001B336A"/>
    <w:rsid w:val="001B4EDF"/>
    <w:rsid w:val="001B5148"/>
    <w:rsid w:val="001B5830"/>
    <w:rsid w:val="001B6C8A"/>
    <w:rsid w:val="001C0304"/>
    <w:rsid w:val="001C3EEE"/>
    <w:rsid w:val="001C6889"/>
    <w:rsid w:val="001C6F66"/>
    <w:rsid w:val="001C79EC"/>
    <w:rsid w:val="001D0F9F"/>
    <w:rsid w:val="001D4B4C"/>
    <w:rsid w:val="001D5F69"/>
    <w:rsid w:val="001E04BA"/>
    <w:rsid w:val="001E08E0"/>
    <w:rsid w:val="001E2060"/>
    <w:rsid w:val="001E36D6"/>
    <w:rsid w:val="001E3D01"/>
    <w:rsid w:val="001E62EF"/>
    <w:rsid w:val="001E7927"/>
    <w:rsid w:val="001F36D8"/>
    <w:rsid w:val="001F4308"/>
    <w:rsid w:val="001F5115"/>
    <w:rsid w:val="001F5820"/>
    <w:rsid w:val="001F6E53"/>
    <w:rsid w:val="001F7CFF"/>
    <w:rsid w:val="001F7F9A"/>
    <w:rsid w:val="0020165F"/>
    <w:rsid w:val="00201A93"/>
    <w:rsid w:val="00201F10"/>
    <w:rsid w:val="00202703"/>
    <w:rsid w:val="00202AB9"/>
    <w:rsid w:val="002043CF"/>
    <w:rsid w:val="002079EA"/>
    <w:rsid w:val="00207FF0"/>
    <w:rsid w:val="00210932"/>
    <w:rsid w:val="002122ED"/>
    <w:rsid w:val="002151B6"/>
    <w:rsid w:val="002160A1"/>
    <w:rsid w:val="002163FB"/>
    <w:rsid w:val="00217249"/>
    <w:rsid w:val="00217BE2"/>
    <w:rsid w:val="0022161E"/>
    <w:rsid w:val="002300EB"/>
    <w:rsid w:val="00231250"/>
    <w:rsid w:val="002342E7"/>
    <w:rsid w:val="00235985"/>
    <w:rsid w:val="002369E0"/>
    <w:rsid w:val="00241039"/>
    <w:rsid w:val="0024276B"/>
    <w:rsid w:val="00244680"/>
    <w:rsid w:val="002449A5"/>
    <w:rsid w:val="00244DB3"/>
    <w:rsid w:val="002456A0"/>
    <w:rsid w:val="002456D5"/>
    <w:rsid w:val="00245F6A"/>
    <w:rsid w:val="00246707"/>
    <w:rsid w:val="00246FBC"/>
    <w:rsid w:val="002500AA"/>
    <w:rsid w:val="00252A8E"/>
    <w:rsid w:val="0025375C"/>
    <w:rsid w:val="00254219"/>
    <w:rsid w:val="002549E5"/>
    <w:rsid w:val="002553B3"/>
    <w:rsid w:val="00255E8E"/>
    <w:rsid w:val="002560B6"/>
    <w:rsid w:val="0025776E"/>
    <w:rsid w:val="00257D1A"/>
    <w:rsid w:val="0026073C"/>
    <w:rsid w:val="0026116C"/>
    <w:rsid w:val="00262FAC"/>
    <w:rsid w:val="002633D5"/>
    <w:rsid w:val="002635D0"/>
    <w:rsid w:val="0026447F"/>
    <w:rsid w:val="00265722"/>
    <w:rsid w:val="002658B1"/>
    <w:rsid w:val="00270AA9"/>
    <w:rsid w:val="00273129"/>
    <w:rsid w:val="00275C10"/>
    <w:rsid w:val="00275D67"/>
    <w:rsid w:val="00275FE2"/>
    <w:rsid w:val="0027691A"/>
    <w:rsid w:val="00276BE3"/>
    <w:rsid w:val="00277258"/>
    <w:rsid w:val="002772A5"/>
    <w:rsid w:val="00277CA2"/>
    <w:rsid w:val="002804C7"/>
    <w:rsid w:val="00280626"/>
    <w:rsid w:val="00282100"/>
    <w:rsid w:val="002841D8"/>
    <w:rsid w:val="002853B0"/>
    <w:rsid w:val="00285A4E"/>
    <w:rsid w:val="002861F4"/>
    <w:rsid w:val="0028785D"/>
    <w:rsid w:val="00292B3E"/>
    <w:rsid w:val="00292ED1"/>
    <w:rsid w:val="0029357B"/>
    <w:rsid w:val="00293650"/>
    <w:rsid w:val="00294C70"/>
    <w:rsid w:val="0029657A"/>
    <w:rsid w:val="00296B40"/>
    <w:rsid w:val="002A00EC"/>
    <w:rsid w:val="002A0421"/>
    <w:rsid w:val="002A2318"/>
    <w:rsid w:val="002A236E"/>
    <w:rsid w:val="002A4D67"/>
    <w:rsid w:val="002A57DA"/>
    <w:rsid w:val="002A687C"/>
    <w:rsid w:val="002A688E"/>
    <w:rsid w:val="002A6AE2"/>
    <w:rsid w:val="002A6FF8"/>
    <w:rsid w:val="002B4050"/>
    <w:rsid w:val="002B526C"/>
    <w:rsid w:val="002B7A5B"/>
    <w:rsid w:val="002C131B"/>
    <w:rsid w:val="002C133C"/>
    <w:rsid w:val="002C224E"/>
    <w:rsid w:val="002C2C96"/>
    <w:rsid w:val="002C4369"/>
    <w:rsid w:val="002D0616"/>
    <w:rsid w:val="002D0BCC"/>
    <w:rsid w:val="002D138A"/>
    <w:rsid w:val="002D55BC"/>
    <w:rsid w:val="002D585F"/>
    <w:rsid w:val="002D5AE9"/>
    <w:rsid w:val="002D74E0"/>
    <w:rsid w:val="002E15D0"/>
    <w:rsid w:val="002E1D4A"/>
    <w:rsid w:val="002E237C"/>
    <w:rsid w:val="002E2D7A"/>
    <w:rsid w:val="002E371C"/>
    <w:rsid w:val="002E3B30"/>
    <w:rsid w:val="002E5387"/>
    <w:rsid w:val="002E5586"/>
    <w:rsid w:val="002E7B6A"/>
    <w:rsid w:val="002F027A"/>
    <w:rsid w:val="002F22FF"/>
    <w:rsid w:val="002F57F2"/>
    <w:rsid w:val="002F6A4F"/>
    <w:rsid w:val="002F6B1E"/>
    <w:rsid w:val="002F6D5B"/>
    <w:rsid w:val="002F76CC"/>
    <w:rsid w:val="002F7D8F"/>
    <w:rsid w:val="00301113"/>
    <w:rsid w:val="0030116A"/>
    <w:rsid w:val="00301694"/>
    <w:rsid w:val="003019C7"/>
    <w:rsid w:val="00301CF9"/>
    <w:rsid w:val="003021DA"/>
    <w:rsid w:val="003024B7"/>
    <w:rsid w:val="00304AE2"/>
    <w:rsid w:val="00304D70"/>
    <w:rsid w:val="00305054"/>
    <w:rsid w:val="00313E4F"/>
    <w:rsid w:val="00314AF5"/>
    <w:rsid w:val="00315724"/>
    <w:rsid w:val="00315859"/>
    <w:rsid w:val="00316AF4"/>
    <w:rsid w:val="00317E59"/>
    <w:rsid w:val="00317FAD"/>
    <w:rsid w:val="00320105"/>
    <w:rsid w:val="0032030D"/>
    <w:rsid w:val="003217B4"/>
    <w:rsid w:val="00321E46"/>
    <w:rsid w:val="00322504"/>
    <w:rsid w:val="00323E2F"/>
    <w:rsid w:val="0032710C"/>
    <w:rsid w:val="00331C2F"/>
    <w:rsid w:val="003337A4"/>
    <w:rsid w:val="00333F6B"/>
    <w:rsid w:val="00333F87"/>
    <w:rsid w:val="00334D47"/>
    <w:rsid w:val="0033592C"/>
    <w:rsid w:val="00335DF0"/>
    <w:rsid w:val="003365AA"/>
    <w:rsid w:val="00336B8C"/>
    <w:rsid w:val="00336CFE"/>
    <w:rsid w:val="00337569"/>
    <w:rsid w:val="00337EAA"/>
    <w:rsid w:val="00341318"/>
    <w:rsid w:val="0034159E"/>
    <w:rsid w:val="00341F6C"/>
    <w:rsid w:val="003422B0"/>
    <w:rsid w:val="003423F8"/>
    <w:rsid w:val="00342793"/>
    <w:rsid w:val="00343B02"/>
    <w:rsid w:val="00343E67"/>
    <w:rsid w:val="00344D11"/>
    <w:rsid w:val="0034628D"/>
    <w:rsid w:val="00346925"/>
    <w:rsid w:val="00350A6D"/>
    <w:rsid w:val="00350F9D"/>
    <w:rsid w:val="00351D22"/>
    <w:rsid w:val="0035235F"/>
    <w:rsid w:val="00352AD4"/>
    <w:rsid w:val="00353860"/>
    <w:rsid w:val="00355C99"/>
    <w:rsid w:val="00356DC7"/>
    <w:rsid w:val="00356F80"/>
    <w:rsid w:val="003575CA"/>
    <w:rsid w:val="00361E99"/>
    <w:rsid w:val="00362E77"/>
    <w:rsid w:val="003634A0"/>
    <w:rsid w:val="003636BD"/>
    <w:rsid w:val="003721DE"/>
    <w:rsid w:val="003778CB"/>
    <w:rsid w:val="00377E9E"/>
    <w:rsid w:val="003820C2"/>
    <w:rsid w:val="00382CFA"/>
    <w:rsid w:val="00384A22"/>
    <w:rsid w:val="00387005"/>
    <w:rsid w:val="00390FD6"/>
    <w:rsid w:val="00392441"/>
    <w:rsid w:val="003924DE"/>
    <w:rsid w:val="00392DBA"/>
    <w:rsid w:val="0039386C"/>
    <w:rsid w:val="00394E72"/>
    <w:rsid w:val="003971E4"/>
    <w:rsid w:val="00397F76"/>
    <w:rsid w:val="003A3CF6"/>
    <w:rsid w:val="003A4EAF"/>
    <w:rsid w:val="003A557C"/>
    <w:rsid w:val="003A738D"/>
    <w:rsid w:val="003A7845"/>
    <w:rsid w:val="003B0EC8"/>
    <w:rsid w:val="003B1A48"/>
    <w:rsid w:val="003B3E46"/>
    <w:rsid w:val="003B3FB2"/>
    <w:rsid w:val="003B4F37"/>
    <w:rsid w:val="003B579C"/>
    <w:rsid w:val="003B57D5"/>
    <w:rsid w:val="003B60FE"/>
    <w:rsid w:val="003C0CE3"/>
    <w:rsid w:val="003C24BE"/>
    <w:rsid w:val="003C29FD"/>
    <w:rsid w:val="003C2C13"/>
    <w:rsid w:val="003C38BA"/>
    <w:rsid w:val="003C413C"/>
    <w:rsid w:val="003C440B"/>
    <w:rsid w:val="003C578C"/>
    <w:rsid w:val="003C7E83"/>
    <w:rsid w:val="003D0342"/>
    <w:rsid w:val="003D13FA"/>
    <w:rsid w:val="003D4422"/>
    <w:rsid w:val="003D58AE"/>
    <w:rsid w:val="003D6BB1"/>
    <w:rsid w:val="003D76C4"/>
    <w:rsid w:val="003D7CC3"/>
    <w:rsid w:val="003E02FB"/>
    <w:rsid w:val="003E2478"/>
    <w:rsid w:val="003E42BB"/>
    <w:rsid w:val="003E43D0"/>
    <w:rsid w:val="003E5B06"/>
    <w:rsid w:val="003F10C2"/>
    <w:rsid w:val="003F1818"/>
    <w:rsid w:val="003F1A84"/>
    <w:rsid w:val="003F25E4"/>
    <w:rsid w:val="003F3A2C"/>
    <w:rsid w:val="003F787D"/>
    <w:rsid w:val="00400A87"/>
    <w:rsid w:val="0040235E"/>
    <w:rsid w:val="00402865"/>
    <w:rsid w:val="0040325F"/>
    <w:rsid w:val="00403450"/>
    <w:rsid w:val="00406332"/>
    <w:rsid w:val="00407C68"/>
    <w:rsid w:val="00407D5A"/>
    <w:rsid w:val="00411E77"/>
    <w:rsid w:val="00413C73"/>
    <w:rsid w:val="00413FFA"/>
    <w:rsid w:val="00414325"/>
    <w:rsid w:val="0041442C"/>
    <w:rsid w:val="00414B0C"/>
    <w:rsid w:val="004158BC"/>
    <w:rsid w:val="00420F01"/>
    <w:rsid w:val="004218A5"/>
    <w:rsid w:val="00424ACF"/>
    <w:rsid w:val="004259CA"/>
    <w:rsid w:val="00427A24"/>
    <w:rsid w:val="00431ADE"/>
    <w:rsid w:val="00432D34"/>
    <w:rsid w:val="0043333B"/>
    <w:rsid w:val="00433687"/>
    <w:rsid w:val="004343B6"/>
    <w:rsid w:val="00442DD2"/>
    <w:rsid w:val="004435BC"/>
    <w:rsid w:val="00450EEB"/>
    <w:rsid w:val="00452DD5"/>
    <w:rsid w:val="0045521C"/>
    <w:rsid w:val="00455ADC"/>
    <w:rsid w:val="00456AE9"/>
    <w:rsid w:val="004574BB"/>
    <w:rsid w:val="00460A2D"/>
    <w:rsid w:val="00460CE2"/>
    <w:rsid w:val="0046155D"/>
    <w:rsid w:val="004620D4"/>
    <w:rsid w:val="0046339A"/>
    <w:rsid w:val="004633B5"/>
    <w:rsid w:val="004642AC"/>
    <w:rsid w:val="004648E8"/>
    <w:rsid w:val="00465215"/>
    <w:rsid w:val="0046550F"/>
    <w:rsid w:val="00470888"/>
    <w:rsid w:val="004718BA"/>
    <w:rsid w:val="004736F3"/>
    <w:rsid w:val="00474185"/>
    <w:rsid w:val="00475372"/>
    <w:rsid w:val="004755CB"/>
    <w:rsid w:val="00476679"/>
    <w:rsid w:val="004806C8"/>
    <w:rsid w:val="00481190"/>
    <w:rsid w:val="00481993"/>
    <w:rsid w:val="004828C6"/>
    <w:rsid w:val="00483D3F"/>
    <w:rsid w:val="004862CC"/>
    <w:rsid w:val="00486885"/>
    <w:rsid w:val="00486D97"/>
    <w:rsid w:val="00487014"/>
    <w:rsid w:val="0049298D"/>
    <w:rsid w:val="004937AE"/>
    <w:rsid w:val="00494124"/>
    <w:rsid w:val="00494D32"/>
    <w:rsid w:val="00497753"/>
    <w:rsid w:val="004979F7"/>
    <w:rsid w:val="004A17EB"/>
    <w:rsid w:val="004A19B2"/>
    <w:rsid w:val="004A349C"/>
    <w:rsid w:val="004A45AF"/>
    <w:rsid w:val="004B0D05"/>
    <w:rsid w:val="004B2A06"/>
    <w:rsid w:val="004B38F7"/>
    <w:rsid w:val="004B4103"/>
    <w:rsid w:val="004B6A2D"/>
    <w:rsid w:val="004B6E21"/>
    <w:rsid w:val="004C2AA8"/>
    <w:rsid w:val="004C4D8C"/>
    <w:rsid w:val="004C5634"/>
    <w:rsid w:val="004C6A50"/>
    <w:rsid w:val="004C6DA8"/>
    <w:rsid w:val="004D1715"/>
    <w:rsid w:val="004D1C05"/>
    <w:rsid w:val="004D35C6"/>
    <w:rsid w:val="004D3C6B"/>
    <w:rsid w:val="004D7ABC"/>
    <w:rsid w:val="004E0A5C"/>
    <w:rsid w:val="004E21FB"/>
    <w:rsid w:val="004E3119"/>
    <w:rsid w:val="004E35A7"/>
    <w:rsid w:val="004E7F86"/>
    <w:rsid w:val="004F05B4"/>
    <w:rsid w:val="004F0771"/>
    <w:rsid w:val="004F0D4C"/>
    <w:rsid w:val="004F147E"/>
    <w:rsid w:val="004F28FE"/>
    <w:rsid w:val="004F5AA1"/>
    <w:rsid w:val="004F5BC2"/>
    <w:rsid w:val="004F61AC"/>
    <w:rsid w:val="004F6447"/>
    <w:rsid w:val="004F67CE"/>
    <w:rsid w:val="00500EAD"/>
    <w:rsid w:val="0050136B"/>
    <w:rsid w:val="00501755"/>
    <w:rsid w:val="00501758"/>
    <w:rsid w:val="00501D27"/>
    <w:rsid w:val="00503126"/>
    <w:rsid w:val="005037E3"/>
    <w:rsid w:val="00503E94"/>
    <w:rsid w:val="00503F0E"/>
    <w:rsid w:val="00506255"/>
    <w:rsid w:val="00506416"/>
    <w:rsid w:val="005069F6"/>
    <w:rsid w:val="00507850"/>
    <w:rsid w:val="00507D5E"/>
    <w:rsid w:val="00507D6B"/>
    <w:rsid w:val="0051013D"/>
    <w:rsid w:val="00510EC4"/>
    <w:rsid w:val="005126D2"/>
    <w:rsid w:val="00514F8B"/>
    <w:rsid w:val="00515E56"/>
    <w:rsid w:val="00515F6E"/>
    <w:rsid w:val="005170B5"/>
    <w:rsid w:val="00520956"/>
    <w:rsid w:val="00522244"/>
    <w:rsid w:val="00524ED7"/>
    <w:rsid w:val="00525A46"/>
    <w:rsid w:val="005266B4"/>
    <w:rsid w:val="00526D3A"/>
    <w:rsid w:val="00531A95"/>
    <w:rsid w:val="00532832"/>
    <w:rsid w:val="0053294C"/>
    <w:rsid w:val="00536951"/>
    <w:rsid w:val="00540C02"/>
    <w:rsid w:val="00541F09"/>
    <w:rsid w:val="0054555C"/>
    <w:rsid w:val="005463A6"/>
    <w:rsid w:val="00547746"/>
    <w:rsid w:val="00550EE4"/>
    <w:rsid w:val="00551035"/>
    <w:rsid w:val="00551937"/>
    <w:rsid w:val="00553A58"/>
    <w:rsid w:val="00553E23"/>
    <w:rsid w:val="00554513"/>
    <w:rsid w:val="00554BE5"/>
    <w:rsid w:val="00556E12"/>
    <w:rsid w:val="00557D52"/>
    <w:rsid w:val="005608A1"/>
    <w:rsid w:val="00560A5B"/>
    <w:rsid w:val="00561FA7"/>
    <w:rsid w:val="0056325B"/>
    <w:rsid w:val="005633E3"/>
    <w:rsid w:val="00565C39"/>
    <w:rsid w:val="005670E0"/>
    <w:rsid w:val="00574766"/>
    <w:rsid w:val="00574888"/>
    <w:rsid w:val="00574C69"/>
    <w:rsid w:val="00575980"/>
    <w:rsid w:val="00576BFA"/>
    <w:rsid w:val="005778AB"/>
    <w:rsid w:val="0057799A"/>
    <w:rsid w:val="00583AC4"/>
    <w:rsid w:val="00585357"/>
    <w:rsid w:val="0059005A"/>
    <w:rsid w:val="0059041F"/>
    <w:rsid w:val="00591274"/>
    <w:rsid w:val="0059181A"/>
    <w:rsid w:val="0059487D"/>
    <w:rsid w:val="0059635D"/>
    <w:rsid w:val="0059684D"/>
    <w:rsid w:val="00596C06"/>
    <w:rsid w:val="005A1006"/>
    <w:rsid w:val="005A32FE"/>
    <w:rsid w:val="005A3C68"/>
    <w:rsid w:val="005A438E"/>
    <w:rsid w:val="005A5128"/>
    <w:rsid w:val="005B1066"/>
    <w:rsid w:val="005B16E2"/>
    <w:rsid w:val="005B1787"/>
    <w:rsid w:val="005B1902"/>
    <w:rsid w:val="005B56A1"/>
    <w:rsid w:val="005C017F"/>
    <w:rsid w:val="005C019E"/>
    <w:rsid w:val="005C0A58"/>
    <w:rsid w:val="005C264E"/>
    <w:rsid w:val="005C539F"/>
    <w:rsid w:val="005C7565"/>
    <w:rsid w:val="005D0DE9"/>
    <w:rsid w:val="005D3AE2"/>
    <w:rsid w:val="005D4B70"/>
    <w:rsid w:val="005D4D92"/>
    <w:rsid w:val="005D6B11"/>
    <w:rsid w:val="005D6B29"/>
    <w:rsid w:val="005D712C"/>
    <w:rsid w:val="005E0038"/>
    <w:rsid w:val="005E0468"/>
    <w:rsid w:val="005E1834"/>
    <w:rsid w:val="005E2484"/>
    <w:rsid w:val="005E390E"/>
    <w:rsid w:val="005E57A2"/>
    <w:rsid w:val="005F0CBF"/>
    <w:rsid w:val="005F1D85"/>
    <w:rsid w:val="005F2DAF"/>
    <w:rsid w:val="005F3812"/>
    <w:rsid w:val="005F3B1C"/>
    <w:rsid w:val="005F4163"/>
    <w:rsid w:val="005F4786"/>
    <w:rsid w:val="005F5043"/>
    <w:rsid w:val="005F58BC"/>
    <w:rsid w:val="005F71FA"/>
    <w:rsid w:val="00601475"/>
    <w:rsid w:val="00601C8D"/>
    <w:rsid w:val="00602498"/>
    <w:rsid w:val="006036C4"/>
    <w:rsid w:val="006041EB"/>
    <w:rsid w:val="00605446"/>
    <w:rsid w:val="00605B0F"/>
    <w:rsid w:val="006077DB"/>
    <w:rsid w:val="00610300"/>
    <w:rsid w:val="00610978"/>
    <w:rsid w:val="00611823"/>
    <w:rsid w:val="00612078"/>
    <w:rsid w:val="006162AE"/>
    <w:rsid w:val="006204D0"/>
    <w:rsid w:val="006205C5"/>
    <w:rsid w:val="0062150D"/>
    <w:rsid w:val="00622424"/>
    <w:rsid w:val="00622AEC"/>
    <w:rsid w:val="006249E9"/>
    <w:rsid w:val="0062665D"/>
    <w:rsid w:val="006268AC"/>
    <w:rsid w:val="0063013D"/>
    <w:rsid w:val="00630A7B"/>
    <w:rsid w:val="00631798"/>
    <w:rsid w:val="00632608"/>
    <w:rsid w:val="00632886"/>
    <w:rsid w:val="00632B6A"/>
    <w:rsid w:val="00634C6B"/>
    <w:rsid w:val="0063605D"/>
    <w:rsid w:val="0063644C"/>
    <w:rsid w:val="0064016E"/>
    <w:rsid w:val="00641BFB"/>
    <w:rsid w:val="00641CE1"/>
    <w:rsid w:val="00642028"/>
    <w:rsid w:val="00642D28"/>
    <w:rsid w:val="0064352B"/>
    <w:rsid w:val="0064579D"/>
    <w:rsid w:val="0064611F"/>
    <w:rsid w:val="00646453"/>
    <w:rsid w:val="00647252"/>
    <w:rsid w:val="006516D5"/>
    <w:rsid w:val="006531A0"/>
    <w:rsid w:val="006537EA"/>
    <w:rsid w:val="0065386A"/>
    <w:rsid w:val="00656603"/>
    <w:rsid w:val="006574C2"/>
    <w:rsid w:val="00660FA9"/>
    <w:rsid w:val="006614D7"/>
    <w:rsid w:val="00661DAA"/>
    <w:rsid w:val="00662192"/>
    <w:rsid w:val="0066240C"/>
    <w:rsid w:val="00662625"/>
    <w:rsid w:val="0066311C"/>
    <w:rsid w:val="006661DD"/>
    <w:rsid w:val="00666C1A"/>
    <w:rsid w:val="006671BB"/>
    <w:rsid w:val="0067463A"/>
    <w:rsid w:val="0067519C"/>
    <w:rsid w:val="0067549B"/>
    <w:rsid w:val="00675525"/>
    <w:rsid w:val="0068033D"/>
    <w:rsid w:val="00682A88"/>
    <w:rsid w:val="00683601"/>
    <w:rsid w:val="00685264"/>
    <w:rsid w:val="00686D42"/>
    <w:rsid w:val="0068730D"/>
    <w:rsid w:val="00687D39"/>
    <w:rsid w:val="00690A87"/>
    <w:rsid w:val="0069190A"/>
    <w:rsid w:val="00692256"/>
    <w:rsid w:val="0069292C"/>
    <w:rsid w:val="00692E61"/>
    <w:rsid w:val="00693F67"/>
    <w:rsid w:val="0069459E"/>
    <w:rsid w:val="00694A9C"/>
    <w:rsid w:val="00694CFA"/>
    <w:rsid w:val="006A0798"/>
    <w:rsid w:val="006A1063"/>
    <w:rsid w:val="006A1341"/>
    <w:rsid w:val="006A67DE"/>
    <w:rsid w:val="006A68EF"/>
    <w:rsid w:val="006A745A"/>
    <w:rsid w:val="006B04BB"/>
    <w:rsid w:val="006B0D22"/>
    <w:rsid w:val="006B12E0"/>
    <w:rsid w:val="006B7423"/>
    <w:rsid w:val="006C13F2"/>
    <w:rsid w:val="006C1A52"/>
    <w:rsid w:val="006C2F1E"/>
    <w:rsid w:val="006C45E3"/>
    <w:rsid w:val="006C66CF"/>
    <w:rsid w:val="006C6B2E"/>
    <w:rsid w:val="006D156B"/>
    <w:rsid w:val="006D3697"/>
    <w:rsid w:val="006D6F54"/>
    <w:rsid w:val="006D738D"/>
    <w:rsid w:val="006E1765"/>
    <w:rsid w:val="006E328D"/>
    <w:rsid w:val="006E3BCE"/>
    <w:rsid w:val="006E5398"/>
    <w:rsid w:val="006E7739"/>
    <w:rsid w:val="006F4267"/>
    <w:rsid w:val="006F50C3"/>
    <w:rsid w:val="006F6484"/>
    <w:rsid w:val="006F7E98"/>
    <w:rsid w:val="00700C83"/>
    <w:rsid w:val="00705D75"/>
    <w:rsid w:val="00707B73"/>
    <w:rsid w:val="00710065"/>
    <w:rsid w:val="00710692"/>
    <w:rsid w:val="00711271"/>
    <w:rsid w:val="00711A7B"/>
    <w:rsid w:val="00713389"/>
    <w:rsid w:val="00714519"/>
    <w:rsid w:val="007149DC"/>
    <w:rsid w:val="00716E65"/>
    <w:rsid w:val="007170E0"/>
    <w:rsid w:val="00717B36"/>
    <w:rsid w:val="0072319F"/>
    <w:rsid w:val="00723F31"/>
    <w:rsid w:val="00727E92"/>
    <w:rsid w:val="007334F1"/>
    <w:rsid w:val="00733C49"/>
    <w:rsid w:val="00733C99"/>
    <w:rsid w:val="00733CED"/>
    <w:rsid w:val="00734430"/>
    <w:rsid w:val="00734A55"/>
    <w:rsid w:val="00735361"/>
    <w:rsid w:val="0073759D"/>
    <w:rsid w:val="00740AAB"/>
    <w:rsid w:val="00740D58"/>
    <w:rsid w:val="00744DE6"/>
    <w:rsid w:val="00745645"/>
    <w:rsid w:val="007468B1"/>
    <w:rsid w:val="00751151"/>
    <w:rsid w:val="007539DD"/>
    <w:rsid w:val="00757140"/>
    <w:rsid w:val="00760300"/>
    <w:rsid w:val="00760A08"/>
    <w:rsid w:val="00760B87"/>
    <w:rsid w:val="00760E0D"/>
    <w:rsid w:val="007616AB"/>
    <w:rsid w:val="007618AA"/>
    <w:rsid w:val="007620CB"/>
    <w:rsid w:val="007635E6"/>
    <w:rsid w:val="00764396"/>
    <w:rsid w:val="007661EA"/>
    <w:rsid w:val="007679A5"/>
    <w:rsid w:val="00767D0A"/>
    <w:rsid w:val="00767E9B"/>
    <w:rsid w:val="00770E8D"/>
    <w:rsid w:val="00771D95"/>
    <w:rsid w:val="00772B62"/>
    <w:rsid w:val="0077501C"/>
    <w:rsid w:val="00775AFF"/>
    <w:rsid w:val="00776509"/>
    <w:rsid w:val="007766AD"/>
    <w:rsid w:val="007778AA"/>
    <w:rsid w:val="00780CF1"/>
    <w:rsid w:val="0078404C"/>
    <w:rsid w:val="00786493"/>
    <w:rsid w:val="0078755E"/>
    <w:rsid w:val="00787581"/>
    <w:rsid w:val="007879BB"/>
    <w:rsid w:val="007903DB"/>
    <w:rsid w:val="00790E5B"/>
    <w:rsid w:val="007962FB"/>
    <w:rsid w:val="0079696F"/>
    <w:rsid w:val="00797F1C"/>
    <w:rsid w:val="007A027D"/>
    <w:rsid w:val="007A23A1"/>
    <w:rsid w:val="007A2802"/>
    <w:rsid w:val="007A355B"/>
    <w:rsid w:val="007A398B"/>
    <w:rsid w:val="007A4FB2"/>
    <w:rsid w:val="007A6A27"/>
    <w:rsid w:val="007A70F2"/>
    <w:rsid w:val="007B1159"/>
    <w:rsid w:val="007B6A9D"/>
    <w:rsid w:val="007B7D39"/>
    <w:rsid w:val="007C0A08"/>
    <w:rsid w:val="007C1104"/>
    <w:rsid w:val="007C306F"/>
    <w:rsid w:val="007C3A61"/>
    <w:rsid w:val="007C440D"/>
    <w:rsid w:val="007C4A9C"/>
    <w:rsid w:val="007C4C3B"/>
    <w:rsid w:val="007C647F"/>
    <w:rsid w:val="007C7030"/>
    <w:rsid w:val="007D047A"/>
    <w:rsid w:val="007D0E9B"/>
    <w:rsid w:val="007D381B"/>
    <w:rsid w:val="007D3B46"/>
    <w:rsid w:val="007D3DA7"/>
    <w:rsid w:val="007D4900"/>
    <w:rsid w:val="007D4F54"/>
    <w:rsid w:val="007D5C85"/>
    <w:rsid w:val="007D6786"/>
    <w:rsid w:val="007E0EE2"/>
    <w:rsid w:val="007E1258"/>
    <w:rsid w:val="007E1592"/>
    <w:rsid w:val="007E1619"/>
    <w:rsid w:val="007E26CD"/>
    <w:rsid w:val="007E2DE1"/>
    <w:rsid w:val="007E3E4C"/>
    <w:rsid w:val="007E4EF1"/>
    <w:rsid w:val="007E5F8B"/>
    <w:rsid w:val="007E7E4A"/>
    <w:rsid w:val="007F00B1"/>
    <w:rsid w:val="007F0936"/>
    <w:rsid w:val="007F10F0"/>
    <w:rsid w:val="007F1926"/>
    <w:rsid w:val="007F3DD7"/>
    <w:rsid w:val="007F5AE8"/>
    <w:rsid w:val="007F64C6"/>
    <w:rsid w:val="007F795F"/>
    <w:rsid w:val="0080019E"/>
    <w:rsid w:val="00800700"/>
    <w:rsid w:val="0080187B"/>
    <w:rsid w:val="00802D21"/>
    <w:rsid w:val="00802F15"/>
    <w:rsid w:val="00805973"/>
    <w:rsid w:val="00805FCA"/>
    <w:rsid w:val="00806E3C"/>
    <w:rsid w:val="008118F6"/>
    <w:rsid w:val="00812518"/>
    <w:rsid w:val="00812D79"/>
    <w:rsid w:val="00815107"/>
    <w:rsid w:val="00815FE3"/>
    <w:rsid w:val="0081625E"/>
    <w:rsid w:val="008163EF"/>
    <w:rsid w:val="0081652A"/>
    <w:rsid w:val="008204AF"/>
    <w:rsid w:val="00820D00"/>
    <w:rsid w:val="00820EA4"/>
    <w:rsid w:val="008212A7"/>
    <w:rsid w:val="008213F0"/>
    <w:rsid w:val="00821DA2"/>
    <w:rsid w:val="00822135"/>
    <w:rsid w:val="008262CB"/>
    <w:rsid w:val="0083238D"/>
    <w:rsid w:val="0083326B"/>
    <w:rsid w:val="00834B56"/>
    <w:rsid w:val="00835180"/>
    <w:rsid w:val="0083550C"/>
    <w:rsid w:val="00835755"/>
    <w:rsid w:val="00835B86"/>
    <w:rsid w:val="008367AE"/>
    <w:rsid w:val="00840C93"/>
    <w:rsid w:val="008415C2"/>
    <w:rsid w:val="00841B48"/>
    <w:rsid w:val="00841CFC"/>
    <w:rsid w:val="00841DBC"/>
    <w:rsid w:val="008424D8"/>
    <w:rsid w:val="00843D47"/>
    <w:rsid w:val="008445E1"/>
    <w:rsid w:val="00844FF8"/>
    <w:rsid w:val="00845CEA"/>
    <w:rsid w:val="00846169"/>
    <w:rsid w:val="00847C36"/>
    <w:rsid w:val="00847F3D"/>
    <w:rsid w:val="00850DCD"/>
    <w:rsid w:val="00850F69"/>
    <w:rsid w:val="008568C7"/>
    <w:rsid w:val="00856A27"/>
    <w:rsid w:val="00857C92"/>
    <w:rsid w:val="008606ED"/>
    <w:rsid w:val="00860CD1"/>
    <w:rsid w:val="00862B9E"/>
    <w:rsid w:val="008649B7"/>
    <w:rsid w:val="00866AAC"/>
    <w:rsid w:val="00867DD3"/>
    <w:rsid w:val="008711BC"/>
    <w:rsid w:val="00871A5A"/>
    <w:rsid w:val="00871BDA"/>
    <w:rsid w:val="008722BC"/>
    <w:rsid w:val="008742E2"/>
    <w:rsid w:val="00876E24"/>
    <w:rsid w:val="00880BF9"/>
    <w:rsid w:val="00880E11"/>
    <w:rsid w:val="00883194"/>
    <w:rsid w:val="008840A3"/>
    <w:rsid w:val="00885B3C"/>
    <w:rsid w:val="00890F79"/>
    <w:rsid w:val="008919CF"/>
    <w:rsid w:val="0089278E"/>
    <w:rsid w:val="00892A10"/>
    <w:rsid w:val="00892B9E"/>
    <w:rsid w:val="0089321F"/>
    <w:rsid w:val="00895E7E"/>
    <w:rsid w:val="00897B7F"/>
    <w:rsid w:val="008A0092"/>
    <w:rsid w:val="008A24DE"/>
    <w:rsid w:val="008A46F2"/>
    <w:rsid w:val="008A5653"/>
    <w:rsid w:val="008A6864"/>
    <w:rsid w:val="008B1DCD"/>
    <w:rsid w:val="008B3173"/>
    <w:rsid w:val="008B4B78"/>
    <w:rsid w:val="008B51D8"/>
    <w:rsid w:val="008C0A95"/>
    <w:rsid w:val="008C349D"/>
    <w:rsid w:val="008C5771"/>
    <w:rsid w:val="008C5A01"/>
    <w:rsid w:val="008C73B6"/>
    <w:rsid w:val="008C73F9"/>
    <w:rsid w:val="008D058D"/>
    <w:rsid w:val="008D0CC7"/>
    <w:rsid w:val="008D1164"/>
    <w:rsid w:val="008D17C9"/>
    <w:rsid w:val="008D1DEE"/>
    <w:rsid w:val="008D467E"/>
    <w:rsid w:val="008D4AEB"/>
    <w:rsid w:val="008D4CAC"/>
    <w:rsid w:val="008D73E2"/>
    <w:rsid w:val="008D7CFA"/>
    <w:rsid w:val="008D7FD0"/>
    <w:rsid w:val="008E02B9"/>
    <w:rsid w:val="008E0E89"/>
    <w:rsid w:val="008E202B"/>
    <w:rsid w:val="008E2132"/>
    <w:rsid w:val="008E2E4D"/>
    <w:rsid w:val="008E4649"/>
    <w:rsid w:val="008E63F0"/>
    <w:rsid w:val="008E7522"/>
    <w:rsid w:val="008E7C7A"/>
    <w:rsid w:val="008F0B3D"/>
    <w:rsid w:val="008F2942"/>
    <w:rsid w:val="008F5F30"/>
    <w:rsid w:val="008F6379"/>
    <w:rsid w:val="008F6468"/>
    <w:rsid w:val="008F71C5"/>
    <w:rsid w:val="008F7568"/>
    <w:rsid w:val="008F769E"/>
    <w:rsid w:val="00900BCE"/>
    <w:rsid w:val="0090154F"/>
    <w:rsid w:val="00901798"/>
    <w:rsid w:val="00901F4F"/>
    <w:rsid w:val="009022FA"/>
    <w:rsid w:val="00906BAF"/>
    <w:rsid w:val="00907B2A"/>
    <w:rsid w:val="00907C76"/>
    <w:rsid w:val="00910D1A"/>
    <w:rsid w:val="00911F99"/>
    <w:rsid w:val="009129CC"/>
    <w:rsid w:val="00913954"/>
    <w:rsid w:val="00915513"/>
    <w:rsid w:val="0091734E"/>
    <w:rsid w:val="00921BC3"/>
    <w:rsid w:val="00921D56"/>
    <w:rsid w:val="009221CE"/>
    <w:rsid w:val="00923618"/>
    <w:rsid w:val="009240CD"/>
    <w:rsid w:val="00924AB5"/>
    <w:rsid w:val="0092522F"/>
    <w:rsid w:val="00926A3F"/>
    <w:rsid w:val="00930553"/>
    <w:rsid w:val="00931093"/>
    <w:rsid w:val="009326BC"/>
    <w:rsid w:val="00932E20"/>
    <w:rsid w:val="00933437"/>
    <w:rsid w:val="009349A8"/>
    <w:rsid w:val="009358F5"/>
    <w:rsid w:val="0093611E"/>
    <w:rsid w:val="00937021"/>
    <w:rsid w:val="00937BFB"/>
    <w:rsid w:val="00941CE9"/>
    <w:rsid w:val="00941F8D"/>
    <w:rsid w:val="00942FD9"/>
    <w:rsid w:val="0094351B"/>
    <w:rsid w:val="00943CE1"/>
    <w:rsid w:val="009449AE"/>
    <w:rsid w:val="00946ECD"/>
    <w:rsid w:val="0095192E"/>
    <w:rsid w:val="0095208B"/>
    <w:rsid w:val="009547D9"/>
    <w:rsid w:val="0095495D"/>
    <w:rsid w:val="009556D8"/>
    <w:rsid w:val="009556F3"/>
    <w:rsid w:val="0095613C"/>
    <w:rsid w:val="00956B3F"/>
    <w:rsid w:val="00956FC6"/>
    <w:rsid w:val="009601DA"/>
    <w:rsid w:val="00960AA6"/>
    <w:rsid w:val="00961E10"/>
    <w:rsid w:val="00962173"/>
    <w:rsid w:val="00962223"/>
    <w:rsid w:val="00962A5D"/>
    <w:rsid w:val="00964793"/>
    <w:rsid w:val="00965A6E"/>
    <w:rsid w:val="00971EE3"/>
    <w:rsid w:val="00972187"/>
    <w:rsid w:val="00972F0C"/>
    <w:rsid w:val="00973210"/>
    <w:rsid w:val="00973C85"/>
    <w:rsid w:val="0097508A"/>
    <w:rsid w:val="00981114"/>
    <w:rsid w:val="00981C11"/>
    <w:rsid w:val="009828DD"/>
    <w:rsid w:val="00983410"/>
    <w:rsid w:val="00983AED"/>
    <w:rsid w:val="00984EBB"/>
    <w:rsid w:val="009853DF"/>
    <w:rsid w:val="0098584D"/>
    <w:rsid w:val="00985CDD"/>
    <w:rsid w:val="009937FF"/>
    <w:rsid w:val="00996CC2"/>
    <w:rsid w:val="009A177B"/>
    <w:rsid w:val="009A39DF"/>
    <w:rsid w:val="009A4A2D"/>
    <w:rsid w:val="009B01A1"/>
    <w:rsid w:val="009B3DEC"/>
    <w:rsid w:val="009B49BB"/>
    <w:rsid w:val="009B4E96"/>
    <w:rsid w:val="009B565D"/>
    <w:rsid w:val="009B5DAA"/>
    <w:rsid w:val="009B7B9C"/>
    <w:rsid w:val="009C04CB"/>
    <w:rsid w:val="009C108F"/>
    <w:rsid w:val="009C1B51"/>
    <w:rsid w:val="009C34F0"/>
    <w:rsid w:val="009C3954"/>
    <w:rsid w:val="009C3A54"/>
    <w:rsid w:val="009C3ABA"/>
    <w:rsid w:val="009C3FFD"/>
    <w:rsid w:val="009C4064"/>
    <w:rsid w:val="009C49E6"/>
    <w:rsid w:val="009C4FEC"/>
    <w:rsid w:val="009C509E"/>
    <w:rsid w:val="009C5777"/>
    <w:rsid w:val="009C681C"/>
    <w:rsid w:val="009C687D"/>
    <w:rsid w:val="009C7499"/>
    <w:rsid w:val="009D0BCA"/>
    <w:rsid w:val="009D23B4"/>
    <w:rsid w:val="009D2D62"/>
    <w:rsid w:val="009D46FE"/>
    <w:rsid w:val="009D48FB"/>
    <w:rsid w:val="009D77AA"/>
    <w:rsid w:val="009E0A57"/>
    <w:rsid w:val="009E1F0E"/>
    <w:rsid w:val="009E3A20"/>
    <w:rsid w:val="009E4C06"/>
    <w:rsid w:val="009E67AE"/>
    <w:rsid w:val="009E6B3F"/>
    <w:rsid w:val="009F041F"/>
    <w:rsid w:val="009F0845"/>
    <w:rsid w:val="009F2192"/>
    <w:rsid w:val="009F3A32"/>
    <w:rsid w:val="009F517B"/>
    <w:rsid w:val="009F65CC"/>
    <w:rsid w:val="009F7834"/>
    <w:rsid w:val="00A016C2"/>
    <w:rsid w:val="00A01B15"/>
    <w:rsid w:val="00A02B2F"/>
    <w:rsid w:val="00A02BF0"/>
    <w:rsid w:val="00A02C8D"/>
    <w:rsid w:val="00A02E0F"/>
    <w:rsid w:val="00A04C8F"/>
    <w:rsid w:val="00A058C3"/>
    <w:rsid w:val="00A062E4"/>
    <w:rsid w:val="00A07683"/>
    <w:rsid w:val="00A07F5E"/>
    <w:rsid w:val="00A105AC"/>
    <w:rsid w:val="00A1083B"/>
    <w:rsid w:val="00A12130"/>
    <w:rsid w:val="00A1375C"/>
    <w:rsid w:val="00A13918"/>
    <w:rsid w:val="00A15379"/>
    <w:rsid w:val="00A15DA1"/>
    <w:rsid w:val="00A16596"/>
    <w:rsid w:val="00A20905"/>
    <w:rsid w:val="00A237CD"/>
    <w:rsid w:val="00A27019"/>
    <w:rsid w:val="00A304D4"/>
    <w:rsid w:val="00A352BF"/>
    <w:rsid w:val="00A358B1"/>
    <w:rsid w:val="00A35BEF"/>
    <w:rsid w:val="00A37917"/>
    <w:rsid w:val="00A3793F"/>
    <w:rsid w:val="00A37CC3"/>
    <w:rsid w:val="00A40114"/>
    <w:rsid w:val="00A443A7"/>
    <w:rsid w:val="00A44485"/>
    <w:rsid w:val="00A44827"/>
    <w:rsid w:val="00A457A7"/>
    <w:rsid w:val="00A463DA"/>
    <w:rsid w:val="00A473EA"/>
    <w:rsid w:val="00A5020F"/>
    <w:rsid w:val="00A503FA"/>
    <w:rsid w:val="00A50558"/>
    <w:rsid w:val="00A5104F"/>
    <w:rsid w:val="00A5126C"/>
    <w:rsid w:val="00A52153"/>
    <w:rsid w:val="00A52B6E"/>
    <w:rsid w:val="00A54A43"/>
    <w:rsid w:val="00A54DFF"/>
    <w:rsid w:val="00A55D04"/>
    <w:rsid w:val="00A56810"/>
    <w:rsid w:val="00A568A8"/>
    <w:rsid w:val="00A57F55"/>
    <w:rsid w:val="00A61088"/>
    <w:rsid w:val="00A653A3"/>
    <w:rsid w:val="00A6602A"/>
    <w:rsid w:val="00A664F6"/>
    <w:rsid w:val="00A66714"/>
    <w:rsid w:val="00A6682B"/>
    <w:rsid w:val="00A66926"/>
    <w:rsid w:val="00A66C7E"/>
    <w:rsid w:val="00A72866"/>
    <w:rsid w:val="00A73F9E"/>
    <w:rsid w:val="00A7408E"/>
    <w:rsid w:val="00A77CDF"/>
    <w:rsid w:val="00A80D98"/>
    <w:rsid w:val="00A8323B"/>
    <w:rsid w:val="00A845FF"/>
    <w:rsid w:val="00A84C65"/>
    <w:rsid w:val="00A852E1"/>
    <w:rsid w:val="00A85FCE"/>
    <w:rsid w:val="00A867DB"/>
    <w:rsid w:val="00A909C9"/>
    <w:rsid w:val="00A9390A"/>
    <w:rsid w:val="00A93B17"/>
    <w:rsid w:val="00A93EE0"/>
    <w:rsid w:val="00AA0078"/>
    <w:rsid w:val="00AA0125"/>
    <w:rsid w:val="00AA36F6"/>
    <w:rsid w:val="00AA3E1B"/>
    <w:rsid w:val="00AA5C2A"/>
    <w:rsid w:val="00AA6578"/>
    <w:rsid w:val="00AA760F"/>
    <w:rsid w:val="00AA7CC0"/>
    <w:rsid w:val="00AB1DB0"/>
    <w:rsid w:val="00AB2026"/>
    <w:rsid w:val="00AB284C"/>
    <w:rsid w:val="00AB2DA5"/>
    <w:rsid w:val="00AB319B"/>
    <w:rsid w:val="00AB3643"/>
    <w:rsid w:val="00AB54A3"/>
    <w:rsid w:val="00AB6388"/>
    <w:rsid w:val="00AB63A2"/>
    <w:rsid w:val="00AB7B89"/>
    <w:rsid w:val="00AB7E24"/>
    <w:rsid w:val="00AC03BD"/>
    <w:rsid w:val="00AC06FD"/>
    <w:rsid w:val="00AC08CD"/>
    <w:rsid w:val="00AC2CA6"/>
    <w:rsid w:val="00AC4174"/>
    <w:rsid w:val="00AC4395"/>
    <w:rsid w:val="00AD403B"/>
    <w:rsid w:val="00AD65F2"/>
    <w:rsid w:val="00AD7096"/>
    <w:rsid w:val="00AD7363"/>
    <w:rsid w:val="00AD757D"/>
    <w:rsid w:val="00AD7888"/>
    <w:rsid w:val="00AE1033"/>
    <w:rsid w:val="00AE1FA7"/>
    <w:rsid w:val="00AE283F"/>
    <w:rsid w:val="00AE291A"/>
    <w:rsid w:val="00AE2979"/>
    <w:rsid w:val="00AE39AB"/>
    <w:rsid w:val="00AE4E14"/>
    <w:rsid w:val="00AE722E"/>
    <w:rsid w:val="00AF1472"/>
    <w:rsid w:val="00AF155F"/>
    <w:rsid w:val="00AF276C"/>
    <w:rsid w:val="00AF633C"/>
    <w:rsid w:val="00AF6F53"/>
    <w:rsid w:val="00AF7065"/>
    <w:rsid w:val="00B00C94"/>
    <w:rsid w:val="00B0217F"/>
    <w:rsid w:val="00B03D6A"/>
    <w:rsid w:val="00B07901"/>
    <w:rsid w:val="00B10064"/>
    <w:rsid w:val="00B10785"/>
    <w:rsid w:val="00B11954"/>
    <w:rsid w:val="00B1199F"/>
    <w:rsid w:val="00B11C96"/>
    <w:rsid w:val="00B12764"/>
    <w:rsid w:val="00B12E35"/>
    <w:rsid w:val="00B135C7"/>
    <w:rsid w:val="00B14755"/>
    <w:rsid w:val="00B15768"/>
    <w:rsid w:val="00B17448"/>
    <w:rsid w:val="00B219CA"/>
    <w:rsid w:val="00B21A71"/>
    <w:rsid w:val="00B22754"/>
    <w:rsid w:val="00B22976"/>
    <w:rsid w:val="00B234E5"/>
    <w:rsid w:val="00B24571"/>
    <w:rsid w:val="00B27136"/>
    <w:rsid w:val="00B276AE"/>
    <w:rsid w:val="00B30329"/>
    <w:rsid w:val="00B30E7A"/>
    <w:rsid w:val="00B30F76"/>
    <w:rsid w:val="00B31D24"/>
    <w:rsid w:val="00B322F7"/>
    <w:rsid w:val="00B32E53"/>
    <w:rsid w:val="00B334D9"/>
    <w:rsid w:val="00B33EA3"/>
    <w:rsid w:val="00B3458F"/>
    <w:rsid w:val="00B35022"/>
    <w:rsid w:val="00B403B6"/>
    <w:rsid w:val="00B438FD"/>
    <w:rsid w:val="00B44282"/>
    <w:rsid w:val="00B44789"/>
    <w:rsid w:val="00B44D3B"/>
    <w:rsid w:val="00B520F9"/>
    <w:rsid w:val="00B56B80"/>
    <w:rsid w:val="00B613CA"/>
    <w:rsid w:val="00B65A7A"/>
    <w:rsid w:val="00B70366"/>
    <w:rsid w:val="00B70E8D"/>
    <w:rsid w:val="00B71627"/>
    <w:rsid w:val="00B71BC4"/>
    <w:rsid w:val="00B72DF7"/>
    <w:rsid w:val="00B72F68"/>
    <w:rsid w:val="00B75A29"/>
    <w:rsid w:val="00B75DF2"/>
    <w:rsid w:val="00B75FF7"/>
    <w:rsid w:val="00B7606D"/>
    <w:rsid w:val="00B800EC"/>
    <w:rsid w:val="00B8063E"/>
    <w:rsid w:val="00B8084B"/>
    <w:rsid w:val="00B8182A"/>
    <w:rsid w:val="00B81AF0"/>
    <w:rsid w:val="00B836B0"/>
    <w:rsid w:val="00B83E7A"/>
    <w:rsid w:val="00B858AC"/>
    <w:rsid w:val="00B86366"/>
    <w:rsid w:val="00B87541"/>
    <w:rsid w:val="00B87732"/>
    <w:rsid w:val="00B90E43"/>
    <w:rsid w:val="00B91FC1"/>
    <w:rsid w:val="00B920A4"/>
    <w:rsid w:val="00B92633"/>
    <w:rsid w:val="00B9547E"/>
    <w:rsid w:val="00BA1272"/>
    <w:rsid w:val="00BA2801"/>
    <w:rsid w:val="00BA2BCB"/>
    <w:rsid w:val="00BA325F"/>
    <w:rsid w:val="00BA3AAB"/>
    <w:rsid w:val="00BA479B"/>
    <w:rsid w:val="00BA5A09"/>
    <w:rsid w:val="00BA5B3B"/>
    <w:rsid w:val="00BA630E"/>
    <w:rsid w:val="00BA689E"/>
    <w:rsid w:val="00BB15F9"/>
    <w:rsid w:val="00BB1A5F"/>
    <w:rsid w:val="00BB4F1A"/>
    <w:rsid w:val="00BB5934"/>
    <w:rsid w:val="00BB5E8D"/>
    <w:rsid w:val="00BB5EB4"/>
    <w:rsid w:val="00BC3B4C"/>
    <w:rsid w:val="00BC5349"/>
    <w:rsid w:val="00BC5B6B"/>
    <w:rsid w:val="00BC6CE7"/>
    <w:rsid w:val="00BC7448"/>
    <w:rsid w:val="00BC7525"/>
    <w:rsid w:val="00BD13DD"/>
    <w:rsid w:val="00BD37FF"/>
    <w:rsid w:val="00BD3C19"/>
    <w:rsid w:val="00BD4987"/>
    <w:rsid w:val="00BD52E4"/>
    <w:rsid w:val="00BD5B8B"/>
    <w:rsid w:val="00BD659B"/>
    <w:rsid w:val="00BE0078"/>
    <w:rsid w:val="00BE00D2"/>
    <w:rsid w:val="00BE100F"/>
    <w:rsid w:val="00BE1AA7"/>
    <w:rsid w:val="00BE1DF3"/>
    <w:rsid w:val="00BE2EF1"/>
    <w:rsid w:val="00BE3BE8"/>
    <w:rsid w:val="00BF0D49"/>
    <w:rsid w:val="00BF117B"/>
    <w:rsid w:val="00BF2D14"/>
    <w:rsid w:val="00BF4BBC"/>
    <w:rsid w:val="00BF56F1"/>
    <w:rsid w:val="00BF6729"/>
    <w:rsid w:val="00BF76E7"/>
    <w:rsid w:val="00C00403"/>
    <w:rsid w:val="00C02C96"/>
    <w:rsid w:val="00C034AC"/>
    <w:rsid w:val="00C03C52"/>
    <w:rsid w:val="00C041E0"/>
    <w:rsid w:val="00C0457B"/>
    <w:rsid w:val="00C04B24"/>
    <w:rsid w:val="00C05E4D"/>
    <w:rsid w:val="00C06639"/>
    <w:rsid w:val="00C06EEA"/>
    <w:rsid w:val="00C07053"/>
    <w:rsid w:val="00C075EF"/>
    <w:rsid w:val="00C076D3"/>
    <w:rsid w:val="00C11171"/>
    <w:rsid w:val="00C124FA"/>
    <w:rsid w:val="00C16862"/>
    <w:rsid w:val="00C1691D"/>
    <w:rsid w:val="00C1693F"/>
    <w:rsid w:val="00C16E3E"/>
    <w:rsid w:val="00C1702E"/>
    <w:rsid w:val="00C17130"/>
    <w:rsid w:val="00C20F4F"/>
    <w:rsid w:val="00C21F92"/>
    <w:rsid w:val="00C22299"/>
    <w:rsid w:val="00C26084"/>
    <w:rsid w:val="00C27ACF"/>
    <w:rsid w:val="00C300FB"/>
    <w:rsid w:val="00C3093A"/>
    <w:rsid w:val="00C317BC"/>
    <w:rsid w:val="00C332AA"/>
    <w:rsid w:val="00C34966"/>
    <w:rsid w:val="00C35B3C"/>
    <w:rsid w:val="00C36BCD"/>
    <w:rsid w:val="00C36E15"/>
    <w:rsid w:val="00C419C7"/>
    <w:rsid w:val="00C43933"/>
    <w:rsid w:val="00C439C6"/>
    <w:rsid w:val="00C44048"/>
    <w:rsid w:val="00C44D75"/>
    <w:rsid w:val="00C44E1E"/>
    <w:rsid w:val="00C513E6"/>
    <w:rsid w:val="00C52887"/>
    <w:rsid w:val="00C52F69"/>
    <w:rsid w:val="00C5342C"/>
    <w:rsid w:val="00C53642"/>
    <w:rsid w:val="00C53B48"/>
    <w:rsid w:val="00C53F71"/>
    <w:rsid w:val="00C54FAB"/>
    <w:rsid w:val="00C5534A"/>
    <w:rsid w:val="00C55C14"/>
    <w:rsid w:val="00C57D96"/>
    <w:rsid w:val="00C61286"/>
    <w:rsid w:val="00C61688"/>
    <w:rsid w:val="00C63BC6"/>
    <w:rsid w:val="00C64F2A"/>
    <w:rsid w:val="00C65DB3"/>
    <w:rsid w:val="00C662B8"/>
    <w:rsid w:val="00C713DD"/>
    <w:rsid w:val="00C7174B"/>
    <w:rsid w:val="00C72926"/>
    <w:rsid w:val="00C76D24"/>
    <w:rsid w:val="00C81D7E"/>
    <w:rsid w:val="00C824EA"/>
    <w:rsid w:val="00C86922"/>
    <w:rsid w:val="00C9073E"/>
    <w:rsid w:val="00C93DBB"/>
    <w:rsid w:val="00C94A79"/>
    <w:rsid w:val="00C95598"/>
    <w:rsid w:val="00C96AC3"/>
    <w:rsid w:val="00CA14EF"/>
    <w:rsid w:val="00CA21F8"/>
    <w:rsid w:val="00CA4ACE"/>
    <w:rsid w:val="00CA5466"/>
    <w:rsid w:val="00CA57F1"/>
    <w:rsid w:val="00CA63DC"/>
    <w:rsid w:val="00CA6D2A"/>
    <w:rsid w:val="00CB1B04"/>
    <w:rsid w:val="00CB201C"/>
    <w:rsid w:val="00CB237B"/>
    <w:rsid w:val="00CB3206"/>
    <w:rsid w:val="00CB3D16"/>
    <w:rsid w:val="00CB4637"/>
    <w:rsid w:val="00CB4B89"/>
    <w:rsid w:val="00CB6302"/>
    <w:rsid w:val="00CB6D49"/>
    <w:rsid w:val="00CC184C"/>
    <w:rsid w:val="00CC28BE"/>
    <w:rsid w:val="00CC3108"/>
    <w:rsid w:val="00CC4698"/>
    <w:rsid w:val="00CC5A0A"/>
    <w:rsid w:val="00CC60A8"/>
    <w:rsid w:val="00CC6BFF"/>
    <w:rsid w:val="00CC7A65"/>
    <w:rsid w:val="00CD0A25"/>
    <w:rsid w:val="00CD1D02"/>
    <w:rsid w:val="00CD1E75"/>
    <w:rsid w:val="00CD2ED4"/>
    <w:rsid w:val="00CD382D"/>
    <w:rsid w:val="00CD3EC1"/>
    <w:rsid w:val="00CD47C7"/>
    <w:rsid w:val="00CD7BEF"/>
    <w:rsid w:val="00CE04D7"/>
    <w:rsid w:val="00CE18E8"/>
    <w:rsid w:val="00CE3205"/>
    <w:rsid w:val="00CE3213"/>
    <w:rsid w:val="00CE39A5"/>
    <w:rsid w:val="00CE4051"/>
    <w:rsid w:val="00CE46E2"/>
    <w:rsid w:val="00CE4AFB"/>
    <w:rsid w:val="00CE6E89"/>
    <w:rsid w:val="00CE761D"/>
    <w:rsid w:val="00CF0C14"/>
    <w:rsid w:val="00CF4D52"/>
    <w:rsid w:val="00CF566E"/>
    <w:rsid w:val="00CF60F4"/>
    <w:rsid w:val="00D0058B"/>
    <w:rsid w:val="00D0352E"/>
    <w:rsid w:val="00D042EE"/>
    <w:rsid w:val="00D05131"/>
    <w:rsid w:val="00D10C61"/>
    <w:rsid w:val="00D11F5C"/>
    <w:rsid w:val="00D1318F"/>
    <w:rsid w:val="00D139D6"/>
    <w:rsid w:val="00D13C45"/>
    <w:rsid w:val="00D15BFE"/>
    <w:rsid w:val="00D1628D"/>
    <w:rsid w:val="00D16727"/>
    <w:rsid w:val="00D176A4"/>
    <w:rsid w:val="00D20C2A"/>
    <w:rsid w:val="00D20ECA"/>
    <w:rsid w:val="00D226DF"/>
    <w:rsid w:val="00D24FA8"/>
    <w:rsid w:val="00D26D9D"/>
    <w:rsid w:val="00D26FB9"/>
    <w:rsid w:val="00D30D6E"/>
    <w:rsid w:val="00D31FFC"/>
    <w:rsid w:val="00D327C7"/>
    <w:rsid w:val="00D336D1"/>
    <w:rsid w:val="00D33EA5"/>
    <w:rsid w:val="00D34D49"/>
    <w:rsid w:val="00D351C5"/>
    <w:rsid w:val="00D35760"/>
    <w:rsid w:val="00D360FF"/>
    <w:rsid w:val="00D40C65"/>
    <w:rsid w:val="00D411BE"/>
    <w:rsid w:val="00D44B83"/>
    <w:rsid w:val="00D45475"/>
    <w:rsid w:val="00D50145"/>
    <w:rsid w:val="00D53541"/>
    <w:rsid w:val="00D5532E"/>
    <w:rsid w:val="00D57193"/>
    <w:rsid w:val="00D61D4B"/>
    <w:rsid w:val="00D6246A"/>
    <w:rsid w:val="00D62C8A"/>
    <w:rsid w:val="00D6374C"/>
    <w:rsid w:val="00D64DEA"/>
    <w:rsid w:val="00D651E3"/>
    <w:rsid w:val="00D6584B"/>
    <w:rsid w:val="00D6726E"/>
    <w:rsid w:val="00D703AA"/>
    <w:rsid w:val="00D719C3"/>
    <w:rsid w:val="00D72F34"/>
    <w:rsid w:val="00D73254"/>
    <w:rsid w:val="00D80294"/>
    <w:rsid w:val="00D8325A"/>
    <w:rsid w:val="00D84FCF"/>
    <w:rsid w:val="00D908BB"/>
    <w:rsid w:val="00D90CCD"/>
    <w:rsid w:val="00D91C77"/>
    <w:rsid w:val="00D922F3"/>
    <w:rsid w:val="00D92F86"/>
    <w:rsid w:val="00D93750"/>
    <w:rsid w:val="00D93E68"/>
    <w:rsid w:val="00D95784"/>
    <w:rsid w:val="00D95A29"/>
    <w:rsid w:val="00D95C2E"/>
    <w:rsid w:val="00DA222C"/>
    <w:rsid w:val="00DA43BA"/>
    <w:rsid w:val="00DA4870"/>
    <w:rsid w:val="00DA4E9C"/>
    <w:rsid w:val="00DA5273"/>
    <w:rsid w:val="00DA5E68"/>
    <w:rsid w:val="00DA6BE3"/>
    <w:rsid w:val="00DB09BD"/>
    <w:rsid w:val="00DB0C7B"/>
    <w:rsid w:val="00DB2C3F"/>
    <w:rsid w:val="00DB3EF1"/>
    <w:rsid w:val="00DB5AA6"/>
    <w:rsid w:val="00DB5E88"/>
    <w:rsid w:val="00DB7133"/>
    <w:rsid w:val="00DC07EF"/>
    <w:rsid w:val="00DC152E"/>
    <w:rsid w:val="00DC3D2B"/>
    <w:rsid w:val="00DC5C1C"/>
    <w:rsid w:val="00DD068A"/>
    <w:rsid w:val="00DD2678"/>
    <w:rsid w:val="00DE0AA7"/>
    <w:rsid w:val="00DE513C"/>
    <w:rsid w:val="00DE6CE9"/>
    <w:rsid w:val="00DF2AC0"/>
    <w:rsid w:val="00DF4D9F"/>
    <w:rsid w:val="00DF54AE"/>
    <w:rsid w:val="00DF60C9"/>
    <w:rsid w:val="00DF6BBC"/>
    <w:rsid w:val="00E00661"/>
    <w:rsid w:val="00E019C8"/>
    <w:rsid w:val="00E01B94"/>
    <w:rsid w:val="00E0322E"/>
    <w:rsid w:val="00E0406D"/>
    <w:rsid w:val="00E0563F"/>
    <w:rsid w:val="00E06080"/>
    <w:rsid w:val="00E0654D"/>
    <w:rsid w:val="00E06891"/>
    <w:rsid w:val="00E06DBF"/>
    <w:rsid w:val="00E06F0D"/>
    <w:rsid w:val="00E1051D"/>
    <w:rsid w:val="00E1176A"/>
    <w:rsid w:val="00E117D3"/>
    <w:rsid w:val="00E11F15"/>
    <w:rsid w:val="00E12361"/>
    <w:rsid w:val="00E12FDD"/>
    <w:rsid w:val="00E134D2"/>
    <w:rsid w:val="00E13D51"/>
    <w:rsid w:val="00E14350"/>
    <w:rsid w:val="00E1462F"/>
    <w:rsid w:val="00E15EFE"/>
    <w:rsid w:val="00E16956"/>
    <w:rsid w:val="00E20FA2"/>
    <w:rsid w:val="00E220BF"/>
    <w:rsid w:val="00E224E5"/>
    <w:rsid w:val="00E244D4"/>
    <w:rsid w:val="00E24FF6"/>
    <w:rsid w:val="00E25710"/>
    <w:rsid w:val="00E2614B"/>
    <w:rsid w:val="00E26A38"/>
    <w:rsid w:val="00E26D7A"/>
    <w:rsid w:val="00E271CF"/>
    <w:rsid w:val="00E27382"/>
    <w:rsid w:val="00E27413"/>
    <w:rsid w:val="00E313A6"/>
    <w:rsid w:val="00E32477"/>
    <w:rsid w:val="00E33019"/>
    <w:rsid w:val="00E33F87"/>
    <w:rsid w:val="00E350B0"/>
    <w:rsid w:val="00E366F8"/>
    <w:rsid w:val="00E37836"/>
    <w:rsid w:val="00E400FE"/>
    <w:rsid w:val="00E43E33"/>
    <w:rsid w:val="00E46B76"/>
    <w:rsid w:val="00E472D7"/>
    <w:rsid w:val="00E47FF0"/>
    <w:rsid w:val="00E5146F"/>
    <w:rsid w:val="00E54291"/>
    <w:rsid w:val="00E57F7D"/>
    <w:rsid w:val="00E60C7C"/>
    <w:rsid w:val="00E63F0E"/>
    <w:rsid w:val="00E64806"/>
    <w:rsid w:val="00E65AA7"/>
    <w:rsid w:val="00E7043D"/>
    <w:rsid w:val="00E726D1"/>
    <w:rsid w:val="00E72974"/>
    <w:rsid w:val="00E73651"/>
    <w:rsid w:val="00E7672C"/>
    <w:rsid w:val="00E76A7B"/>
    <w:rsid w:val="00E81C87"/>
    <w:rsid w:val="00E82833"/>
    <w:rsid w:val="00E82EAC"/>
    <w:rsid w:val="00E83633"/>
    <w:rsid w:val="00E8448C"/>
    <w:rsid w:val="00E874AD"/>
    <w:rsid w:val="00E90255"/>
    <w:rsid w:val="00E94289"/>
    <w:rsid w:val="00E950A4"/>
    <w:rsid w:val="00E96DC1"/>
    <w:rsid w:val="00EA0C1F"/>
    <w:rsid w:val="00EA2AA0"/>
    <w:rsid w:val="00EA3074"/>
    <w:rsid w:val="00EA3536"/>
    <w:rsid w:val="00EA56CB"/>
    <w:rsid w:val="00EA6BA8"/>
    <w:rsid w:val="00EA7206"/>
    <w:rsid w:val="00EA78C9"/>
    <w:rsid w:val="00EB076F"/>
    <w:rsid w:val="00EB4AEB"/>
    <w:rsid w:val="00EB4D6C"/>
    <w:rsid w:val="00EB5452"/>
    <w:rsid w:val="00EB7B12"/>
    <w:rsid w:val="00EC0C7A"/>
    <w:rsid w:val="00EC3061"/>
    <w:rsid w:val="00EC3269"/>
    <w:rsid w:val="00EC4300"/>
    <w:rsid w:val="00EC532E"/>
    <w:rsid w:val="00EC5421"/>
    <w:rsid w:val="00EC6833"/>
    <w:rsid w:val="00EC749C"/>
    <w:rsid w:val="00ED0B0A"/>
    <w:rsid w:val="00ED1EA0"/>
    <w:rsid w:val="00ED33BD"/>
    <w:rsid w:val="00ED355B"/>
    <w:rsid w:val="00ED38CB"/>
    <w:rsid w:val="00ED45B0"/>
    <w:rsid w:val="00ED4700"/>
    <w:rsid w:val="00ED5022"/>
    <w:rsid w:val="00ED5460"/>
    <w:rsid w:val="00ED5863"/>
    <w:rsid w:val="00ED5AB4"/>
    <w:rsid w:val="00ED5B50"/>
    <w:rsid w:val="00ED779D"/>
    <w:rsid w:val="00ED7A55"/>
    <w:rsid w:val="00EE0B72"/>
    <w:rsid w:val="00EE0F3A"/>
    <w:rsid w:val="00EE1911"/>
    <w:rsid w:val="00EE1B02"/>
    <w:rsid w:val="00EE22EC"/>
    <w:rsid w:val="00EE37A9"/>
    <w:rsid w:val="00EE520A"/>
    <w:rsid w:val="00EE529F"/>
    <w:rsid w:val="00EE65B9"/>
    <w:rsid w:val="00EE6B1D"/>
    <w:rsid w:val="00EE792F"/>
    <w:rsid w:val="00EE7FB8"/>
    <w:rsid w:val="00EF23DC"/>
    <w:rsid w:val="00EF24BA"/>
    <w:rsid w:val="00EF2648"/>
    <w:rsid w:val="00EF2775"/>
    <w:rsid w:val="00EF2973"/>
    <w:rsid w:val="00EF366E"/>
    <w:rsid w:val="00EF4915"/>
    <w:rsid w:val="00EF5143"/>
    <w:rsid w:val="00EF5752"/>
    <w:rsid w:val="00EF7E8D"/>
    <w:rsid w:val="00F00059"/>
    <w:rsid w:val="00F028C2"/>
    <w:rsid w:val="00F032E6"/>
    <w:rsid w:val="00F04BB3"/>
    <w:rsid w:val="00F04C2B"/>
    <w:rsid w:val="00F051D1"/>
    <w:rsid w:val="00F062FA"/>
    <w:rsid w:val="00F06B4E"/>
    <w:rsid w:val="00F06CE8"/>
    <w:rsid w:val="00F109B3"/>
    <w:rsid w:val="00F11AFD"/>
    <w:rsid w:val="00F12611"/>
    <w:rsid w:val="00F12800"/>
    <w:rsid w:val="00F1290A"/>
    <w:rsid w:val="00F12E0C"/>
    <w:rsid w:val="00F145B2"/>
    <w:rsid w:val="00F147F8"/>
    <w:rsid w:val="00F14FEC"/>
    <w:rsid w:val="00F152D9"/>
    <w:rsid w:val="00F15328"/>
    <w:rsid w:val="00F16636"/>
    <w:rsid w:val="00F17333"/>
    <w:rsid w:val="00F176F8"/>
    <w:rsid w:val="00F21B43"/>
    <w:rsid w:val="00F21F07"/>
    <w:rsid w:val="00F22E0B"/>
    <w:rsid w:val="00F239B2"/>
    <w:rsid w:val="00F24788"/>
    <w:rsid w:val="00F26594"/>
    <w:rsid w:val="00F269F8"/>
    <w:rsid w:val="00F26C2E"/>
    <w:rsid w:val="00F26DCA"/>
    <w:rsid w:val="00F27A41"/>
    <w:rsid w:val="00F303CA"/>
    <w:rsid w:val="00F30527"/>
    <w:rsid w:val="00F318B7"/>
    <w:rsid w:val="00F323A3"/>
    <w:rsid w:val="00F347D8"/>
    <w:rsid w:val="00F36FBA"/>
    <w:rsid w:val="00F42EEC"/>
    <w:rsid w:val="00F439AA"/>
    <w:rsid w:val="00F43FDA"/>
    <w:rsid w:val="00F451C6"/>
    <w:rsid w:val="00F45D0F"/>
    <w:rsid w:val="00F46CB3"/>
    <w:rsid w:val="00F47D86"/>
    <w:rsid w:val="00F47FC2"/>
    <w:rsid w:val="00F50764"/>
    <w:rsid w:val="00F5279D"/>
    <w:rsid w:val="00F557B0"/>
    <w:rsid w:val="00F56AA9"/>
    <w:rsid w:val="00F602A3"/>
    <w:rsid w:val="00F6097B"/>
    <w:rsid w:val="00F60F23"/>
    <w:rsid w:val="00F620EB"/>
    <w:rsid w:val="00F63563"/>
    <w:rsid w:val="00F63753"/>
    <w:rsid w:val="00F63EEC"/>
    <w:rsid w:val="00F649A4"/>
    <w:rsid w:val="00F64F6B"/>
    <w:rsid w:val="00F66372"/>
    <w:rsid w:val="00F66AC6"/>
    <w:rsid w:val="00F66DEA"/>
    <w:rsid w:val="00F67D13"/>
    <w:rsid w:val="00F70A8B"/>
    <w:rsid w:val="00F710A7"/>
    <w:rsid w:val="00F71341"/>
    <w:rsid w:val="00F716FF"/>
    <w:rsid w:val="00F73402"/>
    <w:rsid w:val="00F7450C"/>
    <w:rsid w:val="00F748FB"/>
    <w:rsid w:val="00F74C1D"/>
    <w:rsid w:val="00F759DA"/>
    <w:rsid w:val="00F772B3"/>
    <w:rsid w:val="00F77F20"/>
    <w:rsid w:val="00F80732"/>
    <w:rsid w:val="00F80B92"/>
    <w:rsid w:val="00F81A87"/>
    <w:rsid w:val="00F81E88"/>
    <w:rsid w:val="00F8339F"/>
    <w:rsid w:val="00F87132"/>
    <w:rsid w:val="00F93990"/>
    <w:rsid w:val="00F951C8"/>
    <w:rsid w:val="00F95278"/>
    <w:rsid w:val="00F95B7D"/>
    <w:rsid w:val="00FA08B4"/>
    <w:rsid w:val="00FA2DFC"/>
    <w:rsid w:val="00FA45C1"/>
    <w:rsid w:val="00FA51AD"/>
    <w:rsid w:val="00FA5241"/>
    <w:rsid w:val="00FA549B"/>
    <w:rsid w:val="00FA5E4E"/>
    <w:rsid w:val="00FA64A8"/>
    <w:rsid w:val="00FA7A82"/>
    <w:rsid w:val="00FB0511"/>
    <w:rsid w:val="00FB1175"/>
    <w:rsid w:val="00FB136E"/>
    <w:rsid w:val="00FB261C"/>
    <w:rsid w:val="00FB48AA"/>
    <w:rsid w:val="00FC049F"/>
    <w:rsid w:val="00FC0BAD"/>
    <w:rsid w:val="00FC1075"/>
    <w:rsid w:val="00FC1436"/>
    <w:rsid w:val="00FC151B"/>
    <w:rsid w:val="00FC15E9"/>
    <w:rsid w:val="00FC16D0"/>
    <w:rsid w:val="00FC27E2"/>
    <w:rsid w:val="00FC28FF"/>
    <w:rsid w:val="00FC31A1"/>
    <w:rsid w:val="00FC3481"/>
    <w:rsid w:val="00FC37B4"/>
    <w:rsid w:val="00FC45B4"/>
    <w:rsid w:val="00FC6889"/>
    <w:rsid w:val="00FC6BA6"/>
    <w:rsid w:val="00FC70C8"/>
    <w:rsid w:val="00FC7192"/>
    <w:rsid w:val="00FD1CE7"/>
    <w:rsid w:val="00FD1FEF"/>
    <w:rsid w:val="00FD2C47"/>
    <w:rsid w:val="00FD37C4"/>
    <w:rsid w:val="00FD4AD7"/>
    <w:rsid w:val="00FD5581"/>
    <w:rsid w:val="00FD69BB"/>
    <w:rsid w:val="00FE05BA"/>
    <w:rsid w:val="00FE13AE"/>
    <w:rsid w:val="00FE3228"/>
    <w:rsid w:val="00FE3B8E"/>
    <w:rsid w:val="00FE3E5D"/>
    <w:rsid w:val="00FE48EA"/>
    <w:rsid w:val="00FE5C6F"/>
    <w:rsid w:val="00FE5DB1"/>
    <w:rsid w:val="00FE6372"/>
    <w:rsid w:val="00FE7E83"/>
    <w:rsid w:val="00FF07B0"/>
    <w:rsid w:val="00FF237D"/>
    <w:rsid w:val="00FF292F"/>
    <w:rsid w:val="00FF49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D6C12"/>
  <w15:docId w15:val="{5FB9644C-83A1-4E83-8CA3-1552530E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table" w:styleId="Lentelstinklelis">
    <w:name w:val="Table Grid"/>
    <w:basedOn w:val="prastojilentel"/>
    <w:rsid w:val="0082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D57193"/>
    <w:rPr>
      <w:rFonts w:ascii="Tahoma" w:hAnsi="Tahoma" w:cs="Tahoma"/>
      <w:sz w:val="16"/>
      <w:szCs w:val="16"/>
    </w:rPr>
  </w:style>
  <w:style w:type="paragraph" w:customStyle="1" w:styleId="Pagrindinistekstas1">
    <w:name w:val="Pagrindinis tekstas1"/>
    <w:basedOn w:val="prastasis"/>
    <w:rsid w:val="00DC07EF"/>
    <w:pPr>
      <w:suppressAutoHyphens/>
      <w:autoSpaceDE w:val="0"/>
      <w:autoSpaceDN w:val="0"/>
      <w:adjustRightInd w:val="0"/>
      <w:spacing w:line="298" w:lineRule="auto"/>
      <w:ind w:firstLine="312"/>
      <w:jc w:val="both"/>
      <w:textAlignment w:val="center"/>
    </w:pPr>
    <w:rPr>
      <w:color w:val="000000"/>
      <w:lang w:val="lt-LT"/>
    </w:rPr>
  </w:style>
  <w:style w:type="paragraph" w:styleId="prastasiniatinklio">
    <w:name w:val="Normal (Web)"/>
    <w:basedOn w:val="prastasis"/>
    <w:uiPriority w:val="99"/>
    <w:unhideWhenUsed/>
    <w:rsid w:val="008568C7"/>
    <w:pPr>
      <w:spacing w:before="100" w:beforeAutospacing="1" w:after="100" w:afterAutospacing="1"/>
    </w:pPr>
    <w:rPr>
      <w:sz w:val="24"/>
      <w:szCs w:val="24"/>
      <w:lang w:val="lt-LT" w:eastAsia="lt-LT"/>
    </w:rPr>
  </w:style>
  <w:style w:type="paragraph" w:styleId="Pagrindinistekstas">
    <w:name w:val="Body Text"/>
    <w:basedOn w:val="prastasis"/>
    <w:link w:val="PagrindinistekstasDiagrama"/>
    <w:rsid w:val="00FE13AE"/>
    <w:pPr>
      <w:jc w:val="both"/>
    </w:pPr>
    <w:rPr>
      <w:sz w:val="24"/>
      <w:lang w:val="lt-LT"/>
    </w:rPr>
  </w:style>
  <w:style w:type="character" w:customStyle="1" w:styleId="PagrindinistekstasDiagrama">
    <w:name w:val="Pagrindinis tekstas Diagrama"/>
    <w:link w:val="Pagrindinistekstas"/>
    <w:rsid w:val="00FE13AE"/>
    <w:rPr>
      <w:sz w:val="24"/>
      <w:lang w:eastAsia="en-US"/>
    </w:rPr>
  </w:style>
  <w:style w:type="character" w:customStyle="1" w:styleId="AntratsDiagrama">
    <w:name w:val="Antraštės Diagrama"/>
    <w:aliases w:val="Char Diagrama,Header Char Diagrama,Diagrama Diagrama"/>
    <w:link w:val="Antrats"/>
    <w:rsid w:val="00FE13AE"/>
    <w:rPr>
      <w:sz w:val="24"/>
      <w:szCs w:val="24"/>
      <w:lang w:val="en-GB" w:eastAsia="en-US"/>
    </w:rPr>
  </w:style>
  <w:style w:type="paragraph" w:styleId="Sraopastraipa">
    <w:name w:val="List Paragraph"/>
    <w:basedOn w:val="prastasis"/>
    <w:uiPriority w:val="34"/>
    <w:qFormat/>
    <w:rsid w:val="000228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vietim02\Application%20Data\Microsoft\Templates\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AEC7-8BED-45BB-82C9-8FDCFCDA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2</TotalTime>
  <Pages>5</Pages>
  <Words>3287</Words>
  <Characters>1875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Svietim02</dc:creator>
  <cp:lastModifiedBy>Vilma Skilandienė</cp:lastModifiedBy>
  <cp:revision>2</cp:revision>
  <cp:lastPrinted>2024-08-21T05:32:00Z</cp:lastPrinted>
  <dcterms:created xsi:type="dcterms:W3CDTF">2026-08-13T12:39:00Z</dcterms:created>
  <dcterms:modified xsi:type="dcterms:W3CDTF">2026-08-13T12:39:00Z</dcterms:modified>
</cp:coreProperties>
</file>