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936B" w14:textId="67F1DA2F" w:rsidR="00274C39" w:rsidRPr="007E351B" w:rsidRDefault="00274C39" w:rsidP="00274C39">
      <w:pPr>
        <w:tabs>
          <w:tab w:val="center" w:pos="4680"/>
          <w:tab w:val="right" w:pos="9360"/>
        </w:tabs>
        <w:jc w:val="right"/>
        <w:rPr>
          <w:b/>
          <w:bCs/>
          <w:szCs w:val="24"/>
          <w:lang w:eastAsia="lt-LT"/>
        </w:rPr>
      </w:pPr>
      <w:r w:rsidRPr="007E351B">
        <w:rPr>
          <w:b/>
          <w:bCs/>
          <w:szCs w:val="24"/>
          <w:lang w:eastAsia="lt-LT"/>
        </w:rPr>
        <w:t>Projektas</w:t>
      </w:r>
      <w:r w:rsidR="005306F0">
        <w:rPr>
          <w:b/>
          <w:bCs/>
          <w:szCs w:val="24"/>
          <w:lang w:eastAsia="lt-LT"/>
        </w:rPr>
        <w:t xml:space="preserve"> Nr. TSP-135</w:t>
      </w:r>
    </w:p>
    <w:p w14:paraId="7DC644C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3A48E55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 xml:space="preserve">KALVARIJOS </w:t>
      </w:r>
      <w:r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0CF8B1D" w14:textId="1426D6C9" w:rsidR="007F1BB8" w:rsidRDefault="007F1BB8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07843" w14:textId="77777777" w:rsidR="00743AA0" w:rsidRDefault="00AE1F0D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bookmarkStart w:id="0" w:name="_Hlk179982020"/>
      <w:r w:rsidRPr="00510553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1F89E45F" w:rsidR="00D25E2C" w:rsidRDefault="00D25E2C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r w:rsidRPr="00D25E2C">
        <w:rPr>
          <w:b/>
        </w:rPr>
        <w:t>DĖL</w:t>
      </w:r>
      <w:r w:rsidR="00875E99">
        <w:rPr>
          <w:b/>
        </w:rPr>
        <w:t xml:space="preserve"> </w:t>
      </w:r>
      <w:bookmarkEnd w:id="0"/>
      <w:r w:rsidR="002A734A">
        <w:rPr>
          <w:b/>
        </w:rPr>
        <w:t xml:space="preserve">KALVARIJOS SAVIVALDYBĖS SANITARIJOS IR HIGIENOS </w:t>
      </w:r>
      <w:r w:rsidR="00121830">
        <w:rPr>
          <w:b/>
        </w:rPr>
        <w:t>TAISYKLIŲ PATVIRTINIMO</w:t>
      </w:r>
    </w:p>
    <w:p w14:paraId="499A077F" w14:textId="77777777" w:rsidR="00DC57D5" w:rsidRPr="00510553" w:rsidRDefault="00DC57D5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52B085A3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707B69">
        <w:rPr>
          <w:color w:val="000000"/>
          <w:szCs w:val="24"/>
          <w:shd w:val="clear" w:color="auto" w:fill="FFFFFF"/>
        </w:rPr>
        <w:t>5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BA6A68">
        <w:rPr>
          <w:color w:val="000000"/>
          <w:szCs w:val="24"/>
          <w:shd w:val="clear" w:color="auto" w:fill="FFFFFF"/>
        </w:rPr>
        <w:t xml:space="preserve"> </w:t>
      </w:r>
      <w:r w:rsidR="002A734A">
        <w:rPr>
          <w:color w:val="000000"/>
          <w:szCs w:val="24"/>
          <w:shd w:val="clear" w:color="auto" w:fill="FFFFFF"/>
        </w:rPr>
        <w:t xml:space="preserve">spalio </w:t>
      </w:r>
      <w:r w:rsidR="00DC57D5">
        <w:rPr>
          <w:color w:val="000000"/>
          <w:szCs w:val="24"/>
          <w:shd w:val="clear" w:color="auto" w:fill="FFFFFF"/>
        </w:rPr>
        <w:t xml:space="preserve"> </w:t>
      </w:r>
      <w:r w:rsidR="00707B69">
        <w:rPr>
          <w:color w:val="000000"/>
          <w:szCs w:val="24"/>
          <w:shd w:val="clear" w:color="auto" w:fill="FFFFFF"/>
        </w:rPr>
        <w:t xml:space="preserve">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2F69F86F" w14:textId="77777777" w:rsidR="00AE1F0D" w:rsidRPr="00510553" w:rsidRDefault="00AE1F0D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4D3EA9D" w14:textId="1415BC4E" w:rsidR="007C0AC4" w:rsidRDefault="00D3309D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 w:rsidRPr="00100850">
        <w:rPr>
          <w:color w:val="000000"/>
          <w:szCs w:val="24"/>
        </w:rPr>
        <w:t xml:space="preserve">Vadovaudamasi Lietuvos Respublikos vietos savivaldos įstatymo </w:t>
      </w:r>
      <w:r w:rsidR="00121830" w:rsidRPr="00021BB1">
        <w:rPr>
          <w:color w:val="000000" w:themeColor="text1"/>
          <w:szCs w:val="24"/>
        </w:rPr>
        <w:t>6</w:t>
      </w:r>
      <w:r w:rsidRPr="00021BB1">
        <w:rPr>
          <w:color w:val="000000" w:themeColor="text1"/>
          <w:szCs w:val="24"/>
        </w:rPr>
        <w:t xml:space="preserve"> straipsnio </w:t>
      </w:r>
      <w:r w:rsidR="00121830" w:rsidRPr="00021BB1">
        <w:rPr>
          <w:color w:val="000000" w:themeColor="text1"/>
          <w:szCs w:val="24"/>
        </w:rPr>
        <w:t>3</w:t>
      </w:r>
      <w:r w:rsidR="002A734A">
        <w:rPr>
          <w:color w:val="000000" w:themeColor="text1"/>
          <w:szCs w:val="24"/>
        </w:rPr>
        <w:t>6</w:t>
      </w:r>
      <w:r w:rsidRPr="00021BB1">
        <w:rPr>
          <w:color w:val="000000" w:themeColor="text1"/>
          <w:szCs w:val="24"/>
        </w:rPr>
        <w:t xml:space="preserve"> </w:t>
      </w:r>
      <w:r w:rsidR="00121830" w:rsidRPr="00021BB1">
        <w:rPr>
          <w:color w:val="000000" w:themeColor="text1"/>
          <w:szCs w:val="24"/>
        </w:rPr>
        <w:t>punktu, 15 straipsnio 2 dalies 2</w:t>
      </w:r>
      <w:r w:rsidR="002A734A">
        <w:rPr>
          <w:color w:val="000000" w:themeColor="text1"/>
          <w:szCs w:val="24"/>
        </w:rPr>
        <w:t xml:space="preserve">8 </w:t>
      </w:r>
      <w:r w:rsidR="00121830" w:rsidRPr="00021BB1">
        <w:rPr>
          <w:color w:val="000000" w:themeColor="text1"/>
          <w:szCs w:val="24"/>
        </w:rPr>
        <w:t>punktu,</w:t>
      </w:r>
      <w:r w:rsidR="00602054">
        <w:rPr>
          <w:color w:val="000000" w:themeColor="text1"/>
          <w:szCs w:val="24"/>
        </w:rPr>
        <w:t xml:space="preserve"> 16 straipsnio 1 punktu,</w:t>
      </w:r>
      <w:r w:rsidR="00121830" w:rsidRPr="00BA6A68">
        <w:rPr>
          <w:color w:val="EE0000"/>
          <w:szCs w:val="24"/>
        </w:rPr>
        <w:t xml:space="preserve"> </w:t>
      </w:r>
      <w:r w:rsidR="00121830" w:rsidRPr="00021BB1">
        <w:rPr>
          <w:color w:val="000000" w:themeColor="text1"/>
          <w:szCs w:val="24"/>
        </w:rPr>
        <w:t xml:space="preserve">Lietuvos Respublikos </w:t>
      </w:r>
      <w:r w:rsidR="002A734A">
        <w:rPr>
          <w:color w:val="000000" w:themeColor="text1"/>
          <w:szCs w:val="24"/>
        </w:rPr>
        <w:t xml:space="preserve">sveikatos sistemos </w:t>
      </w:r>
      <w:r w:rsidR="00F9027F">
        <w:rPr>
          <w:color w:val="000000" w:themeColor="text1"/>
          <w:szCs w:val="24"/>
        </w:rPr>
        <w:t xml:space="preserve">įstatymo </w:t>
      </w:r>
      <w:r w:rsidR="002A734A">
        <w:rPr>
          <w:color w:val="000000" w:themeColor="text1"/>
          <w:szCs w:val="24"/>
        </w:rPr>
        <w:t>63 straipsnio 4 punktu</w:t>
      </w:r>
      <w:r w:rsidR="00121830" w:rsidRPr="00021BB1">
        <w:rPr>
          <w:color w:val="000000" w:themeColor="text1"/>
          <w:szCs w:val="24"/>
        </w:rPr>
        <w:t xml:space="preserve">, </w:t>
      </w:r>
      <w:r w:rsidR="002A734A">
        <w:rPr>
          <w:color w:val="000000" w:themeColor="text1"/>
          <w:szCs w:val="24"/>
        </w:rPr>
        <w:t xml:space="preserve">Lietuvos Respublikos žmonių užkrečiamųjų ligų profilaktikos ir kontrolės įstatymo 26 straipsnio 1 dalies 3 punktu ir atsižvelgdama į Nacionalinio visuomenės sveikatos centro prie </w:t>
      </w:r>
      <w:r w:rsidR="00CD086D">
        <w:rPr>
          <w:color w:val="000000" w:themeColor="text1"/>
          <w:szCs w:val="24"/>
        </w:rPr>
        <w:t>S</w:t>
      </w:r>
      <w:r w:rsidR="002A734A">
        <w:rPr>
          <w:color w:val="000000" w:themeColor="text1"/>
          <w:szCs w:val="24"/>
        </w:rPr>
        <w:t xml:space="preserve">veikatos apsaugos ministerijos Marijampolės departamento 2025 m. rugsėjo 16 d. raštą </w:t>
      </w:r>
      <w:r w:rsidR="00C441CD">
        <w:rPr>
          <w:color w:val="000000" w:themeColor="text1"/>
          <w:szCs w:val="24"/>
        </w:rPr>
        <w:t xml:space="preserve">Nr. (4-13 16.1.1 </w:t>
      </w:r>
      <w:proofErr w:type="spellStart"/>
      <w:r w:rsidR="00C441CD">
        <w:rPr>
          <w:color w:val="000000" w:themeColor="text1"/>
          <w:szCs w:val="24"/>
        </w:rPr>
        <w:t>Mr</w:t>
      </w:r>
      <w:proofErr w:type="spellEnd"/>
      <w:r w:rsidR="00C441CD">
        <w:rPr>
          <w:color w:val="000000" w:themeColor="text1"/>
          <w:szCs w:val="24"/>
        </w:rPr>
        <w:t xml:space="preserve">)2-36398 ,,Dėl Kalvarijos savivaldybės sanitarijos ir higienos taisyklių derinimo“, </w:t>
      </w:r>
      <w:r w:rsidR="00B65B9B">
        <w:rPr>
          <w:color w:val="000000"/>
          <w:szCs w:val="24"/>
        </w:rPr>
        <w:t xml:space="preserve">Kalvarijos </w:t>
      </w:r>
      <w:r w:rsidRPr="00D3309D">
        <w:rPr>
          <w:color w:val="000000"/>
          <w:szCs w:val="24"/>
        </w:rPr>
        <w:t>savivaldybės</w:t>
      </w:r>
      <w:r w:rsidR="00B65B9B">
        <w:rPr>
          <w:color w:val="000000"/>
          <w:szCs w:val="24"/>
        </w:rPr>
        <w:t xml:space="preserve"> </w:t>
      </w:r>
      <w:r w:rsidRPr="00D3309D">
        <w:rPr>
          <w:color w:val="000000"/>
          <w:szCs w:val="24"/>
        </w:rPr>
        <w:t>taryba</w:t>
      </w:r>
      <w:r w:rsidR="00B65B9B">
        <w:rPr>
          <w:color w:val="000000"/>
          <w:szCs w:val="24"/>
        </w:rPr>
        <w:t xml:space="preserve"> </w:t>
      </w:r>
      <w:r w:rsidR="007C0AC4">
        <w:rPr>
          <w:color w:val="000000"/>
          <w:szCs w:val="24"/>
        </w:rPr>
        <w:t>n u s p r e n d ž i a:</w:t>
      </w:r>
    </w:p>
    <w:p w14:paraId="5703596A" w14:textId="7343E900" w:rsidR="007C0AC4" w:rsidRDefault="007C0AC4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Patvirtinti </w:t>
      </w:r>
      <w:r w:rsidR="00C441CD">
        <w:rPr>
          <w:color w:val="000000"/>
          <w:szCs w:val="24"/>
        </w:rPr>
        <w:t xml:space="preserve">Kalvarijos savivaldybės sanitarijos ir higienos taisykles </w:t>
      </w:r>
      <w:r>
        <w:rPr>
          <w:color w:val="000000"/>
          <w:szCs w:val="24"/>
        </w:rPr>
        <w:t>(pridedama).</w:t>
      </w:r>
    </w:p>
    <w:p w14:paraId="0FE20979" w14:textId="388164C3" w:rsidR="00D12749" w:rsidRPr="007C0AC4" w:rsidRDefault="0045748C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pacing w:val="20"/>
          <w:szCs w:val="24"/>
        </w:rPr>
      </w:pPr>
      <w:r w:rsidRPr="00A562EF">
        <w:rPr>
          <w:shd w:val="clear" w:color="auto" w:fill="FFFFFF"/>
        </w:rPr>
        <w:t>Š</w:t>
      </w:r>
      <w:r w:rsidR="003E54CF" w:rsidRPr="00A562EF">
        <w:rPr>
          <w:shd w:val="clear" w:color="auto" w:fill="FFFFFF"/>
        </w:rPr>
        <w:t xml:space="preserve">is </w:t>
      </w:r>
      <w:r w:rsidR="003F5427" w:rsidRPr="00A562EF">
        <w:rPr>
          <w:shd w:val="clear" w:color="auto" w:fill="FFFFFF"/>
        </w:rPr>
        <w:t xml:space="preserve">sprendimas </w:t>
      </w:r>
      <w:r w:rsidR="00381B43" w:rsidRPr="00A562EF">
        <w:rPr>
          <w:shd w:val="clear" w:color="auto" w:fill="FFFFFF"/>
        </w:rPr>
        <w:t>per vieną mėnesį nuo jo įsigaliojimo arba paskelbimo dienos gali būti skundžiamas Lietuvos administracinių ginčų komisijos Kauno apygardos skyriui, adresu: Laisvės al. 36, 44240 Kaunas, Lietuvos Respublikos ikiteisminio administracinių ginčų nagrinėjimo tvarkos įstatymo nustatyta tvarka</w:t>
      </w:r>
      <w:r w:rsidR="00FF6812">
        <w:rPr>
          <w:shd w:val="clear" w:color="auto" w:fill="FFFFFF"/>
        </w:rPr>
        <w:t>,</w:t>
      </w:r>
      <w:r w:rsidR="00381B43" w:rsidRPr="00A562EF">
        <w:rPr>
          <w:shd w:val="clear" w:color="auto" w:fill="FFFFFF"/>
        </w:rPr>
        <w:t xml:space="preserve"> arba Regionų apygardos administracinio teismo Kauno rūmams, adresu: A. Mickevičiaus g. 8A, 44312 Kaunas, Lietuvos Respublikos administracinių bylų teisenos įstatymo nustatyta tvarka.</w:t>
      </w:r>
    </w:p>
    <w:p w14:paraId="6D922DFD" w14:textId="77777777" w:rsidR="00567430" w:rsidRPr="00FB0309" w:rsidRDefault="00567430" w:rsidP="007E351B">
      <w:pPr>
        <w:tabs>
          <w:tab w:val="left" w:pos="45"/>
          <w:tab w:val="left" w:pos="709"/>
        </w:tabs>
        <w:rPr>
          <w:color w:val="FF0000"/>
        </w:rPr>
      </w:pPr>
    </w:p>
    <w:p w14:paraId="1BFB243F" w14:textId="77777777" w:rsidR="00567430" w:rsidRPr="00A97725" w:rsidRDefault="00567430" w:rsidP="007E351B">
      <w:pPr>
        <w:tabs>
          <w:tab w:val="left" w:pos="45"/>
          <w:tab w:val="left" w:pos="709"/>
        </w:tabs>
      </w:pPr>
    </w:p>
    <w:p w14:paraId="4B3AD576" w14:textId="77777777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1BB18789" w14:textId="77777777" w:rsidR="00514CDF" w:rsidRDefault="00514CDF" w:rsidP="00A97725">
      <w:pPr>
        <w:tabs>
          <w:tab w:val="right" w:pos="9638"/>
        </w:tabs>
      </w:pPr>
    </w:p>
    <w:p w14:paraId="60EBC6DE" w14:textId="77777777" w:rsidR="007C0AC4" w:rsidRDefault="007C0AC4" w:rsidP="00A97725">
      <w:pPr>
        <w:tabs>
          <w:tab w:val="right" w:pos="9638"/>
        </w:tabs>
      </w:pPr>
    </w:p>
    <w:p w14:paraId="3B21C0BC" w14:textId="77777777" w:rsidR="007C0AC4" w:rsidRDefault="007C0AC4" w:rsidP="00A97725">
      <w:pPr>
        <w:tabs>
          <w:tab w:val="right" w:pos="9638"/>
        </w:tabs>
      </w:pPr>
    </w:p>
    <w:p w14:paraId="2514E14E" w14:textId="77777777" w:rsidR="007C0AC4" w:rsidRDefault="007C0AC4" w:rsidP="00A97725">
      <w:pPr>
        <w:tabs>
          <w:tab w:val="right" w:pos="9638"/>
        </w:tabs>
      </w:pPr>
    </w:p>
    <w:p w14:paraId="7DEFDB89" w14:textId="77777777" w:rsidR="007C0AC4" w:rsidRDefault="007C0AC4" w:rsidP="00A97725">
      <w:pPr>
        <w:tabs>
          <w:tab w:val="right" w:pos="9638"/>
        </w:tabs>
      </w:pPr>
    </w:p>
    <w:p w14:paraId="481386BE" w14:textId="77777777" w:rsidR="007C0AC4" w:rsidRDefault="007C0AC4" w:rsidP="00A97725">
      <w:pPr>
        <w:tabs>
          <w:tab w:val="right" w:pos="9638"/>
        </w:tabs>
      </w:pPr>
    </w:p>
    <w:p w14:paraId="17AD23CE" w14:textId="77777777" w:rsidR="007C0AC4" w:rsidRDefault="007C0AC4" w:rsidP="00A97725">
      <w:pPr>
        <w:tabs>
          <w:tab w:val="right" w:pos="9638"/>
        </w:tabs>
      </w:pPr>
    </w:p>
    <w:p w14:paraId="77BF5AF9" w14:textId="77777777" w:rsidR="007C0AC4" w:rsidRDefault="007C0AC4" w:rsidP="00A97725">
      <w:pPr>
        <w:tabs>
          <w:tab w:val="right" w:pos="9638"/>
        </w:tabs>
      </w:pPr>
    </w:p>
    <w:p w14:paraId="65029EE1" w14:textId="77777777" w:rsidR="007C0AC4" w:rsidRDefault="007C0AC4" w:rsidP="00A97725">
      <w:pPr>
        <w:tabs>
          <w:tab w:val="right" w:pos="9638"/>
        </w:tabs>
      </w:pPr>
    </w:p>
    <w:p w14:paraId="09C57234" w14:textId="77777777" w:rsidR="007C0AC4" w:rsidRDefault="007C0AC4" w:rsidP="00A97725">
      <w:pPr>
        <w:tabs>
          <w:tab w:val="right" w:pos="9638"/>
        </w:tabs>
      </w:pPr>
    </w:p>
    <w:p w14:paraId="7CB8E113" w14:textId="77777777" w:rsidR="007C0AC4" w:rsidRDefault="007C0AC4" w:rsidP="00A97725">
      <w:pPr>
        <w:tabs>
          <w:tab w:val="right" w:pos="9638"/>
        </w:tabs>
      </w:pPr>
    </w:p>
    <w:p w14:paraId="12D2ECA1" w14:textId="77777777" w:rsidR="007C0AC4" w:rsidRDefault="007C0AC4" w:rsidP="00A97725">
      <w:pPr>
        <w:tabs>
          <w:tab w:val="right" w:pos="9638"/>
        </w:tabs>
      </w:pPr>
    </w:p>
    <w:p w14:paraId="395E2121" w14:textId="2B1BE044" w:rsidR="003F5427" w:rsidRDefault="003F5427" w:rsidP="00A97725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3994E685" w14:textId="1A141ACB" w:rsidR="003F5427" w:rsidRDefault="00104ECA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Sveikatos reikalų koordinatorė (patarėja)</w:t>
      </w:r>
    </w:p>
    <w:p w14:paraId="205C5928" w14:textId="3DFCBFF0" w:rsidR="003F5427" w:rsidRDefault="00104ECA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Sigutė Matulevičiūtė-Jodelienė</w:t>
      </w:r>
    </w:p>
    <w:p w14:paraId="11D50908" w14:textId="532F816F" w:rsidR="00AE1F0D" w:rsidRPr="007F1BB8" w:rsidRDefault="00894EFF" w:rsidP="003F5427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2025-</w:t>
      </w:r>
      <w:r w:rsidR="00C441CD">
        <w:rPr>
          <w:szCs w:val="24"/>
          <w:lang w:eastAsia="lt-LT"/>
        </w:rPr>
        <w:t>10</w:t>
      </w:r>
      <w:r>
        <w:rPr>
          <w:szCs w:val="24"/>
          <w:lang w:eastAsia="lt-LT"/>
        </w:rPr>
        <w:t>-</w:t>
      </w:r>
      <w:r w:rsidR="00125AE9">
        <w:rPr>
          <w:szCs w:val="24"/>
          <w:lang w:eastAsia="lt-LT"/>
        </w:rPr>
        <w:t>0</w:t>
      </w:r>
      <w:r w:rsidR="00C441CD">
        <w:rPr>
          <w:szCs w:val="24"/>
          <w:lang w:eastAsia="lt-LT"/>
        </w:rPr>
        <w:t>1</w:t>
      </w:r>
    </w:p>
    <w:sectPr w:rsidR="00AE1F0D" w:rsidRPr="007F1BB8" w:rsidSect="0062611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C088" w14:textId="77777777" w:rsidR="00630D8B" w:rsidRDefault="00630D8B">
      <w:r>
        <w:separator/>
      </w:r>
    </w:p>
  </w:endnote>
  <w:endnote w:type="continuationSeparator" w:id="0">
    <w:p w14:paraId="13582302" w14:textId="77777777" w:rsidR="00630D8B" w:rsidRDefault="00630D8B">
      <w:r>
        <w:continuationSeparator/>
      </w:r>
    </w:p>
  </w:endnote>
  <w:endnote w:type="continuationNotice" w:id="1">
    <w:p w14:paraId="3B0920E0" w14:textId="77777777" w:rsidR="00630D8B" w:rsidRDefault="00630D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3954B" w14:textId="77777777" w:rsidR="00630D8B" w:rsidRDefault="00630D8B">
      <w:r>
        <w:separator/>
      </w:r>
    </w:p>
  </w:footnote>
  <w:footnote w:type="continuationSeparator" w:id="0">
    <w:p w14:paraId="27D1505D" w14:textId="77777777" w:rsidR="00630D8B" w:rsidRDefault="00630D8B">
      <w:r>
        <w:continuationSeparator/>
      </w:r>
    </w:p>
  </w:footnote>
  <w:footnote w:type="continuationNotice" w:id="1">
    <w:p w14:paraId="66B95C57" w14:textId="77777777" w:rsidR="00630D8B" w:rsidRDefault="00630D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0374A"/>
    <w:rsid w:val="00013BBD"/>
    <w:rsid w:val="00013E47"/>
    <w:rsid w:val="00013E86"/>
    <w:rsid w:val="00014395"/>
    <w:rsid w:val="00021BB1"/>
    <w:rsid w:val="00026F13"/>
    <w:rsid w:val="000304FD"/>
    <w:rsid w:val="00030A3C"/>
    <w:rsid w:val="00034061"/>
    <w:rsid w:val="00036E4E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3F03"/>
    <w:rsid w:val="0008191B"/>
    <w:rsid w:val="00081CA1"/>
    <w:rsid w:val="00086DD2"/>
    <w:rsid w:val="00092611"/>
    <w:rsid w:val="00096A29"/>
    <w:rsid w:val="000A075B"/>
    <w:rsid w:val="000A1779"/>
    <w:rsid w:val="000A22ED"/>
    <w:rsid w:val="000B205F"/>
    <w:rsid w:val="000B2704"/>
    <w:rsid w:val="000B5A0D"/>
    <w:rsid w:val="000C1553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23B4"/>
    <w:rsid w:val="000F3225"/>
    <w:rsid w:val="000F600A"/>
    <w:rsid w:val="000F73BA"/>
    <w:rsid w:val="00100680"/>
    <w:rsid w:val="00100850"/>
    <w:rsid w:val="00104ECA"/>
    <w:rsid w:val="0010790E"/>
    <w:rsid w:val="0011150D"/>
    <w:rsid w:val="001115EF"/>
    <w:rsid w:val="00111EFE"/>
    <w:rsid w:val="00121830"/>
    <w:rsid w:val="00124EFA"/>
    <w:rsid w:val="00125AE9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72061"/>
    <w:rsid w:val="00176449"/>
    <w:rsid w:val="00180F35"/>
    <w:rsid w:val="00182043"/>
    <w:rsid w:val="0018544E"/>
    <w:rsid w:val="00186091"/>
    <w:rsid w:val="001871BD"/>
    <w:rsid w:val="00187CA5"/>
    <w:rsid w:val="00192D14"/>
    <w:rsid w:val="00194772"/>
    <w:rsid w:val="00194C0F"/>
    <w:rsid w:val="001A0EE5"/>
    <w:rsid w:val="001A228D"/>
    <w:rsid w:val="001B0F30"/>
    <w:rsid w:val="001B26DB"/>
    <w:rsid w:val="001B2934"/>
    <w:rsid w:val="001B2A4F"/>
    <w:rsid w:val="001C249A"/>
    <w:rsid w:val="001C34C9"/>
    <w:rsid w:val="001C55DE"/>
    <w:rsid w:val="001D1E3D"/>
    <w:rsid w:val="001D2E70"/>
    <w:rsid w:val="001D2EA8"/>
    <w:rsid w:val="001D3F44"/>
    <w:rsid w:val="001D5A4F"/>
    <w:rsid w:val="001E4BAC"/>
    <w:rsid w:val="001E76FC"/>
    <w:rsid w:val="00200E3A"/>
    <w:rsid w:val="00203908"/>
    <w:rsid w:val="00203D2B"/>
    <w:rsid w:val="00205352"/>
    <w:rsid w:val="002124D8"/>
    <w:rsid w:val="002125D4"/>
    <w:rsid w:val="00223202"/>
    <w:rsid w:val="00224E37"/>
    <w:rsid w:val="00225360"/>
    <w:rsid w:val="0023319E"/>
    <w:rsid w:val="00233D6F"/>
    <w:rsid w:val="00234EBC"/>
    <w:rsid w:val="002368E3"/>
    <w:rsid w:val="00236DB1"/>
    <w:rsid w:val="00240223"/>
    <w:rsid w:val="00243D2F"/>
    <w:rsid w:val="00244427"/>
    <w:rsid w:val="00245CB8"/>
    <w:rsid w:val="00254331"/>
    <w:rsid w:val="002570CB"/>
    <w:rsid w:val="002602F0"/>
    <w:rsid w:val="002616D5"/>
    <w:rsid w:val="002677EE"/>
    <w:rsid w:val="00270FC0"/>
    <w:rsid w:val="00271135"/>
    <w:rsid w:val="00271FA9"/>
    <w:rsid w:val="00274C39"/>
    <w:rsid w:val="0028335F"/>
    <w:rsid w:val="002837A4"/>
    <w:rsid w:val="00284769"/>
    <w:rsid w:val="002867F3"/>
    <w:rsid w:val="00296DBE"/>
    <w:rsid w:val="002A6A7E"/>
    <w:rsid w:val="002A734A"/>
    <w:rsid w:val="002A7E8C"/>
    <w:rsid w:val="002B30EA"/>
    <w:rsid w:val="002B40F5"/>
    <w:rsid w:val="002B61BD"/>
    <w:rsid w:val="002C02C9"/>
    <w:rsid w:val="002C0651"/>
    <w:rsid w:val="002C3AF7"/>
    <w:rsid w:val="002C443A"/>
    <w:rsid w:val="002C4C79"/>
    <w:rsid w:val="002C574C"/>
    <w:rsid w:val="002C6345"/>
    <w:rsid w:val="002C64DD"/>
    <w:rsid w:val="002C6988"/>
    <w:rsid w:val="002E332E"/>
    <w:rsid w:val="002E52CD"/>
    <w:rsid w:val="002F0A02"/>
    <w:rsid w:val="002F1A74"/>
    <w:rsid w:val="002F6395"/>
    <w:rsid w:val="002F7E68"/>
    <w:rsid w:val="00300403"/>
    <w:rsid w:val="0030614D"/>
    <w:rsid w:val="00306227"/>
    <w:rsid w:val="0031380D"/>
    <w:rsid w:val="00314CEE"/>
    <w:rsid w:val="00316174"/>
    <w:rsid w:val="00316E29"/>
    <w:rsid w:val="00330148"/>
    <w:rsid w:val="00330E14"/>
    <w:rsid w:val="0033174C"/>
    <w:rsid w:val="00335041"/>
    <w:rsid w:val="00342EAD"/>
    <w:rsid w:val="00344B07"/>
    <w:rsid w:val="00345923"/>
    <w:rsid w:val="00345B10"/>
    <w:rsid w:val="00346065"/>
    <w:rsid w:val="00346BD0"/>
    <w:rsid w:val="0035405F"/>
    <w:rsid w:val="003606EA"/>
    <w:rsid w:val="00363046"/>
    <w:rsid w:val="00364879"/>
    <w:rsid w:val="0036666D"/>
    <w:rsid w:val="00367C8A"/>
    <w:rsid w:val="00370E40"/>
    <w:rsid w:val="00371DBF"/>
    <w:rsid w:val="0037631A"/>
    <w:rsid w:val="00380D1B"/>
    <w:rsid w:val="00381408"/>
    <w:rsid w:val="00381B43"/>
    <w:rsid w:val="00392A9B"/>
    <w:rsid w:val="003930BF"/>
    <w:rsid w:val="00396DBF"/>
    <w:rsid w:val="003A2C38"/>
    <w:rsid w:val="003B0679"/>
    <w:rsid w:val="003B13B4"/>
    <w:rsid w:val="003B307E"/>
    <w:rsid w:val="003B4717"/>
    <w:rsid w:val="003C0B45"/>
    <w:rsid w:val="003C3EFF"/>
    <w:rsid w:val="003D3E0B"/>
    <w:rsid w:val="003D4563"/>
    <w:rsid w:val="003D5291"/>
    <w:rsid w:val="003D6CA8"/>
    <w:rsid w:val="003D7DDA"/>
    <w:rsid w:val="003E017C"/>
    <w:rsid w:val="003E54CF"/>
    <w:rsid w:val="003E56E6"/>
    <w:rsid w:val="003E76B2"/>
    <w:rsid w:val="003F1E59"/>
    <w:rsid w:val="003F2030"/>
    <w:rsid w:val="003F2E81"/>
    <w:rsid w:val="003F334E"/>
    <w:rsid w:val="003F4C56"/>
    <w:rsid w:val="003F5427"/>
    <w:rsid w:val="003F6730"/>
    <w:rsid w:val="00400530"/>
    <w:rsid w:val="00403613"/>
    <w:rsid w:val="00410FEE"/>
    <w:rsid w:val="00412E7F"/>
    <w:rsid w:val="00413F31"/>
    <w:rsid w:val="0041414E"/>
    <w:rsid w:val="0041495E"/>
    <w:rsid w:val="004150E1"/>
    <w:rsid w:val="004223CA"/>
    <w:rsid w:val="0042535B"/>
    <w:rsid w:val="00425ACD"/>
    <w:rsid w:val="00434E8F"/>
    <w:rsid w:val="00435823"/>
    <w:rsid w:val="00437C74"/>
    <w:rsid w:val="00441B08"/>
    <w:rsid w:val="00441F5D"/>
    <w:rsid w:val="004466D4"/>
    <w:rsid w:val="004476BF"/>
    <w:rsid w:val="004518F9"/>
    <w:rsid w:val="004532EC"/>
    <w:rsid w:val="00454FF3"/>
    <w:rsid w:val="00455C4F"/>
    <w:rsid w:val="0045748C"/>
    <w:rsid w:val="0046271F"/>
    <w:rsid w:val="004656FE"/>
    <w:rsid w:val="00465B80"/>
    <w:rsid w:val="00467B4E"/>
    <w:rsid w:val="00471300"/>
    <w:rsid w:val="00472BD8"/>
    <w:rsid w:val="0047434B"/>
    <w:rsid w:val="004760AA"/>
    <w:rsid w:val="0047662A"/>
    <w:rsid w:val="004802F8"/>
    <w:rsid w:val="00483FF4"/>
    <w:rsid w:val="004879A4"/>
    <w:rsid w:val="004933C2"/>
    <w:rsid w:val="00494BEA"/>
    <w:rsid w:val="00494DFE"/>
    <w:rsid w:val="00496967"/>
    <w:rsid w:val="00496A6F"/>
    <w:rsid w:val="004A24F6"/>
    <w:rsid w:val="004A547E"/>
    <w:rsid w:val="004A7B65"/>
    <w:rsid w:val="004B0FD8"/>
    <w:rsid w:val="004D1FDC"/>
    <w:rsid w:val="004D2E45"/>
    <w:rsid w:val="004E28E4"/>
    <w:rsid w:val="004F7CC1"/>
    <w:rsid w:val="005002FB"/>
    <w:rsid w:val="00501729"/>
    <w:rsid w:val="00501CD5"/>
    <w:rsid w:val="00510553"/>
    <w:rsid w:val="00511CD4"/>
    <w:rsid w:val="0051277A"/>
    <w:rsid w:val="00514CDF"/>
    <w:rsid w:val="0051547C"/>
    <w:rsid w:val="0051679E"/>
    <w:rsid w:val="005201EF"/>
    <w:rsid w:val="00523C45"/>
    <w:rsid w:val="005306F0"/>
    <w:rsid w:val="00534F33"/>
    <w:rsid w:val="00535123"/>
    <w:rsid w:val="00535988"/>
    <w:rsid w:val="005363E1"/>
    <w:rsid w:val="00536BE4"/>
    <w:rsid w:val="00536DDF"/>
    <w:rsid w:val="0054054C"/>
    <w:rsid w:val="00540936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15E5"/>
    <w:rsid w:val="005618C0"/>
    <w:rsid w:val="00562937"/>
    <w:rsid w:val="00567430"/>
    <w:rsid w:val="005712EA"/>
    <w:rsid w:val="00571EBC"/>
    <w:rsid w:val="005764C2"/>
    <w:rsid w:val="00577D91"/>
    <w:rsid w:val="00580B09"/>
    <w:rsid w:val="00583803"/>
    <w:rsid w:val="005848E8"/>
    <w:rsid w:val="005A3241"/>
    <w:rsid w:val="005B59D6"/>
    <w:rsid w:val="005C14E5"/>
    <w:rsid w:val="005C1BE5"/>
    <w:rsid w:val="005C20E8"/>
    <w:rsid w:val="005C2472"/>
    <w:rsid w:val="005C3E2D"/>
    <w:rsid w:val="005C5383"/>
    <w:rsid w:val="005D3AD0"/>
    <w:rsid w:val="005D73A9"/>
    <w:rsid w:val="005D799C"/>
    <w:rsid w:val="005E0A2C"/>
    <w:rsid w:val="005E1943"/>
    <w:rsid w:val="005E29F0"/>
    <w:rsid w:val="005E3BDA"/>
    <w:rsid w:val="005F0C20"/>
    <w:rsid w:val="005F26F9"/>
    <w:rsid w:val="005F3F7B"/>
    <w:rsid w:val="00601D93"/>
    <w:rsid w:val="00602054"/>
    <w:rsid w:val="00603202"/>
    <w:rsid w:val="00605CA4"/>
    <w:rsid w:val="00606475"/>
    <w:rsid w:val="00610341"/>
    <w:rsid w:val="00612783"/>
    <w:rsid w:val="0061464E"/>
    <w:rsid w:val="00616831"/>
    <w:rsid w:val="00617347"/>
    <w:rsid w:val="00623480"/>
    <w:rsid w:val="00623D47"/>
    <w:rsid w:val="0062611A"/>
    <w:rsid w:val="00630A31"/>
    <w:rsid w:val="00630D8B"/>
    <w:rsid w:val="00631AD4"/>
    <w:rsid w:val="00636947"/>
    <w:rsid w:val="0064085F"/>
    <w:rsid w:val="0064102A"/>
    <w:rsid w:val="0064330F"/>
    <w:rsid w:val="0064670D"/>
    <w:rsid w:val="00650226"/>
    <w:rsid w:val="00650980"/>
    <w:rsid w:val="00651C32"/>
    <w:rsid w:val="006541D9"/>
    <w:rsid w:val="00656AE8"/>
    <w:rsid w:val="00660138"/>
    <w:rsid w:val="00660803"/>
    <w:rsid w:val="00661498"/>
    <w:rsid w:val="0066459A"/>
    <w:rsid w:val="006666C1"/>
    <w:rsid w:val="00673609"/>
    <w:rsid w:val="006770A4"/>
    <w:rsid w:val="00685C82"/>
    <w:rsid w:val="00690F26"/>
    <w:rsid w:val="00691201"/>
    <w:rsid w:val="00694912"/>
    <w:rsid w:val="006A1B93"/>
    <w:rsid w:val="006B0BE1"/>
    <w:rsid w:val="006B1474"/>
    <w:rsid w:val="006B20BC"/>
    <w:rsid w:val="006B4712"/>
    <w:rsid w:val="006B7BDA"/>
    <w:rsid w:val="006E10B3"/>
    <w:rsid w:val="006E20C4"/>
    <w:rsid w:val="006E241B"/>
    <w:rsid w:val="006E2679"/>
    <w:rsid w:val="006E2996"/>
    <w:rsid w:val="00705A13"/>
    <w:rsid w:val="00707197"/>
    <w:rsid w:val="00707B69"/>
    <w:rsid w:val="0071000B"/>
    <w:rsid w:val="00713AAA"/>
    <w:rsid w:val="0071475B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0932"/>
    <w:rsid w:val="007619E9"/>
    <w:rsid w:val="00763418"/>
    <w:rsid w:val="00763D8D"/>
    <w:rsid w:val="007644F2"/>
    <w:rsid w:val="00766405"/>
    <w:rsid w:val="00767E62"/>
    <w:rsid w:val="007732A1"/>
    <w:rsid w:val="0077577B"/>
    <w:rsid w:val="007768F0"/>
    <w:rsid w:val="0078392B"/>
    <w:rsid w:val="00787705"/>
    <w:rsid w:val="00787BE4"/>
    <w:rsid w:val="00792C7B"/>
    <w:rsid w:val="0079447E"/>
    <w:rsid w:val="00795308"/>
    <w:rsid w:val="00796829"/>
    <w:rsid w:val="007A0D21"/>
    <w:rsid w:val="007A0DE2"/>
    <w:rsid w:val="007A54CD"/>
    <w:rsid w:val="007A5ED0"/>
    <w:rsid w:val="007B1A45"/>
    <w:rsid w:val="007B6ABF"/>
    <w:rsid w:val="007C03AF"/>
    <w:rsid w:val="007C099E"/>
    <w:rsid w:val="007C09A9"/>
    <w:rsid w:val="007C0AC4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175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100CB"/>
    <w:rsid w:val="0081310B"/>
    <w:rsid w:val="008144DB"/>
    <w:rsid w:val="0081540F"/>
    <w:rsid w:val="008233EA"/>
    <w:rsid w:val="00825158"/>
    <w:rsid w:val="00827318"/>
    <w:rsid w:val="00832208"/>
    <w:rsid w:val="00835392"/>
    <w:rsid w:val="00845CCB"/>
    <w:rsid w:val="00846250"/>
    <w:rsid w:val="00846E90"/>
    <w:rsid w:val="00853ADE"/>
    <w:rsid w:val="00854789"/>
    <w:rsid w:val="008571E1"/>
    <w:rsid w:val="00862FCC"/>
    <w:rsid w:val="00864D25"/>
    <w:rsid w:val="00875E99"/>
    <w:rsid w:val="00880F11"/>
    <w:rsid w:val="00881ABC"/>
    <w:rsid w:val="00883F6E"/>
    <w:rsid w:val="00884A62"/>
    <w:rsid w:val="00885793"/>
    <w:rsid w:val="00887625"/>
    <w:rsid w:val="00892D86"/>
    <w:rsid w:val="00893961"/>
    <w:rsid w:val="00894084"/>
    <w:rsid w:val="00894EFF"/>
    <w:rsid w:val="008955C8"/>
    <w:rsid w:val="008A2F0C"/>
    <w:rsid w:val="008A564E"/>
    <w:rsid w:val="008A7029"/>
    <w:rsid w:val="008B0B85"/>
    <w:rsid w:val="008B6B3B"/>
    <w:rsid w:val="008C08F2"/>
    <w:rsid w:val="008C18EF"/>
    <w:rsid w:val="008C339E"/>
    <w:rsid w:val="008C6A05"/>
    <w:rsid w:val="008C7C6E"/>
    <w:rsid w:val="008D0250"/>
    <w:rsid w:val="008D3656"/>
    <w:rsid w:val="008D405C"/>
    <w:rsid w:val="008E37D2"/>
    <w:rsid w:val="008E39AC"/>
    <w:rsid w:val="008E51BD"/>
    <w:rsid w:val="008E715A"/>
    <w:rsid w:val="008F05F4"/>
    <w:rsid w:val="008F1AF9"/>
    <w:rsid w:val="008F31EC"/>
    <w:rsid w:val="008F65DD"/>
    <w:rsid w:val="00901BC2"/>
    <w:rsid w:val="009040F1"/>
    <w:rsid w:val="00905068"/>
    <w:rsid w:val="00911743"/>
    <w:rsid w:val="00913D71"/>
    <w:rsid w:val="00916DB9"/>
    <w:rsid w:val="0091730D"/>
    <w:rsid w:val="00924836"/>
    <w:rsid w:val="00925A04"/>
    <w:rsid w:val="00926D8A"/>
    <w:rsid w:val="0093439B"/>
    <w:rsid w:val="00936929"/>
    <w:rsid w:val="00937097"/>
    <w:rsid w:val="00937C41"/>
    <w:rsid w:val="00945ABF"/>
    <w:rsid w:val="009470A6"/>
    <w:rsid w:val="009477A5"/>
    <w:rsid w:val="0095278B"/>
    <w:rsid w:val="00954786"/>
    <w:rsid w:val="00957394"/>
    <w:rsid w:val="009679FE"/>
    <w:rsid w:val="009716ED"/>
    <w:rsid w:val="009769EB"/>
    <w:rsid w:val="0098027B"/>
    <w:rsid w:val="00980328"/>
    <w:rsid w:val="009828C3"/>
    <w:rsid w:val="009833C4"/>
    <w:rsid w:val="00984430"/>
    <w:rsid w:val="00986D04"/>
    <w:rsid w:val="00987754"/>
    <w:rsid w:val="00991ADF"/>
    <w:rsid w:val="009955B4"/>
    <w:rsid w:val="00996A45"/>
    <w:rsid w:val="009A0703"/>
    <w:rsid w:val="009A1DCE"/>
    <w:rsid w:val="009A373D"/>
    <w:rsid w:val="009A7D65"/>
    <w:rsid w:val="009B765E"/>
    <w:rsid w:val="009C0F05"/>
    <w:rsid w:val="009C4B28"/>
    <w:rsid w:val="009C50CB"/>
    <w:rsid w:val="009D033B"/>
    <w:rsid w:val="009D0481"/>
    <w:rsid w:val="009E37FD"/>
    <w:rsid w:val="009E7BA7"/>
    <w:rsid w:val="009F0A5A"/>
    <w:rsid w:val="009F16E9"/>
    <w:rsid w:val="009F1DD5"/>
    <w:rsid w:val="009F394B"/>
    <w:rsid w:val="009F502E"/>
    <w:rsid w:val="009F5AD6"/>
    <w:rsid w:val="009F6DC3"/>
    <w:rsid w:val="00A0238A"/>
    <w:rsid w:val="00A11800"/>
    <w:rsid w:val="00A13AA3"/>
    <w:rsid w:val="00A14A88"/>
    <w:rsid w:val="00A2192C"/>
    <w:rsid w:val="00A24CBB"/>
    <w:rsid w:val="00A313C0"/>
    <w:rsid w:val="00A34887"/>
    <w:rsid w:val="00A34CDF"/>
    <w:rsid w:val="00A4043B"/>
    <w:rsid w:val="00A446B9"/>
    <w:rsid w:val="00A55F9B"/>
    <w:rsid w:val="00A562EF"/>
    <w:rsid w:val="00A57623"/>
    <w:rsid w:val="00A57838"/>
    <w:rsid w:val="00A6177F"/>
    <w:rsid w:val="00A61D7B"/>
    <w:rsid w:val="00A65CD1"/>
    <w:rsid w:val="00A7313A"/>
    <w:rsid w:val="00A77EB0"/>
    <w:rsid w:val="00A80708"/>
    <w:rsid w:val="00A818E1"/>
    <w:rsid w:val="00A826F7"/>
    <w:rsid w:val="00A82A6C"/>
    <w:rsid w:val="00A85957"/>
    <w:rsid w:val="00A87B8F"/>
    <w:rsid w:val="00A90832"/>
    <w:rsid w:val="00A90C0D"/>
    <w:rsid w:val="00A9281E"/>
    <w:rsid w:val="00A92B10"/>
    <w:rsid w:val="00A9337C"/>
    <w:rsid w:val="00A9667D"/>
    <w:rsid w:val="00A97725"/>
    <w:rsid w:val="00AA6435"/>
    <w:rsid w:val="00AA7A31"/>
    <w:rsid w:val="00AB22C0"/>
    <w:rsid w:val="00AB4B48"/>
    <w:rsid w:val="00AC4A44"/>
    <w:rsid w:val="00AD4F51"/>
    <w:rsid w:val="00AE1F0D"/>
    <w:rsid w:val="00AE2F8B"/>
    <w:rsid w:val="00AE3487"/>
    <w:rsid w:val="00AE41AF"/>
    <w:rsid w:val="00AE58D7"/>
    <w:rsid w:val="00AF9DDF"/>
    <w:rsid w:val="00B01292"/>
    <w:rsid w:val="00B0697E"/>
    <w:rsid w:val="00B1005B"/>
    <w:rsid w:val="00B12990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32F8"/>
    <w:rsid w:val="00B505CC"/>
    <w:rsid w:val="00B52D20"/>
    <w:rsid w:val="00B56A3B"/>
    <w:rsid w:val="00B605B0"/>
    <w:rsid w:val="00B6345E"/>
    <w:rsid w:val="00B65B9B"/>
    <w:rsid w:val="00B73518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96080"/>
    <w:rsid w:val="00BA0969"/>
    <w:rsid w:val="00BA0B47"/>
    <w:rsid w:val="00BA40FF"/>
    <w:rsid w:val="00BA5260"/>
    <w:rsid w:val="00BA6A68"/>
    <w:rsid w:val="00BB3439"/>
    <w:rsid w:val="00BB3794"/>
    <w:rsid w:val="00BB4152"/>
    <w:rsid w:val="00BB5FE3"/>
    <w:rsid w:val="00BC0C1D"/>
    <w:rsid w:val="00BC17F7"/>
    <w:rsid w:val="00BC1B82"/>
    <w:rsid w:val="00BC5200"/>
    <w:rsid w:val="00BD41ED"/>
    <w:rsid w:val="00BD49C8"/>
    <w:rsid w:val="00BD682E"/>
    <w:rsid w:val="00BE1608"/>
    <w:rsid w:val="00BE2330"/>
    <w:rsid w:val="00BE2494"/>
    <w:rsid w:val="00BE4290"/>
    <w:rsid w:val="00BE5D0E"/>
    <w:rsid w:val="00BE6F8C"/>
    <w:rsid w:val="00BF5B51"/>
    <w:rsid w:val="00BF73BD"/>
    <w:rsid w:val="00C02F08"/>
    <w:rsid w:val="00C03F6D"/>
    <w:rsid w:val="00C06E5B"/>
    <w:rsid w:val="00C07988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61C"/>
    <w:rsid w:val="00C3620C"/>
    <w:rsid w:val="00C37BDD"/>
    <w:rsid w:val="00C408B8"/>
    <w:rsid w:val="00C40D76"/>
    <w:rsid w:val="00C43347"/>
    <w:rsid w:val="00C441CD"/>
    <w:rsid w:val="00C47957"/>
    <w:rsid w:val="00C5502C"/>
    <w:rsid w:val="00C56C1B"/>
    <w:rsid w:val="00C5773C"/>
    <w:rsid w:val="00C57F2E"/>
    <w:rsid w:val="00C63C8E"/>
    <w:rsid w:val="00C66797"/>
    <w:rsid w:val="00C67164"/>
    <w:rsid w:val="00C6730D"/>
    <w:rsid w:val="00C720D3"/>
    <w:rsid w:val="00C73C4E"/>
    <w:rsid w:val="00C80979"/>
    <w:rsid w:val="00C83AA8"/>
    <w:rsid w:val="00C90C63"/>
    <w:rsid w:val="00C91E23"/>
    <w:rsid w:val="00C9578F"/>
    <w:rsid w:val="00CA0511"/>
    <w:rsid w:val="00CA6EAB"/>
    <w:rsid w:val="00CB1C3E"/>
    <w:rsid w:val="00CB2F7D"/>
    <w:rsid w:val="00CB3AC0"/>
    <w:rsid w:val="00CC0E03"/>
    <w:rsid w:val="00CC1B95"/>
    <w:rsid w:val="00CC2BBA"/>
    <w:rsid w:val="00CD086D"/>
    <w:rsid w:val="00CD24CE"/>
    <w:rsid w:val="00CD2CAD"/>
    <w:rsid w:val="00CD39C8"/>
    <w:rsid w:val="00CD7524"/>
    <w:rsid w:val="00CE5EE4"/>
    <w:rsid w:val="00CE737E"/>
    <w:rsid w:val="00CE788D"/>
    <w:rsid w:val="00CF219C"/>
    <w:rsid w:val="00CF52C2"/>
    <w:rsid w:val="00CF5AE5"/>
    <w:rsid w:val="00CF5C8B"/>
    <w:rsid w:val="00CF63B2"/>
    <w:rsid w:val="00CF7316"/>
    <w:rsid w:val="00CF7B74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1A82"/>
    <w:rsid w:val="00D3309D"/>
    <w:rsid w:val="00D41B58"/>
    <w:rsid w:val="00D42DD1"/>
    <w:rsid w:val="00D469C9"/>
    <w:rsid w:val="00D51F51"/>
    <w:rsid w:val="00D51FA9"/>
    <w:rsid w:val="00D52F30"/>
    <w:rsid w:val="00D530B6"/>
    <w:rsid w:val="00D54184"/>
    <w:rsid w:val="00D5664C"/>
    <w:rsid w:val="00D626D7"/>
    <w:rsid w:val="00D62C4A"/>
    <w:rsid w:val="00D7222E"/>
    <w:rsid w:val="00D72A56"/>
    <w:rsid w:val="00D7601B"/>
    <w:rsid w:val="00D7745F"/>
    <w:rsid w:val="00D77920"/>
    <w:rsid w:val="00D83602"/>
    <w:rsid w:val="00D903E6"/>
    <w:rsid w:val="00D90946"/>
    <w:rsid w:val="00D97E42"/>
    <w:rsid w:val="00DA0F6C"/>
    <w:rsid w:val="00DA1630"/>
    <w:rsid w:val="00DA5990"/>
    <w:rsid w:val="00DA5FB8"/>
    <w:rsid w:val="00DA69A4"/>
    <w:rsid w:val="00DA737F"/>
    <w:rsid w:val="00DA79CE"/>
    <w:rsid w:val="00DB60C3"/>
    <w:rsid w:val="00DB68CB"/>
    <w:rsid w:val="00DB6E13"/>
    <w:rsid w:val="00DC124B"/>
    <w:rsid w:val="00DC21E3"/>
    <w:rsid w:val="00DC57D5"/>
    <w:rsid w:val="00DD07E7"/>
    <w:rsid w:val="00DD4B5E"/>
    <w:rsid w:val="00DD738E"/>
    <w:rsid w:val="00DD78FE"/>
    <w:rsid w:val="00DE4061"/>
    <w:rsid w:val="00DE4A98"/>
    <w:rsid w:val="00DE54B2"/>
    <w:rsid w:val="00DF238B"/>
    <w:rsid w:val="00DF3165"/>
    <w:rsid w:val="00DF61D9"/>
    <w:rsid w:val="00E021AD"/>
    <w:rsid w:val="00E05F8A"/>
    <w:rsid w:val="00E07C84"/>
    <w:rsid w:val="00E11279"/>
    <w:rsid w:val="00E17A16"/>
    <w:rsid w:val="00E22BAA"/>
    <w:rsid w:val="00E27ED2"/>
    <w:rsid w:val="00E310A1"/>
    <w:rsid w:val="00E41E2D"/>
    <w:rsid w:val="00E42C6B"/>
    <w:rsid w:val="00E43965"/>
    <w:rsid w:val="00E53BF6"/>
    <w:rsid w:val="00E540CF"/>
    <w:rsid w:val="00E54524"/>
    <w:rsid w:val="00E54F6E"/>
    <w:rsid w:val="00E621D7"/>
    <w:rsid w:val="00E743D6"/>
    <w:rsid w:val="00E801CE"/>
    <w:rsid w:val="00E856E8"/>
    <w:rsid w:val="00E90D18"/>
    <w:rsid w:val="00E95E25"/>
    <w:rsid w:val="00E963FB"/>
    <w:rsid w:val="00E977C6"/>
    <w:rsid w:val="00E97C03"/>
    <w:rsid w:val="00EA055B"/>
    <w:rsid w:val="00EA5FB9"/>
    <w:rsid w:val="00EB2088"/>
    <w:rsid w:val="00EC0968"/>
    <w:rsid w:val="00EC1350"/>
    <w:rsid w:val="00EC4532"/>
    <w:rsid w:val="00EC5054"/>
    <w:rsid w:val="00EC717D"/>
    <w:rsid w:val="00ED46B7"/>
    <w:rsid w:val="00ED7BD4"/>
    <w:rsid w:val="00EE0CEE"/>
    <w:rsid w:val="00EE3D54"/>
    <w:rsid w:val="00EE6593"/>
    <w:rsid w:val="00EF0AB4"/>
    <w:rsid w:val="00EF16A8"/>
    <w:rsid w:val="00EF2B57"/>
    <w:rsid w:val="00EF4BAD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8F8"/>
    <w:rsid w:val="00F32BA3"/>
    <w:rsid w:val="00F46F0A"/>
    <w:rsid w:val="00F50809"/>
    <w:rsid w:val="00F5420B"/>
    <w:rsid w:val="00F56176"/>
    <w:rsid w:val="00F65F73"/>
    <w:rsid w:val="00F718A6"/>
    <w:rsid w:val="00F9027F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3C8F"/>
    <w:rsid w:val="00FE4514"/>
    <w:rsid w:val="00FE6800"/>
    <w:rsid w:val="00FE68F0"/>
    <w:rsid w:val="00FF267B"/>
    <w:rsid w:val="00FF3769"/>
    <w:rsid w:val="00FF5B0E"/>
    <w:rsid w:val="00FF6812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0</TotalTime>
  <Pages>1</Pages>
  <Words>968</Words>
  <Characters>553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cp:lastModifiedBy>Vilma Skilandienė</cp:lastModifiedBy>
  <cp:revision>2</cp:revision>
  <cp:lastPrinted>2025-10-01T07:02:00Z</cp:lastPrinted>
  <dcterms:created xsi:type="dcterms:W3CDTF">2025-10-21T10:40:00Z</dcterms:created>
  <dcterms:modified xsi:type="dcterms:W3CDTF">2025-10-21T10:40:00Z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