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929E5" w14:textId="58480BE4" w:rsidR="003E42BB" w:rsidRDefault="00704CFC" w:rsidP="007057B5">
      <w:pPr>
        <w:jc w:val="right"/>
        <w:rPr>
          <w:b/>
          <w:sz w:val="24"/>
          <w:lang w:val="lt-LT"/>
        </w:rPr>
      </w:pPr>
      <w:r w:rsidRPr="00704CFC">
        <w:rPr>
          <w:b/>
          <w:sz w:val="24"/>
          <w:lang w:val="lt-LT"/>
        </w:rPr>
        <w:t>Projektas</w:t>
      </w:r>
      <w:r w:rsidR="001D6CBE">
        <w:rPr>
          <w:b/>
          <w:sz w:val="24"/>
          <w:lang w:val="lt-LT"/>
        </w:rPr>
        <w:t xml:space="preserve"> Nr. TSP-168</w:t>
      </w:r>
    </w:p>
    <w:p w14:paraId="6EAABDED" w14:textId="77777777" w:rsidR="00E17612" w:rsidRDefault="00E17612" w:rsidP="00110C44">
      <w:pPr>
        <w:pStyle w:val="Antrat"/>
        <w:rPr>
          <w:lang w:val="lt-LT"/>
        </w:rPr>
      </w:pPr>
    </w:p>
    <w:p w14:paraId="66A489F9" w14:textId="5178853E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4586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514DF630" w14:textId="77777777" w:rsidR="003E42BB" w:rsidRPr="00101EA4" w:rsidRDefault="003E42BB">
      <w:pPr>
        <w:rPr>
          <w:sz w:val="22"/>
          <w:lang w:val="lt-LT"/>
        </w:rPr>
      </w:pPr>
    </w:p>
    <w:p w14:paraId="36EA7C62" w14:textId="77777777" w:rsidR="003E42BB" w:rsidRPr="00101EA4" w:rsidRDefault="003E42BB">
      <w:pPr>
        <w:rPr>
          <w:sz w:val="22"/>
          <w:lang w:val="lt-LT"/>
        </w:rPr>
        <w:sectPr w:rsidR="003E42BB" w:rsidRPr="00101EA4" w:rsidSect="005A016A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6D89A5B1" w14:textId="77777777" w:rsidTr="00335C97">
        <w:trPr>
          <w:trHeight w:val="609"/>
          <w:jc w:val="center"/>
        </w:trPr>
        <w:tc>
          <w:tcPr>
            <w:tcW w:w="9854" w:type="dxa"/>
          </w:tcPr>
          <w:p w14:paraId="5CB2997C" w14:textId="77777777" w:rsidR="00333316" w:rsidRDefault="0033331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4AB71ABD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5DD5274E" w14:textId="77777777" w:rsidTr="00CC22B4">
        <w:trPr>
          <w:trHeight w:val="627"/>
          <w:jc w:val="center"/>
        </w:trPr>
        <w:tc>
          <w:tcPr>
            <w:tcW w:w="9854" w:type="dxa"/>
          </w:tcPr>
          <w:p w14:paraId="54A659C1" w14:textId="02323011" w:rsidR="00101EA4" w:rsidRPr="00101EA4" w:rsidRDefault="00D77A6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szCs w:val="20"/>
                <w:lang w:val="lt-LT"/>
              </w:rPr>
              <w:t>DĖL KALVARIJOS SAVIVALDYBĖS 20</w:t>
            </w:r>
            <w:r w:rsidR="00AE0CDE">
              <w:rPr>
                <w:b/>
                <w:szCs w:val="20"/>
                <w:lang w:val="lt-LT"/>
              </w:rPr>
              <w:t>2</w:t>
            </w:r>
            <w:r w:rsidR="00084A81">
              <w:rPr>
                <w:b/>
                <w:szCs w:val="20"/>
                <w:lang w:val="lt-LT"/>
              </w:rPr>
              <w:t>5</w:t>
            </w:r>
            <w:r>
              <w:rPr>
                <w:b/>
                <w:szCs w:val="20"/>
                <w:lang w:val="lt-LT"/>
              </w:rPr>
              <w:t xml:space="preserve"> METŲ BIUDŽETO </w:t>
            </w:r>
            <w:r w:rsidR="00BE277C">
              <w:rPr>
                <w:b/>
                <w:szCs w:val="20"/>
                <w:lang w:val="lt-LT"/>
              </w:rPr>
              <w:t>TIKSLINIMO</w:t>
            </w:r>
          </w:p>
          <w:p w14:paraId="0CCE3508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44D10C56" w14:textId="77777777">
        <w:tc>
          <w:tcPr>
            <w:tcW w:w="4822" w:type="dxa"/>
          </w:tcPr>
          <w:p w14:paraId="5551CC67" w14:textId="4098A859" w:rsidR="008B3173" w:rsidRPr="00101EA4" w:rsidRDefault="00DA45CD" w:rsidP="00894BEA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AE0CDE">
              <w:rPr>
                <w:lang w:val="lt-LT"/>
              </w:rPr>
              <w:t>2</w:t>
            </w:r>
            <w:r w:rsidR="00084A81">
              <w:rPr>
                <w:lang w:val="lt-LT"/>
              </w:rPr>
              <w:t>5</w:t>
            </w:r>
            <w:r w:rsidR="00D77A66">
              <w:rPr>
                <w:lang w:val="lt-LT"/>
              </w:rPr>
              <w:t xml:space="preserve"> m.</w:t>
            </w:r>
            <w:r w:rsidR="00084A81">
              <w:rPr>
                <w:lang w:val="lt-LT"/>
              </w:rPr>
              <w:t xml:space="preserve"> </w:t>
            </w:r>
            <w:r w:rsidR="000F530E">
              <w:rPr>
                <w:lang w:val="lt-LT"/>
              </w:rPr>
              <w:t>gruodžio</w:t>
            </w:r>
            <w:r w:rsidR="00A52F40">
              <w:rPr>
                <w:lang w:val="lt-LT"/>
              </w:rPr>
              <w:t xml:space="preserve"> </w:t>
            </w:r>
            <w:r w:rsidR="00D77A66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3E1B68EE" w14:textId="77777777" w:rsidR="008B3173" w:rsidRPr="00101EA4" w:rsidRDefault="008B3173" w:rsidP="00894BEA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C954050" w14:textId="77777777" w:rsidR="008B3173" w:rsidRPr="00101EA4" w:rsidRDefault="00D77A66" w:rsidP="00894BEA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  <w:r w:rsidR="00EC6932">
              <w:rPr>
                <w:lang w:val="lt-LT"/>
              </w:rPr>
              <w:t xml:space="preserve"> </w:t>
            </w:r>
          </w:p>
        </w:tc>
      </w:tr>
      <w:tr w:rsidR="008B3173" w:rsidRPr="00101EA4" w14:paraId="1878C0AA" w14:textId="77777777">
        <w:trPr>
          <w:cantSplit/>
        </w:trPr>
        <w:tc>
          <w:tcPr>
            <w:tcW w:w="9923" w:type="dxa"/>
            <w:gridSpan w:val="3"/>
          </w:tcPr>
          <w:p w14:paraId="22D31FD4" w14:textId="77777777" w:rsidR="008B3173" w:rsidRPr="00101EA4" w:rsidRDefault="008B3173" w:rsidP="00894BEA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6B83F985" w14:textId="77777777" w:rsidR="00FA0E37" w:rsidRDefault="00FA0E37" w:rsidP="00CC32E8">
      <w:pPr>
        <w:pStyle w:val="Antrats"/>
        <w:spacing w:line="360" w:lineRule="auto"/>
        <w:ind w:firstLine="709"/>
        <w:jc w:val="both"/>
        <w:rPr>
          <w:lang w:val="lt-LT"/>
        </w:rPr>
      </w:pPr>
    </w:p>
    <w:p w14:paraId="41085342" w14:textId="77777777" w:rsidR="00D77A66" w:rsidRDefault="00D77A66" w:rsidP="00CC32E8">
      <w:pPr>
        <w:pStyle w:val="Antrats"/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>Vadovaudamasi Lietuvos Respublikos vietos savivaldos įstatymo 1</w:t>
      </w:r>
      <w:r w:rsidR="008C6503">
        <w:rPr>
          <w:lang w:val="lt-LT"/>
        </w:rPr>
        <w:t>5</w:t>
      </w:r>
      <w:r>
        <w:rPr>
          <w:lang w:val="lt-LT"/>
        </w:rPr>
        <w:t xml:space="preserve"> straipsnio 2 dalies 1</w:t>
      </w:r>
      <w:r w:rsidR="008C6503">
        <w:rPr>
          <w:lang w:val="lt-LT"/>
        </w:rPr>
        <w:t>2</w:t>
      </w:r>
      <w:r>
        <w:rPr>
          <w:lang w:val="lt-LT"/>
        </w:rPr>
        <w:t xml:space="preserve"> punktu, </w:t>
      </w:r>
      <w:r w:rsidR="008C6503">
        <w:rPr>
          <w:lang w:val="lt-LT"/>
        </w:rPr>
        <w:t>66</w:t>
      </w:r>
      <w:r w:rsidR="003F3E3E">
        <w:rPr>
          <w:lang w:val="lt-LT"/>
        </w:rPr>
        <w:t xml:space="preserve"> straipsnio 2</w:t>
      </w:r>
      <w:r w:rsidR="00F23EBB">
        <w:rPr>
          <w:lang w:val="lt-LT"/>
        </w:rPr>
        <w:t xml:space="preserve"> dalimi</w:t>
      </w:r>
      <w:r w:rsidR="00A9789E">
        <w:rPr>
          <w:lang w:val="lt-LT"/>
        </w:rPr>
        <w:t xml:space="preserve"> ir</w:t>
      </w:r>
      <w:r w:rsidR="002839BA">
        <w:rPr>
          <w:lang w:val="lt-LT"/>
        </w:rPr>
        <w:t xml:space="preserve"> atsižvelgdama į</w:t>
      </w:r>
      <w:r w:rsidR="00B64EE4">
        <w:rPr>
          <w:lang w:val="lt-LT"/>
        </w:rPr>
        <w:t xml:space="preserve"> </w:t>
      </w:r>
      <w:r w:rsidR="00621C72">
        <w:rPr>
          <w:lang w:val="lt-LT"/>
        </w:rPr>
        <w:t>asignavimų valdytojų prašymus</w:t>
      </w:r>
      <w:r w:rsidR="00196DDB">
        <w:rPr>
          <w:lang w:val="lt-LT"/>
        </w:rPr>
        <w:t>,</w:t>
      </w:r>
      <w:r w:rsidR="004D52BF">
        <w:rPr>
          <w:lang w:val="lt-LT"/>
        </w:rPr>
        <w:t xml:space="preserve"> </w:t>
      </w:r>
      <w:r w:rsidR="008D6A8F">
        <w:rPr>
          <w:lang w:val="lt-LT"/>
        </w:rPr>
        <w:t>Kalvarijos savivaldybės taryba</w:t>
      </w:r>
      <w:r w:rsidR="00F76120">
        <w:rPr>
          <w:lang w:val="lt-LT"/>
        </w:rPr>
        <w:t xml:space="preserve"> </w:t>
      </w:r>
      <w:r w:rsidR="004312BC">
        <w:rPr>
          <w:lang w:val="lt-LT"/>
        </w:rPr>
        <w:t xml:space="preserve"> </w:t>
      </w:r>
      <w:r w:rsidR="008D6A8F">
        <w:rPr>
          <w:lang w:val="lt-LT"/>
        </w:rPr>
        <w:t>n</w:t>
      </w:r>
      <w:r>
        <w:rPr>
          <w:lang w:val="lt-LT"/>
        </w:rPr>
        <w:t xml:space="preserve"> u s p r e n d ž i a:</w:t>
      </w:r>
    </w:p>
    <w:p w14:paraId="7674DEC4" w14:textId="05C03219" w:rsidR="00867498" w:rsidRDefault="00973F83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="00CA0254">
        <w:rPr>
          <w:sz w:val="24"/>
          <w:szCs w:val="24"/>
          <w:lang w:val="lt-LT"/>
        </w:rPr>
        <w:t xml:space="preserve">. </w:t>
      </w:r>
      <w:r w:rsidR="00867498">
        <w:rPr>
          <w:sz w:val="24"/>
          <w:szCs w:val="24"/>
          <w:lang w:val="lt-LT"/>
        </w:rPr>
        <w:t>Pa</w:t>
      </w:r>
      <w:r w:rsidR="00196DDB">
        <w:rPr>
          <w:sz w:val="24"/>
          <w:szCs w:val="24"/>
          <w:lang w:val="lt-LT"/>
        </w:rPr>
        <w:t>tikslinti</w:t>
      </w:r>
      <w:r w:rsidR="00867498">
        <w:rPr>
          <w:sz w:val="24"/>
          <w:szCs w:val="24"/>
          <w:lang w:val="lt-LT"/>
        </w:rPr>
        <w:t xml:space="preserve"> Kalvarijos savivaldybės 20</w:t>
      </w:r>
      <w:r w:rsidR="00AE0CDE">
        <w:rPr>
          <w:sz w:val="24"/>
          <w:szCs w:val="24"/>
          <w:lang w:val="lt-LT"/>
        </w:rPr>
        <w:t>2</w:t>
      </w:r>
      <w:r w:rsidR="00084A81">
        <w:rPr>
          <w:sz w:val="24"/>
          <w:szCs w:val="24"/>
          <w:lang w:val="lt-LT"/>
        </w:rPr>
        <w:t>5</w:t>
      </w:r>
      <w:r w:rsidR="00867498">
        <w:rPr>
          <w:sz w:val="24"/>
          <w:szCs w:val="24"/>
          <w:lang w:val="lt-LT"/>
        </w:rPr>
        <w:t xml:space="preserve"> metų biudžet</w:t>
      </w:r>
      <w:r w:rsidR="00196DDB">
        <w:rPr>
          <w:sz w:val="24"/>
          <w:szCs w:val="24"/>
          <w:lang w:val="lt-LT"/>
        </w:rPr>
        <w:t>ą,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atliekant tokius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veiksmus</w:t>
      </w:r>
      <w:r w:rsidR="00867498">
        <w:rPr>
          <w:sz w:val="24"/>
          <w:szCs w:val="24"/>
          <w:lang w:val="lt-LT"/>
        </w:rPr>
        <w:t>:</w:t>
      </w:r>
    </w:p>
    <w:p w14:paraId="7C92ED20" w14:textId="6CD220B1" w:rsidR="00A74144" w:rsidRDefault="00FB7CD1" w:rsidP="00CC32E8">
      <w:pPr>
        <w:spacing w:line="360" w:lineRule="auto"/>
        <w:ind w:left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 </w:t>
      </w:r>
      <w:r w:rsidR="00A74144">
        <w:rPr>
          <w:sz w:val="24"/>
          <w:szCs w:val="24"/>
          <w:lang w:val="lt-LT"/>
        </w:rPr>
        <w:t>Pajamų dalyje</w:t>
      </w:r>
      <w:r w:rsidR="00362F05">
        <w:rPr>
          <w:sz w:val="24"/>
          <w:szCs w:val="24"/>
          <w:lang w:val="lt-LT"/>
        </w:rPr>
        <w:t>:</w:t>
      </w:r>
    </w:p>
    <w:p w14:paraId="2FBE6EE7" w14:textId="3EB502A8" w:rsidR="003E6988" w:rsidRDefault="00296106" w:rsidP="00066100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F3FF8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FC73A3">
        <w:rPr>
          <w:sz w:val="24"/>
          <w:szCs w:val="24"/>
          <w:lang w:val="lt-LT"/>
        </w:rPr>
        <w:t xml:space="preserve"> </w:t>
      </w:r>
      <w:r w:rsidR="003E6988" w:rsidRPr="00BF4462">
        <w:rPr>
          <w:sz w:val="24"/>
          <w:szCs w:val="24"/>
          <w:lang w:val="lt-LT"/>
        </w:rPr>
        <w:t>valstybės</w:t>
      </w:r>
      <w:r w:rsidR="003E6988">
        <w:rPr>
          <w:sz w:val="24"/>
          <w:szCs w:val="24"/>
          <w:lang w:val="lt-LT"/>
        </w:rPr>
        <w:t xml:space="preserve"> biudžeto lėš</w:t>
      </w:r>
      <w:r w:rsidR="000703F0">
        <w:rPr>
          <w:sz w:val="24"/>
          <w:szCs w:val="24"/>
          <w:lang w:val="lt-LT"/>
        </w:rPr>
        <w:t>a</w:t>
      </w:r>
      <w:r w:rsidR="00DB68B3">
        <w:rPr>
          <w:sz w:val="24"/>
          <w:szCs w:val="24"/>
          <w:lang w:val="lt-LT"/>
        </w:rPr>
        <w:t>s</w:t>
      </w:r>
      <w:r w:rsidR="003E6988">
        <w:rPr>
          <w:sz w:val="24"/>
          <w:szCs w:val="24"/>
          <w:lang w:val="lt-LT"/>
        </w:rPr>
        <w:t>, gaut</w:t>
      </w:r>
      <w:r w:rsidR="00D338D4">
        <w:rPr>
          <w:sz w:val="24"/>
          <w:szCs w:val="24"/>
          <w:lang w:val="lt-LT"/>
        </w:rPr>
        <w:t>as</w:t>
      </w:r>
      <w:r w:rsidR="003E6988">
        <w:rPr>
          <w:sz w:val="24"/>
          <w:szCs w:val="24"/>
          <w:lang w:val="lt-LT"/>
        </w:rPr>
        <w:t xml:space="preserve"> iš kitų valdymo lygių:</w:t>
      </w:r>
    </w:p>
    <w:p w14:paraId="2A8AB725" w14:textId="65F7CE69" w:rsidR="00743969" w:rsidRPr="00CC3E8B" w:rsidRDefault="00743969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BB41DE" w:rsidRPr="00BF4462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</w:t>
      </w:r>
      <w:r w:rsidR="009E6BD4">
        <w:rPr>
          <w:sz w:val="24"/>
          <w:szCs w:val="24"/>
          <w:lang w:val="lt-LT"/>
        </w:rPr>
        <w:t>kompensacijoms už</w:t>
      </w:r>
      <w:r w:rsidR="00BA3318">
        <w:rPr>
          <w:sz w:val="24"/>
          <w:szCs w:val="24"/>
          <w:lang w:val="lt-LT"/>
        </w:rPr>
        <w:t xml:space="preserve"> </w:t>
      </w:r>
      <w:r w:rsidR="00422510">
        <w:rPr>
          <w:sz w:val="24"/>
          <w:szCs w:val="24"/>
          <w:lang w:val="lt-LT"/>
        </w:rPr>
        <w:t xml:space="preserve">laikino apgyvendinimo </w:t>
      </w:r>
      <w:r w:rsidR="007139FE">
        <w:rPr>
          <w:sz w:val="24"/>
          <w:szCs w:val="24"/>
          <w:lang w:val="lt-LT"/>
        </w:rPr>
        <w:t xml:space="preserve">išlaidas </w:t>
      </w:r>
      <w:r w:rsidR="00066100">
        <w:rPr>
          <w:sz w:val="24"/>
          <w:szCs w:val="24"/>
          <w:lang w:val="lt-LT"/>
        </w:rPr>
        <w:t>ukrainiečiams</w:t>
      </w:r>
      <w:r w:rsidR="009E6BD4">
        <w:rPr>
          <w:sz w:val="24"/>
          <w:szCs w:val="24"/>
          <w:lang w:val="lt-LT"/>
        </w:rPr>
        <w:t xml:space="preserve"> pabėgėliams </w:t>
      </w:r>
      <w:r w:rsidR="007A0706">
        <w:rPr>
          <w:sz w:val="24"/>
          <w:szCs w:val="24"/>
          <w:lang w:val="lt-LT"/>
        </w:rPr>
        <w:t xml:space="preserve">padidinti </w:t>
      </w:r>
      <w:r w:rsidR="000F530E">
        <w:rPr>
          <w:sz w:val="24"/>
          <w:szCs w:val="24"/>
          <w:lang w:val="lt-LT"/>
        </w:rPr>
        <w:t>1,1</w:t>
      </w:r>
      <w:r w:rsidR="007A0706">
        <w:rPr>
          <w:sz w:val="24"/>
          <w:szCs w:val="24"/>
          <w:lang w:val="lt-LT"/>
        </w:rPr>
        <w:t xml:space="preserve"> tūkst. Eur;</w:t>
      </w:r>
    </w:p>
    <w:p w14:paraId="77C73664" w14:textId="279192FE" w:rsidR="0004032C" w:rsidRDefault="0004032C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.2</w:t>
      </w:r>
      <w:r>
        <w:rPr>
          <w:sz w:val="24"/>
          <w:szCs w:val="24"/>
          <w:lang w:val="lt-LT"/>
        </w:rPr>
        <w:t>.</w:t>
      </w:r>
      <w:r w:rsidR="007A0706">
        <w:rPr>
          <w:sz w:val="24"/>
          <w:szCs w:val="24"/>
          <w:lang w:val="lt-LT"/>
        </w:rPr>
        <w:t xml:space="preserve"> </w:t>
      </w:r>
      <w:r w:rsidR="00422510">
        <w:rPr>
          <w:sz w:val="24"/>
          <w:szCs w:val="24"/>
          <w:lang w:val="lt-LT"/>
        </w:rPr>
        <w:t xml:space="preserve">piniginei socialinei paramai iš Ukrainos pasitraukusiems piliečiams padidinti </w:t>
      </w:r>
      <w:r w:rsidR="000F530E">
        <w:rPr>
          <w:sz w:val="24"/>
          <w:szCs w:val="24"/>
          <w:lang w:val="lt-LT"/>
        </w:rPr>
        <w:t>6,1</w:t>
      </w:r>
      <w:r w:rsidR="006C1060">
        <w:rPr>
          <w:sz w:val="24"/>
          <w:szCs w:val="24"/>
          <w:lang w:val="lt-LT"/>
        </w:rPr>
        <w:t xml:space="preserve"> tūkst. Eur;</w:t>
      </w:r>
    </w:p>
    <w:p w14:paraId="5F979489" w14:textId="5EC43683" w:rsidR="00853516" w:rsidRDefault="005C3B89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422510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7A0706">
        <w:rPr>
          <w:sz w:val="24"/>
          <w:szCs w:val="24"/>
          <w:lang w:val="lt-LT"/>
        </w:rPr>
        <w:t xml:space="preserve"> </w:t>
      </w:r>
      <w:r w:rsidR="00573929">
        <w:rPr>
          <w:sz w:val="24"/>
          <w:szCs w:val="24"/>
          <w:lang w:val="lt-LT"/>
        </w:rPr>
        <w:t xml:space="preserve">akredituotai </w:t>
      </w:r>
      <w:r w:rsidR="00711087">
        <w:rPr>
          <w:sz w:val="24"/>
          <w:szCs w:val="24"/>
          <w:lang w:val="lt-LT"/>
        </w:rPr>
        <w:t>vaikų dienos socialinei priežiūrai (iš Ukrainos atvykusiems vaikams)</w:t>
      </w:r>
      <w:r w:rsidR="00F7785C">
        <w:rPr>
          <w:sz w:val="24"/>
          <w:szCs w:val="24"/>
          <w:lang w:val="lt-LT"/>
        </w:rPr>
        <w:t xml:space="preserve"> </w:t>
      </w:r>
      <w:r w:rsidR="00B837ED">
        <w:rPr>
          <w:sz w:val="24"/>
          <w:szCs w:val="24"/>
          <w:lang w:val="lt-LT"/>
        </w:rPr>
        <w:t>pa</w:t>
      </w:r>
      <w:r w:rsidR="004135C0">
        <w:rPr>
          <w:sz w:val="24"/>
          <w:szCs w:val="24"/>
          <w:lang w:val="lt-LT"/>
        </w:rPr>
        <w:t xml:space="preserve">didinti </w:t>
      </w:r>
      <w:r w:rsidR="00F7785C">
        <w:rPr>
          <w:sz w:val="24"/>
          <w:szCs w:val="24"/>
          <w:lang w:val="lt-LT"/>
        </w:rPr>
        <w:t>0,3</w:t>
      </w:r>
      <w:r w:rsidR="00853516">
        <w:rPr>
          <w:sz w:val="24"/>
          <w:szCs w:val="24"/>
          <w:lang w:val="lt-LT"/>
        </w:rPr>
        <w:t xml:space="preserve"> tūkst. Eur;</w:t>
      </w:r>
    </w:p>
    <w:p w14:paraId="6504A900" w14:textId="33547B81" w:rsidR="00286B1F" w:rsidRDefault="00286B1F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1.1.1.</w:t>
      </w:r>
      <w:r w:rsidR="00422510">
        <w:rPr>
          <w:sz w:val="24"/>
          <w:szCs w:val="24"/>
          <w:lang w:val="lt-LT"/>
        </w:rPr>
        <w:t>4</w:t>
      </w:r>
      <w:r>
        <w:rPr>
          <w:sz w:val="24"/>
          <w:szCs w:val="24"/>
          <w:lang w:val="lt-LT"/>
        </w:rPr>
        <w:t xml:space="preserve">. </w:t>
      </w:r>
      <w:r w:rsidR="00E93966">
        <w:rPr>
          <w:sz w:val="24"/>
          <w:szCs w:val="24"/>
          <w:lang w:val="lt-LT"/>
        </w:rPr>
        <w:t>parama</w:t>
      </w:r>
      <w:r w:rsidR="00180746">
        <w:rPr>
          <w:sz w:val="24"/>
          <w:szCs w:val="24"/>
          <w:lang w:val="lt-LT"/>
        </w:rPr>
        <w:t>i</w:t>
      </w:r>
      <w:r w:rsidR="00E93966">
        <w:rPr>
          <w:sz w:val="24"/>
          <w:szCs w:val="24"/>
          <w:lang w:val="lt-LT"/>
        </w:rPr>
        <w:t xml:space="preserve"> mokiniams, atvykusiems iš U</w:t>
      </w:r>
      <w:r w:rsidR="00180746">
        <w:rPr>
          <w:sz w:val="24"/>
          <w:szCs w:val="24"/>
          <w:lang w:val="lt-LT"/>
        </w:rPr>
        <w:t xml:space="preserve">krainos dėl karo veiksmų, padidinti </w:t>
      </w:r>
      <w:r w:rsidR="000F530E">
        <w:rPr>
          <w:sz w:val="24"/>
          <w:szCs w:val="24"/>
          <w:lang w:val="lt-LT"/>
        </w:rPr>
        <w:t>0,9</w:t>
      </w:r>
      <w:r w:rsidR="00180746">
        <w:rPr>
          <w:sz w:val="24"/>
          <w:szCs w:val="24"/>
          <w:lang w:val="lt-LT"/>
        </w:rPr>
        <w:t xml:space="preserve"> tūkst. Eur</w:t>
      </w:r>
      <w:r w:rsidR="00894BEA">
        <w:rPr>
          <w:sz w:val="24"/>
          <w:szCs w:val="24"/>
          <w:lang w:val="lt-LT"/>
        </w:rPr>
        <w:t>;</w:t>
      </w:r>
    </w:p>
    <w:p w14:paraId="553F886A" w14:textId="013963D5" w:rsidR="00244476" w:rsidRDefault="00244476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139FE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biudžetinių įstaigų pajamas už teikiamas paslaugas padidinti </w:t>
      </w:r>
      <w:r w:rsidR="000F530E">
        <w:rPr>
          <w:sz w:val="24"/>
          <w:szCs w:val="24"/>
          <w:lang w:val="lt-LT"/>
        </w:rPr>
        <w:t>21</w:t>
      </w:r>
      <w:r w:rsidR="007139FE">
        <w:rPr>
          <w:sz w:val="24"/>
          <w:szCs w:val="24"/>
          <w:lang w:val="lt-LT"/>
        </w:rPr>
        <w:t>,</w:t>
      </w:r>
      <w:r>
        <w:rPr>
          <w:sz w:val="24"/>
          <w:szCs w:val="24"/>
          <w:lang w:val="lt-LT"/>
        </w:rPr>
        <w:t>0 tūkst. Eur</w:t>
      </w:r>
      <w:r w:rsidR="00E35B12">
        <w:rPr>
          <w:sz w:val="24"/>
          <w:szCs w:val="24"/>
          <w:lang w:val="lt-LT"/>
        </w:rPr>
        <w:t>;</w:t>
      </w:r>
    </w:p>
    <w:p w14:paraId="06C46955" w14:textId="6B035940" w:rsidR="000F530E" w:rsidRDefault="00E35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139FE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 xml:space="preserve">. </w:t>
      </w:r>
      <w:r w:rsidR="007139FE">
        <w:rPr>
          <w:sz w:val="24"/>
          <w:szCs w:val="24"/>
          <w:lang w:val="lt-LT"/>
        </w:rPr>
        <w:t>valstybės deleguot</w:t>
      </w:r>
      <w:r w:rsidR="000F530E">
        <w:rPr>
          <w:sz w:val="24"/>
          <w:szCs w:val="24"/>
          <w:lang w:val="lt-LT"/>
        </w:rPr>
        <w:t>oms</w:t>
      </w:r>
      <w:r w:rsidR="007139FE">
        <w:rPr>
          <w:sz w:val="24"/>
          <w:szCs w:val="24"/>
          <w:lang w:val="lt-LT"/>
        </w:rPr>
        <w:t xml:space="preserve"> funkcij</w:t>
      </w:r>
      <w:r w:rsidR="000F530E">
        <w:rPr>
          <w:sz w:val="24"/>
          <w:szCs w:val="24"/>
          <w:lang w:val="lt-LT"/>
        </w:rPr>
        <w:t>oms</w:t>
      </w:r>
      <w:r w:rsidR="00075675">
        <w:rPr>
          <w:sz w:val="24"/>
          <w:szCs w:val="24"/>
          <w:lang w:val="lt-LT"/>
        </w:rPr>
        <w:t xml:space="preserve"> atlikti</w:t>
      </w:r>
      <w:r w:rsidR="000F530E">
        <w:rPr>
          <w:sz w:val="24"/>
          <w:szCs w:val="24"/>
          <w:lang w:val="lt-LT"/>
        </w:rPr>
        <w:t>:</w:t>
      </w:r>
    </w:p>
    <w:p w14:paraId="21E58C53" w14:textId="313FA8C7" w:rsidR="00E35B12" w:rsidRDefault="00C42C2C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1.1.3.1. paramai </w:t>
      </w:r>
      <w:r w:rsidR="00075675">
        <w:rPr>
          <w:sz w:val="24"/>
          <w:szCs w:val="24"/>
          <w:lang w:val="lt-LT"/>
        </w:rPr>
        <w:t>mokiniams sumažinti 1,9 tūkst. Eur;</w:t>
      </w:r>
    </w:p>
    <w:p w14:paraId="4EC768EC" w14:textId="087C2724" w:rsidR="00075675" w:rsidRDefault="00075675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1.1.3.2. socialinei paramai mirties atveju padidinti 6,2 tūkst. Eur;</w:t>
      </w:r>
    </w:p>
    <w:p w14:paraId="66547B12" w14:textId="5E946B0D" w:rsidR="00075675" w:rsidRDefault="00075675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1.1.3.3. priešgaisrinės saugos funkcijai vykdyti padidinti 13,3 tūkst. Eur;</w:t>
      </w:r>
    </w:p>
    <w:p w14:paraId="4E2EAF84" w14:textId="052E0277" w:rsidR="00075675" w:rsidRDefault="00075675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1.1.3.4. jaunimo teisių apsaugos funkcijai padidinti 2,6 tūkst. Eur;</w:t>
      </w:r>
    </w:p>
    <w:p w14:paraId="0B7EF0C7" w14:textId="02C2379A" w:rsidR="00075675" w:rsidRDefault="00075675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1.1.4. </w:t>
      </w:r>
      <w:r w:rsidR="00823166">
        <w:rPr>
          <w:sz w:val="24"/>
          <w:szCs w:val="24"/>
          <w:lang w:val="lt-LT"/>
        </w:rPr>
        <w:t>pajamas už parduotus žemės sklypus padidinti 4,0 tūkst. Eur.</w:t>
      </w:r>
    </w:p>
    <w:p w14:paraId="3380BF13" w14:textId="38738AF0" w:rsidR="003E6988" w:rsidRDefault="00904BA4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</w:t>
      </w:r>
      <w:r w:rsidR="00D93E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540984">
        <w:rPr>
          <w:sz w:val="24"/>
          <w:szCs w:val="24"/>
          <w:lang w:val="lt-LT"/>
        </w:rPr>
        <w:t>Asignavimų dalyje</w:t>
      </w:r>
      <w:r w:rsidR="000E2BB5">
        <w:rPr>
          <w:sz w:val="24"/>
          <w:szCs w:val="24"/>
          <w:lang w:val="lt-LT"/>
        </w:rPr>
        <w:t xml:space="preserve"> tikslinti</w:t>
      </w:r>
      <w:r w:rsidR="003E6988">
        <w:rPr>
          <w:sz w:val="24"/>
          <w:szCs w:val="24"/>
          <w:lang w:val="lt-LT"/>
        </w:rPr>
        <w:t>:</w:t>
      </w:r>
    </w:p>
    <w:p w14:paraId="36A22C3F" w14:textId="2DBCA6F0" w:rsidR="003D4C7A" w:rsidRDefault="0062529B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 xml:space="preserve">. </w:t>
      </w:r>
      <w:r w:rsidR="003D4C7A">
        <w:rPr>
          <w:sz w:val="24"/>
          <w:szCs w:val="24"/>
          <w:lang w:val="lt-LT"/>
        </w:rPr>
        <w:t>valstybės biudžeto lėšų, gautų iš kitų valdymo lygių, sąmatose:</w:t>
      </w:r>
    </w:p>
    <w:p w14:paraId="15368674" w14:textId="25F335D7" w:rsidR="00853E80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7139FE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CB705F">
        <w:rPr>
          <w:sz w:val="24"/>
          <w:szCs w:val="24"/>
          <w:lang w:val="lt-LT"/>
        </w:rPr>
        <w:t xml:space="preserve"> </w:t>
      </w:r>
      <w:r w:rsidR="00853E80" w:rsidRPr="009254C6">
        <w:rPr>
          <w:sz w:val="24"/>
          <w:szCs w:val="24"/>
          <w:lang w:val="lt-LT"/>
        </w:rPr>
        <w:t>3</w:t>
      </w:r>
      <w:r w:rsidR="00853E80">
        <w:rPr>
          <w:sz w:val="24"/>
          <w:szCs w:val="24"/>
          <w:lang w:val="lt-LT"/>
        </w:rPr>
        <w:t xml:space="preserve"> programa „Socialinių reikalų </w:t>
      </w:r>
      <w:r w:rsidR="00A24B81">
        <w:rPr>
          <w:sz w:val="24"/>
          <w:szCs w:val="24"/>
          <w:lang w:val="lt-LT"/>
        </w:rPr>
        <w:t>ir visuomenės sveikatos stiprinimo</w:t>
      </w:r>
      <w:r w:rsidR="00853E80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B1BE1" w:rsidRPr="004070D4" w14:paraId="7C2DDE87" w14:textId="77777777" w:rsidTr="00176813">
        <w:trPr>
          <w:trHeight w:val="1157"/>
        </w:trPr>
        <w:tc>
          <w:tcPr>
            <w:tcW w:w="5648" w:type="dxa"/>
          </w:tcPr>
          <w:p w14:paraId="50EFDEEC" w14:textId="77777777" w:rsidR="00DB1BE1" w:rsidRPr="004070D4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D47D45C" w14:textId="48277840" w:rsidR="00DB1BE1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7AA91FB" w14:textId="77777777" w:rsidR="00DB1BE1" w:rsidRPr="004070D4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5AF2BBE" w14:textId="1B58B499" w:rsidR="00DB1BE1" w:rsidRPr="004070D4" w:rsidRDefault="00092A6B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DB1BE1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1B53DF" w:rsidRPr="004070D4" w14:paraId="71BF810F" w14:textId="77777777" w:rsidTr="007D4A6A">
        <w:trPr>
          <w:trHeight w:val="218"/>
        </w:trPr>
        <w:tc>
          <w:tcPr>
            <w:tcW w:w="5648" w:type="dxa"/>
          </w:tcPr>
          <w:p w14:paraId="4B38F0D0" w14:textId="568BD533" w:rsidR="001B53DF" w:rsidRDefault="00AC719B" w:rsidP="00CC32E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Administracija:</w:t>
            </w:r>
          </w:p>
        </w:tc>
        <w:tc>
          <w:tcPr>
            <w:tcW w:w="1577" w:type="dxa"/>
          </w:tcPr>
          <w:p w14:paraId="627B3E17" w14:textId="24C4F573" w:rsidR="001B53DF" w:rsidRDefault="001B53DF" w:rsidP="00CC32E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2D09F317" w14:textId="44DE71EA" w:rsidR="001B53DF" w:rsidRDefault="001B53DF" w:rsidP="00CC32E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8B55C0" w:rsidRPr="004070D4" w14:paraId="654CA428" w14:textId="77777777" w:rsidTr="007D4A6A">
        <w:trPr>
          <w:trHeight w:val="218"/>
        </w:trPr>
        <w:tc>
          <w:tcPr>
            <w:tcW w:w="5648" w:type="dxa"/>
          </w:tcPr>
          <w:p w14:paraId="27FC6BD4" w14:textId="397BAE32" w:rsidR="008B55C0" w:rsidRDefault="0061759B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C14531">
              <w:rPr>
                <w:sz w:val="24"/>
                <w:szCs w:val="24"/>
                <w:lang w:val="lt-LT"/>
              </w:rPr>
              <w:t>a</w:t>
            </w:r>
            <w:r w:rsidR="00662B41">
              <w:rPr>
                <w:sz w:val="24"/>
                <w:szCs w:val="24"/>
                <w:lang w:val="lt-LT"/>
              </w:rPr>
              <w:t>kredituotai vaikų dienos socialinei priežiūrai (</w:t>
            </w:r>
            <w:r w:rsidR="00C14531">
              <w:rPr>
                <w:sz w:val="24"/>
                <w:szCs w:val="24"/>
                <w:lang w:val="lt-LT"/>
              </w:rPr>
              <w:t>iš Ukrainos pasitraukusiems vaikams)</w:t>
            </w:r>
          </w:p>
        </w:tc>
        <w:tc>
          <w:tcPr>
            <w:tcW w:w="1577" w:type="dxa"/>
          </w:tcPr>
          <w:p w14:paraId="37666CD1" w14:textId="77777777" w:rsidR="008B55C0" w:rsidRDefault="008B55C0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19C16B20" w14:textId="22E7B3F1" w:rsidR="00C14531" w:rsidRDefault="00C14531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40E1FF32" w14:textId="77777777" w:rsidR="008B55C0" w:rsidRDefault="008B55C0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C376C90" w14:textId="01733D19" w:rsidR="00C14531" w:rsidRDefault="00C14531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9510E" w:rsidRPr="004070D4" w14:paraId="66EB213E" w14:textId="77777777" w:rsidTr="007D4A6A">
        <w:trPr>
          <w:trHeight w:val="218"/>
        </w:trPr>
        <w:tc>
          <w:tcPr>
            <w:tcW w:w="5648" w:type="dxa"/>
          </w:tcPr>
          <w:p w14:paraId="372D2D78" w14:textId="08E52432" w:rsidR="0029510E" w:rsidRDefault="0029510E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F13029">
              <w:rPr>
                <w:sz w:val="24"/>
                <w:szCs w:val="24"/>
                <w:lang w:val="lt-LT"/>
              </w:rPr>
              <w:t>pinigin</w:t>
            </w:r>
            <w:r w:rsidR="007139FE">
              <w:rPr>
                <w:sz w:val="24"/>
                <w:szCs w:val="24"/>
                <w:lang w:val="lt-LT"/>
              </w:rPr>
              <w:t>ei</w:t>
            </w:r>
            <w:r w:rsidR="00F13029">
              <w:rPr>
                <w:sz w:val="24"/>
                <w:szCs w:val="24"/>
                <w:lang w:val="lt-LT"/>
              </w:rPr>
              <w:t xml:space="preserve"> socialin</w:t>
            </w:r>
            <w:r w:rsidR="007139FE">
              <w:rPr>
                <w:sz w:val="24"/>
                <w:szCs w:val="24"/>
                <w:lang w:val="lt-LT"/>
              </w:rPr>
              <w:t>ei</w:t>
            </w:r>
            <w:r w:rsidR="00F13029">
              <w:rPr>
                <w:sz w:val="24"/>
                <w:szCs w:val="24"/>
                <w:lang w:val="lt-LT"/>
              </w:rPr>
              <w:t xml:space="preserve"> parama</w:t>
            </w:r>
            <w:r w:rsidR="007139FE">
              <w:rPr>
                <w:sz w:val="24"/>
                <w:szCs w:val="24"/>
                <w:lang w:val="lt-LT"/>
              </w:rPr>
              <w:t>i</w:t>
            </w:r>
            <w:r w:rsidR="00F13029">
              <w:rPr>
                <w:sz w:val="24"/>
                <w:szCs w:val="24"/>
                <w:lang w:val="lt-LT"/>
              </w:rPr>
              <w:t xml:space="preserve"> iš Ukrainos pasitraukusiems asmenims</w:t>
            </w:r>
          </w:p>
        </w:tc>
        <w:tc>
          <w:tcPr>
            <w:tcW w:w="1577" w:type="dxa"/>
          </w:tcPr>
          <w:p w14:paraId="38BBDF0E" w14:textId="77777777" w:rsidR="0029510E" w:rsidRDefault="0029510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B362E48" w14:textId="518A64D3" w:rsidR="00F13029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</w:t>
            </w:r>
            <w:r w:rsidR="00823166">
              <w:rPr>
                <w:sz w:val="24"/>
                <w:szCs w:val="24"/>
                <w:lang w:val="lt-LT"/>
              </w:rPr>
              <w:t>5,8</w:t>
            </w:r>
          </w:p>
        </w:tc>
        <w:tc>
          <w:tcPr>
            <w:tcW w:w="1483" w:type="dxa"/>
          </w:tcPr>
          <w:p w14:paraId="354E0348" w14:textId="77777777" w:rsidR="0029510E" w:rsidRDefault="0029510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489A6A41" w14:textId="6F371C42" w:rsidR="008962D2" w:rsidRDefault="008962D2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9510E" w:rsidRPr="004070D4" w14:paraId="3747C1A2" w14:textId="77777777" w:rsidTr="007D4A6A">
        <w:trPr>
          <w:trHeight w:val="218"/>
        </w:trPr>
        <w:tc>
          <w:tcPr>
            <w:tcW w:w="5648" w:type="dxa"/>
          </w:tcPr>
          <w:p w14:paraId="799746CE" w14:textId="33C7174D" w:rsidR="0029510E" w:rsidRDefault="008962D2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Nemokamas </w:t>
            </w:r>
            <w:r w:rsidR="007328BD">
              <w:rPr>
                <w:sz w:val="24"/>
                <w:szCs w:val="24"/>
                <w:lang w:val="lt-LT"/>
              </w:rPr>
              <w:t>mokinių (atvykusių ukrainiečių) maitinimas</w:t>
            </w:r>
            <w:r w:rsidR="007139FE">
              <w:rPr>
                <w:sz w:val="24"/>
                <w:szCs w:val="24"/>
                <w:lang w:val="lt-LT"/>
              </w:rPr>
              <w:t xml:space="preserve"> (Kalvarijos gimnazija)</w:t>
            </w:r>
          </w:p>
        </w:tc>
        <w:tc>
          <w:tcPr>
            <w:tcW w:w="1577" w:type="dxa"/>
          </w:tcPr>
          <w:p w14:paraId="1B9EB6EE" w14:textId="77777777" w:rsidR="0029510E" w:rsidRDefault="0029510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B843C7B" w14:textId="5391D796" w:rsidR="007139FE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</w:t>
            </w:r>
            <w:r w:rsidR="00823166">
              <w:rPr>
                <w:sz w:val="24"/>
                <w:szCs w:val="24"/>
                <w:lang w:val="lt-LT"/>
              </w:rPr>
              <w:t>9</w:t>
            </w:r>
          </w:p>
        </w:tc>
        <w:tc>
          <w:tcPr>
            <w:tcW w:w="1483" w:type="dxa"/>
          </w:tcPr>
          <w:p w14:paraId="192331DD" w14:textId="77777777" w:rsidR="0029510E" w:rsidRDefault="0029510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B110709" w14:textId="44E5C381" w:rsidR="007139FE" w:rsidRDefault="007139F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B03414" w:rsidRPr="004070D4" w14:paraId="77718B5A" w14:textId="77777777" w:rsidTr="007D4A6A">
        <w:trPr>
          <w:trHeight w:val="218"/>
        </w:trPr>
        <w:tc>
          <w:tcPr>
            <w:tcW w:w="5648" w:type="dxa"/>
          </w:tcPr>
          <w:p w14:paraId="113C68F4" w14:textId="0519A618" w:rsidR="00B03414" w:rsidRDefault="00894BEA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A24B81">
              <w:rPr>
                <w:sz w:val="24"/>
                <w:szCs w:val="24"/>
                <w:lang w:val="lt-LT"/>
              </w:rPr>
              <w:t>Kalvarijos sav. socialinių paslaugų centras</w:t>
            </w:r>
            <w:r w:rsidR="00D66930">
              <w:rPr>
                <w:sz w:val="24"/>
                <w:szCs w:val="24"/>
                <w:lang w:val="lt-LT"/>
              </w:rPr>
              <w:t xml:space="preserve"> (laikino apgyvendinimo išlaidų kompensavim</w:t>
            </w:r>
            <w:r w:rsidR="007139FE">
              <w:rPr>
                <w:sz w:val="24"/>
                <w:szCs w:val="24"/>
                <w:lang w:val="lt-LT"/>
              </w:rPr>
              <w:t>ui</w:t>
            </w:r>
            <w:r w:rsidR="00D66930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1577" w:type="dxa"/>
          </w:tcPr>
          <w:p w14:paraId="3BC69770" w14:textId="77777777" w:rsidR="00B03414" w:rsidRDefault="00B03414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5931256" w14:textId="36C82FDB" w:rsidR="00D66930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</w:t>
            </w:r>
            <w:r w:rsidR="00823166">
              <w:rPr>
                <w:sz w:val="24"/>
                <w:szCs w:val="24"/>
                <w:lang w:val="lt-LT"/>
              </w:rPr>
              <w:t>1,1</w:t>
            </w:r>
          </w:p>
        </w:tc>
        <w:tc>
          <w:tcPr>
            <w:tcW w:w="1483" w:type="dxa"/>
          </w:tcPr>
          <w:p w14:paraId="73C09C6B" w14:textId="77777777" w:rsidR="00B03414" w:rsidRDefault="00B03414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063341D7" w14:textId="6909B257" w:rsidR="00603083" w:rsidRDefault="00603083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A24B81" w:rsidRPr="004070D4" w14:paraId="2981A83F" w14:textId="77777777" w:rsidTr="007D4A6A">
        <w:trPr>
          <w:trHeight w:val="218"/>
        </w:trPr>
        <w:tc>
          <w:tcPr>
            <w:tcW w:w="5648" w:type="dxa"/>
          </w:tcPr>
          <w:p w14:paraId="0B6656A9" w14:textId="1B0BAAD4" w:rsidR="00A24B81" w:rsidRDefault="00A24B81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70174DA2" w14:textId="2055472C" w:rsidR="00823166" w:rsidRPr="00A24B81" w:rsidRDefault="00D104A0" w:rsidP="00823166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</w:t>
            </w:r>
            <w:r w:rsidR="00823166">
              <w:rPr>
                <w:b/>
                <w:bCs/>
                <w:sz w:val="24"/>
                <w:szCs w:val="24"/>
                <w:lang w:val="lt-LT"/>
              </w:rPr>
              <w:t>8,1</w:t>
            </w:r>
          </w:p>
        </w:tc>
        <w:tc>
          <w:tcPr>
            <w:tcW w:w="1483" w:type="dxa"/>
          </w:tcPr>
          <w:p w14:paraId="490A418D" w14:textId="3F068F9B" w:rsidR="00A24B81" w:rsidRPr="00A24B81" w:rsidRDefault="00603083" w:rsidP="00AC719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73399F97" w14:textId="77777777" w:rsidR="00DB1BE1" w:rsidRDefault="00DB1BE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36B396C" w14:textId="2F2D91B8" w:rsidR="00312217" w:rsidRDefault="00A24B81" w:rsidP="0031221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346D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312217">
        <w:rPr>
          <w:sz w:val="24"/>
          <w:szCs w:val="24"/>
          <w:lang w:val="lt-LT"/>
        </w:rPr>
        <w:t>7 programa „Savivald</w:t>
      </w:r>
      <w:r w:rsidR="002F04BF">
        <w:rPr>
          <w:sz w:val="24"/>
          <w:szCs w:val="24"/>
          <w:lang w:val="lt-LT"/>
        </w:rPr>
        <w:t>ybės valdymo</w:t>
      </w:r>
      <w:r w:rsidR="00312217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312217" w:rsidRPr="004070D4" w14:paraId="23F7532F" w14:textId="77777777" w:rsidTr="004810E2">
        <w:trPr>
          <w:trHeight w:val="1157"/>
        </w:trPr>
        <w:tc>
          <w:tcPr>
            <w:tcW w:w="5648" w:type="dxa"/>
          </w:tcPr>
          <w:p w14:paraId="7386E509" w14:textId="77777777" w:rsidR="00312217" w:rsidRPr="004070D4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90D6D67" w14:textId="52AFA8FC" w:rsidR="00312217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332AC7E2" w14:textId="77777777" w:rsidR="00312217" w:rsidRPr="004070D4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B42FD2D" w14:textId="71A02591" w:rsidR="00312217" w:rsidRPr="004070D4" w:rsidRDefault="00B416A1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312217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12217" w:rsidRPr="004070D4" w14:paraId="6A9A8A52" w14:textId="77777777" w:rsidTr="004810E2">
        <w:trPr>
          <w:trHeight w:val="218"/>
        </w:trPr>
        <w:tc>
          <w:tcPr>
            <w:tcW w:w="5648" w:type="dxa"/>
          </w:tcPr>
          <w:p w14:paraId="623EEF83" w14:textId="78CD0400" w:rsidR="00312217" w:rsidRDefault="00B03414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237772B2" w14:textId="68AF05C4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877E50A" w14:textId="47BAE9FA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8774BA" w:rsidRPr="004070D4" w14:paraId="1E3096BF" w14:textId="77777777" w:rsidTr="004810E2">
        <w:trPr>
          <w:trHeight w:val="218"/>
        </w:trPr>
        <w:tc>
          <w:tcPr>
            <w:tcW w:w="5648" w:type="dxa"/>
          </w:tcPr>
          <w:p w14:paraId="2E817E79" w14:textId="668AF197" w:rsidR="008774BA" w:rsidRDefault="008774BA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piniginės socialinės paramos iš Ukrainos pasitraukusiems asmenims teikimui administruoti</w:t>
            </w:r>
          </w:p>
        </w:tc>
        <w:tc>
          <w:tcPr>
            <w:tcW w:w="1577" w:type="dxa"/>
          </w:tcPr>
          <w:p w14:paraId="715F5750" w14:textId="77777777" w:rsidR="008774BA" w:rsidRDefault="008774BA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8DDB4FC" w14:textId="4AF07434" w:rsidR="008774BA" w:rsidRDefault="008774BA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</w:t>
            </w:r>
            <w:r w:rsidR="00823166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1483" w:type="dxa"/>
          </w:tcPr>
          <w:p w14:paraId="2EF51F2E" w14:textId="77777777" w:rsidR="008774BA" w:rsidRDefault="008774BA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C74F6E6" w14:textId="6D1BA0D3" w:rsidR="008774BA" w:rsidRDefault="008774BA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</w:t>
            </w:r>
            <w:r w:rsidR="00823166">
              <w:rPr>
                <w:sz w:val="24"/>
                <w:szCs w:val="24"/>
                <w:lang w:val="lt-LT"/>
              </w:rPr>
              <w:t>3</w:t>
            </w:r>
          </w:p>
        </w:tc>
      </w:tr>
      <w:tr w:rsidR="00312217" w:rsidRPr="004070D4" w14:paraId="08F725DF" w14:textId="77777777" w:rsidTr="004810E2">
        <w:tc>
          <w:tcPr>
            <w:tcW w:w="5648" w:type="dxa"/>
          </w:tcPr>
          <w:p w14:paraId="52963D07" w14:textId="39B731A3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68B01167" w14:textId="79F2878B" w:rsidR="00312217" w:rsidRPr="00B52E8B" w:rsidRDefault="00823166" w:rsidP="004810E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459890C8" w14:textId="3CE10E91" w:rsidR="00346D5F" w:rsidRPr="00B52E8B" w:rsidRDefault="00823166" w:rsidP="00346D5F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+0,3</w:t>
            </w:r>
          </w:p>
        </w:tc>
      </w:tr>
    </w:tbl>
    <w:p w14:paraId="130EBC68" w14:textId="77777777" w:rsidR="00265B3D" w:rsidRDefault="00265B3D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08B740F1" w14:textId="0D07F177" w:rsidR="00853516" w:rsidRDefault="00312217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F04B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>.</w:t>
      </w:r>
      <w:r w:rsidR="00853516">
        <w:rPr>
          <w:sz w:val="24"/>
          <w:szCs w:val="24"/>
          <w:lang w:val="lt-LT"/>
        </w:rPr>
        <w:t xml:space="preserve"> valstybės deleguotų (perduotų savivaldybėm</w:t>
      </w:r>
      <w:r w:rsidR="008774BA">
        <w:rPr>
          <w:sz w:val="24"/>
          <w:szCs w:val="24"/>
          <w:lang w:val="lt-LT"/>
        </w:rPr>
        <w:t>s</w:t>
      </w:r>
      <w:r w:rsidR="00853516">
        <w:rPr>
          <w:sz w:val="24"/>
          <w:szCs w:val="24"/>
          <w:lang w:val="lt-LT"/>
        </w:rPr>
        <w:t>) funkcijų sąmatose:</w:t>
      </w:r>
    </w:p>
    <w:p w14:paraId="313A585D" w14:textId="3F33B295" w:rsidR="00823166" w:rsidRDefault="00EC56EB" w:rsidP="00823166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1.2.2.</w:t>
      </w:r>
      <w:r w:rsidR="00346D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823166">
        <w:rPr>
          <w:sz w:val="24"/>
          <w:szCs w:val="24"/>
          <w:lang w:val="lt-LT"/>
        </w:rPr>
        <w:t xml:space="preserve"> </w:t>
      </w:r>
      <w:r w:rsidR="00823166" w:rsidRPr="009254C6">
        <w:rPr>
          <w:sz w:val="24"/>
          <w:szCs w:val="24"/>
          <w:lang w:val="lt-LT"/>
        </w:rPr>
        <w:t>3</w:t>
      </w:r>
      <w:r w:rsidR="00823166">
        <w:rPr>
          <w:sz w:val="24"/>
          <w:szCs w:val="24"/>
          <w:lang w:val="lt-LT"/>
        </w:rPr>
        <w:t xml:space="preserve"> programa „Socialinių reikalų ir visuomenės sveikatos stiprinimo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823166" w:rsidRPr="004070D4" w14:paraId="5AF6B1A0" w14:textId="77777777" w:rsidTr="00171C90">
        <w:trPr>
          <w:trHeight w:val="1157"/>
        </w:trPr>
        <w:tc>
          <w:tcPr>
            <w:tcW w:w="5648" w:type="dxa"/>
          </w:tcPr>
          <w:p w14:paraId="265CB929" w14:textId="77777777" w:rsidR="00823166" w:rsidRPr="004070D4" w:rsidRDefault="00823166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4E381769" w14:textId="77777777" w:rsidR="00823166" w:rsidRDefault="00823166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8E6F5DA" w14:textId="77777777" w:rsidR="00823166" w:rsidRPr="004070D4" w:rsidRDefault="00823166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F729CD0" w14:textId="77777777" w:rsidR="00823166" w:rsidRPr="004070D4" w:rsidRDefault="00823166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823166" w:rsidRPr="004070D4" w14:paraId="415E1AE5" w14:textId="77777777" w:rsidTr="00171C90">
        <w:trPr>
          <w:trHeight w:val="218"/>
        </w:trPr>
        <w:tc>
          <w:tcPr>
            <w:tcW w:w="5648" w:type="dxa"/>
          </w:tcPr>
          <w:p w14:paraId="45092DB4" w14:textId="77777777" w:rsidR="00823166" w:rsidRDefault="00823166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0C2B1F6C" w14:textId="77777777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6D611B38" w14:textId="77777777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823166" w:rsidRPr="004070D4" w14:paraId="2D560297" w14:textId="77777777" w:rsidTr="00171C90">
        <w:trPr>
          <w:trHeight w:val="218"/>
        </w:trPr>
        <w:tc>
          <w:tcPr>
            <w:tcW w:w="5648" w:type="dxa"/>
          </w:tcPr>
          <w:p w14:paraId="5ACC8483" w14:textId="2C278DBD" w:rsidR="00823166" w:rsidRDefault="00823166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socialinė parama mirties atveju</w:t>
            </w:r>
          </w:p>
        </w:tc>
        <w:tc>
          <w:tcPr>
            <w:tcW w:w="1577" w:type="dxa"/>
          </w:tcPr>
          <w:p w14:paraId="73047FAF" w14:textId="2A33DDEC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+5,9</w:t>
            </w:r>
          </w:p>
        </w:tc>
        <w:tc>
          <w:tcPr>
            <w:tcW w:w="1483" w:type="dxa"/>
          </w:tcPr>
          <w:p w14:paraId="0EA36493" w14:textId="24664631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23166" w:rsidRPr="004070D4" w14:paraId="0D44B790" w14:textId="77777777" w:rsidTr="00171C90">
        <w:trPr>
          <w:trHeight w:val="218"/>
        </w:trPr>
        <w:tc>
          <w:tcPr>
            <w:tcW w:w="5648" w:type="dxa"/>
          </w:tcPr>
          <w:p w14:paraId="05821314" w14:textId="07E3093E" w:rsidR="00823166" w:rsidRDefault="00823166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parama mokiniams (mokymo reikmės)</w:t>
            </w:r>
          </w:p>
        </w:tc>
        <w:tc>
          <w:tcPr>
            <w:tcW w:w="1577" w:type="dxa"/>
          </w:tcPr>
          <w:p w14:paraId="6A22A5BA" w14:textId="2C28C0DA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-1,8</w:t>
            </w:r>
          </w:p>
        </w:tc>
        <w:tc>
          <w:tcPr>
            <w:tcW w:w="1483" w:type="dxa"/>
          </w:tcPr>
          <w:p w14:paraId="4E3CCB01" w14:textId="4B743FA1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23166" w:rsidRPr="004070D4" w14:paraId="2C2F55D5" w14:textId="77777777" w:rsidTr="00171C90">
        <w:tc>
          <w:tcPr>
            <w:tcW w:w="5648" w:type="dxa"/>
          </w:tcPr>
          <w:p w14:paraId="266A3023" w14:textId="77777777" w:rsidR="00823166" w:rsidRDefault="00823166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2C563EA" w14:textId="0EA06B10" w:rsidR="00823166" w:rsidRPr="00B52E8B" w:rsidRDefault="00823166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+4,1</w:t>
            </w:r>
          </w:p>
        </w:tc>
        <w:tc>
          <w:tcPr>
            <w:tcW w:w="1483" w:type="dxa"/>
          </w:tcPr>
          <w:p w14:paraId="7996E07F" w14:textId="77777777" w:rsidR="00823166" w:rsidRPr="00B52E8B" w:rsidRDefault="00823166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5A3BC6E3" w14:textId="77777777" w:rsidR="00823166" w:rsidRDefault="00823166" w:rsidP="00EC56EB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AD35E83" w14:textId="7DD54C56" w:rsidR="00D07697" w:rsidRDefault="00823166" w:rsidP="00D0769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1.2.2.2. </w:t>
      </w:r>
      <w:r w:rsidR="00D07697">
        <w:rPr>
          <w:sz w:val="24"/>
          <w:szCs w:val="24"/>
          <w:lang w:val="lt-LT"/>
        </w:rPr>
        <w:t>4 programa „Viešosios tvarkos, civilinės saugos ir mobilizacijos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07697" w:rsidRPr="004070D4" w14:paraId="3787731F" w14:textId="77777777" w:rsidTr="00171C90">
        <w:trPr>
          <w:trHeight w:val="1157"/>
        </w:trPr>
        <w:tc>
          <w:tcPr>
            <w:tcW w:w="5648" w:type="dxa"/>
          </w:tcPr>
          <w:p w14:paraId="19DDBA3C" w14:textId="77777777" w:rsidR="00D07697" w:rsidRPr="004070D4" w:rsidRDefault="00D07697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6A3E3FF9" w14:textId="77777777" w:rsidR="00D07697" w:rsidRDefault="00D07697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1292BCA" w14:textId="77777777" w:rsidR="00D07697" w:rsidRPr="004070D4" w:rsidRDefault="00D07697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381D9A5" w14:textId="77777777" w:rsidR="00D07697" w:rsidRPr="004070D4" w:rsidRDefault="00D07697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07697" w:rsidRPr="004070D4" w14:paraId="40BD6B0D" w14:textId="77777777" w:rsidTr="00171C90">
        <w:trPr>
          <w:trHeight w:val="218"/>
        </w:trPr>
        <w:tc>
          <w:tcPr>
            <w:tcW w:w="5648" w:type="dxa"/>
          </w:tcPr>
          <w:p w14:paraId="6258407B" w14:textId="50AD2877" w:rsidR="00D07697" w:rsidRDefault="00D07697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priešgaisrinės apsaugos ir gelbėjimo tarnyba</w:t>
            </w:r>
          </w:p>
        </w:tc>
        <w:tc>
          <w:tcPr>
            <w:tcW w:w="1577" w:type="dxa"/>
          </w:tcPr>
          <w:p w14:paraId="6EAE8ED0" w14:textId="7F064D4C" w:rsidR="00D07697" w:rsidRDefault="00D07697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+13,3</w:t>
            </w:r>
          </w:p>
        </w:tc>
        <w:tc>
          <w:tcPr>
            <w:tcW w:w="1483" w:type="dxa"/>
          </w:tcPr>
          <w:p w14:paraId="39A9C37D" w14:textId="3B7C6046" w:rsidR="00D07697" w:rsidRDefault="00D07697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+3,0</w:t>
            </w:r>
          </w:p>
        </w:tc>
      </w:tr>
      <w:tr w:rsidR="00D07697" w:rsidRPr="004070D4" w14:paraId="31804FD7" w14:textId="77777777" w:rsidTr="00171C90">
        <w:tc>
          <w:tcPr>
            <w:tcW w:w="5648" w:type="dxa"/>
          </w:tcPr>
          <w:p w14:paraId="3553FDC1" w14:textId="77777777" w:rsidR="00D07697" w:rsidRDefault="00D07697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lastRenderedPageBreak/>
              <w:t>Iš viso</w:t>
            </w:r>
          </w:p>
        </w:tc>
        <w:tc>
          <w:tcPr>
            <w:tcW w:w="1577" w:type="dxa"/>
          </w:tcPr>
          <w:p w14:paraId="723A982C" w14:textId="0A10409D" w:rsidR="00D07697" w:rsidRPr="00B52E8B" w:rsidRDefault="00D07697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+13,3</w:t>
            </w:r>
          </w:p>
        </w:tc>
        <w:tc>
          <w:tcPr>
            <w:tcW w:w="1483" w:type="dxa"/>
          </w:tcPr>
          <w:p w14:paraId="4CECBFA1" w14:textId="341FFEB9" w:rsidR="00D07697" w:rsidRPr="00B52E8B" w:rsidRDefault="00D07697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+3,0</w:t>
            </w:r>
          </w:p>
        </w:tc>
      </w:tr>
    </w:tbl>
    <w:p w14:paraId="6A6793D2" w14:textId="2283C878" w:rsidR="00823166" w:rsidRDefault="00823166" w:rsidP="00EC56EB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6168D508" w14:textId="612E4E93" w:rsidR="00EC56EB" w:rsidRDefault="00823166" w:rsidP="00EC56EB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1.2.2.3.</w:t>
      </w:r>
      <w:r w:rsidR="008774BA">
        <w:rPr>
          <w:sz w:val="24"/>
          <w:szCs w:val="24"/>
          <w:lang w:val="lt-LT"/>
        </w:rPr>
        <w:t xml:space="preserve"> </w:t>
      </w:r>
      <w:r w:rsidR="00EC56EB">
        <w:rPr>
          <w:sz w:val="24"/>
          <w:szCs w:val="24"/>
          <w:lang w:val="lt-LT"/>
        </w:rPr>
        <w:t>7 programa „Savivaldybės valdymo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EC56EB" w:rsidRPr="004070D4" w14:paraId="2E5B810E" w14:textId="77777777" w:rsidTr="00524B66">
        <w:trPr>
          <w:trHeight w:val="1157"/>
        </w:trPr>
        <w:tc>
          <w:tcPr>
            <w:tcW w:w="5648" w:type="dxa"/>
          </w:tcPr>
          <w:p w14:paraId="0DC1893F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54BAFA98" w14:textId="77777777" w:rsidR="00EC56EB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242C88B7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B8592BF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EC56EB" w:rsidRPr="004070D4" w14:paraId="7EDE6158" w14:textId="77777777" w:rsidTr="00524B66">
        <w:trPr>
          <w:trHeight w:val="218"/>
        </w:trPr>
        <w:tc>
          <w:tcPr>
            <w:tcW w:w="5648" w:type="dxa"/>
          </w:tcPr>
          <w:p w14:paraId="0772BD7F" w14:textId="07F35493" w:rsidR="00EC56EB" w:rsidRDefault="00D07697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57DC6895" w14:textId="1B65B0B0" w:rsidR="00346D5F" w:rsidRDefault="00346D5F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DA505DA" w14:textId="31461C10" w:rsidR="00346D5F" w:rsidRDefault="00346D5F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D07697" w:rsidRPr="004070D4" w14:paraId="1C6126C3" w14:textId="77777777" w:rsidTr="00524B66">
        <w:trPr>
          <w:trHeight w:val="218"/>
        </w:trPr>
        <w:tc>
          <w:tcPr>
            <w:tcW w:w="5648" w:type="dxa"/>
          </w:tcPr>
          <w:p w14:paraId="6ACB69CF" w14:textId="7D7AC2EB" w:rsidR="00D07697" w:rsidRDefault="00D07697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jaunimo teisių apsauga</w:t>
            </w:r>
          </w:p>
        </w:tc>
        <w:tc>
          <w:tcPr>
            <w:tcW w:w="1577" w:type="dxa"/>
          </w:tcPr>
          <w:p w14:paraId="18A71460" w14:textId="63F6FC1D" w:rsidR="00D07697" w:rsidRDefault="00D07697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+2,6</w:t>
            </w:r>
          </w:p>
        </w:tc>
        <w:tc>
          <w:tcPr>
            <w:tcW w:w="1483" w:type="dxa"/>
          </w:tcPr>
          <w:p w14:paraId="5CC5692F" w14:textId="6F4ADC15" w:rsidR="00D07697" w:rsidRDefault="00D07697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+2,6</w:t>
            </w:r>
          </w:p>
        </w:tc>
      </w:tr>
      <w:tr w:rsidR="00D07697" w:rsidRPr="004070D4" w14:paraId="2C0028C4" w14:textId="77777777" w:rsidTr="00524B66">
        <w:trPr>
          <w:trHeight w:val="218"/>
        </w:trPr>
        <w:tc>
          <w:tcPr>
            <w:tcW w:w="5648" w:type="dxa"/>
          </w:tcPr>
          <w:p w14:paraId="7806C684" w14:textId="2DB5A1A6" w:rsidR="00D07697" w:rsidRDefault="00D07697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socialinės paramos mirties atveju administravimas</w:t>
            </w:r>
          </w:p>
        </w:tc>
        <w:tc>
          <w:tcPr>
            <w:tcW w:w="1577" w:type="dxa"/>
          </w:tcPr>
          <w:p w14:paraId="36FAA12D" w14:textId="5643D53D" w:rsidR="00D07697" w:rsidRDefault="00D07697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4806127D" w14:textId="43EC4696" w:rsidR="00D07697" w:rsidRDefault="00D07697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+0,3</w:t>
            </w:r>
          </w:p>
        </w:tc>
      </w:tr>
      <w:tr w:rsidR="00D07697" w:rsidRPr="004070D4" w14:paraId="1E74B62C" w14:textId="77777777" w:rsidTr="00524B66">
        <w:trPr>
          <w:trHeight w:val="218"/>
        </w:trPr>
        <w:tc>
          <w:tcPr>
            <w:tcW w:w="5648" w:type="dxa"/>
          </w:tcPr>
          <w:p w14:paraId="4B7582E1" w14:textId="7616A4F5" w:rsidR="00D07697" w:rsidRDefault="00D07697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paramos mokiniams administravimas</w:t>
            </w:r>
          </w:p>
        </w:tc>
        <w:tc>
          <w:tcPr>
            <w:tcW w:w="1577" w:type="dxa"/>
          </w:tcPr>
          <w:p w14:paraId="762AD278" w14:textId="712FF218" w:rsidR="00D07697" w:rsidRDefault="00D07697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-0,1</w:t>
            </w:r>
          </w:p>
        </w:tc>
        <w:tc>
          <w:tcPr>
            <w:tcW w:w="1483" w:type="dxa"/>
          </w:tcPr>
          <w:p w14:paraId="63D9328A" w14:textId="5A3186F0" w:rsidR="00D07697" w:rsidRDefault="00D07697" w:rsidP="00D076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-0,1</w:t>
            </w:r>
          </w:p>
        </w:tc>
      </w:tr>
      <w:tr w:rsidR="00EC56EB" w:rsidRPr="004070D4" w14:paraId="63B3817E" w14:textId="77777777" w:rsidTr="00524B66">
        <w:tc>
          <w:tcPr>
            <w:tcW w:w="5648" w:type="dxa"/>
          </w:tcPr>
          <w:p w14:paraId="1B898FD9" w14:textId="77777777" w:rsidR="00EC56EB" w:rsidRDefault="00EC56EB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0760282A" w14:textId="065A0495" w:rsidR="00EC56EB" w:rsidRPr="00B52E8B" w:rsidRDefault="00D07697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+2,8</w:t>
            </w:r>
          </w:p>
        </w:tc>
        <w:tc>
          <w:tcPr>
            <w:tcW w:w="1483" w:type="dxa"/>
          </w:tcPr>
          <w:p w14:paraId="0EF18CCE" w14:textId="463577EA" w:rsidR="00EC56EB" w:rsidRPr="00B52E8B" w:rsidRDefault="00D07697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+2,8</w:t>
            </w:r>
          </w:p>
        </w:tc>
      </w:tr>
    </w:tbl>
    <w:p w14:paraId="19D07849" w14:textId="787BA3A0" w:rsidR="0012187C" w:rsidRDefault="0012187C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298EABE" w14:textId="4018DAA9" w:rsidR="00312217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</w:t>
      </w:r>
      <w:r w:rsidR="00312217">
        <w:rPr>
          <w:sz w:val="24"/>
          <w:szCs w:val="24"/>
          <w:lang w:val="lt-LT"/>
        </w:rPr>
        <w:t xml:space="preserve"> savarankiškųjų funkcijų sąmatose:</w:t>
      </w:r>
    </w:p>
    <w:p w14:paraId="5AD0D258" w14:textId="77777777" w:rsidR="00B60695" w:rsidRDefault="00312217" w:rsidP="00B60695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.1.</w:t>
      </w:r>
      <w:r w:rsidR="00696175" w:rsidRPr="00696175">
        <w:rPr>
          <w:sz w:val="24"/>
          <w:szCs w:val="24"/>
          <w:lang w:val="lt-LT"/>
        </w:rPr>
        <w:t xml:space="preserve"> </w:t>
      </w:r>
      <w:r w:rsidR="00B60695">
        <w:rPr>
          <w:sz w:val="24"/>
          <w:szCs w:val="24"/>
          <w:lang w:val="lt-LT"/>
        </w:rPr>
        <w:t>1 programa „Švietimo kokybės ir ugdymo(</w:t>
      </w:r>
      <w:proofErr w:type="spellStart"/>
      <w:r w:rsidR="00B60695">
        <w:rPr>
          <w:sz w:val="24"/>
          <w:szCs w:val="24"/>
          <w:lang w:val="lt-LT"/>
        </w:rPr>
        <w:t>si</w:t>
      </w:r>
      <w:proofErr w:type="spellEnd"/>
      <w:r w:rsidR="00B60695"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B60695" w:rsidRPr="004070D4" w14:paraId="67DA9804" w14:textId="77777777" w:rsidTr="00BE6410">
        <w:trPr>
          <w:trHeight w:val="1157"/>
        </w:trPr>
        <w:tc>
          <w:tcPr>
            <w:tcW w:w="5648" w:type="dxa"/>
          </w:tcPr>
          <w:p w14:paraId="18227395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7CB8C709" w14:textId="77777777" w:rsidR="00B60695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7B88F0B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E546CB1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B60695" w:rsidRPr="004070D4" w14:paraId="6891FECB" w14:textId="77777777" w:rsidTr="00BE6410">
        <w:trPr>
          <w:trHeight w:val="218"/>
        </w:trPr>
        <w:tc>
          <w:tcPr>
            <w:tcW w:w="5648" w:type="dxa"/>
          </w:tcPr>
          <w:p w14:paraId="4806C9DD" w14:textId="43AD8821" w:rsidR="00B60695" w:rsidRDefault="00D07697" w:rsidP="00BE641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vaikų lopšelis-darželis „Žilvitis“</w:t>
            </w:r>
          </w:p>
        </w:tc>
        <w:tc>
          <w:tcPr>
            <w:tcW w:w="1577" w:type="dxa"/>
          </w:tcPr>
          <w:p w14:paraId="477AF927" w14:textId="675121B7" w:rsidR="00B60695" w:rsidRPr="0080559D" w:rsidRDefault="0080559D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 w:rsidRPr="0080559D">
              <w:rPr>
                <w:sz w:val="24"/>
                <w:szCs w:val="24"/>
                <w:lang w:val="lt-LT"/>
              </w:rPr>
              <w:t>-25,0</w:t>
            </w:r>
          </w:p>
        </w:tc>
        <w:tc>
          <w:tcPr>
            <w:tcW w:w="1483" w:type="dxa"/>
          </w:tcPr>
          <w:p w14:paraId="53B52D26" w14:textId="3018E318" w:rsidR="00B60695" w:rsidRPr="0080559D" w:rsidRDefault="0080559D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 w:rsidRPr="0080559D">
              <w:rPr>
                <w:sz w:val="24"/>
                <w:szCs w:val="24"/>
                <w:lang w:val="lt-LT"/>
              </w:rPr>
              <w:t>0,0</w:t>
            </w:r>
          </w:p>
        </w:tc>
      </w:tr>
      <w:tr w:rsidR="00B60695" w:rsidRPr="004070D4" w14:paraId="1AD3F830" w14:textId="77777777" w:rsidTr="00BE6410">
        <w:tc>
          <w:tcPr>
            <w:tcW w:w="5648" w:type="dxa"/>
          </w:tcPr>
          <w:p w14:paraId="43E8927B" w14:textId="77777777" w:rsidR="00B60695" w:rsidRDefault="00B60695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C483F44" w14:textId="18643955" w:rsidR="00B60695" w:rsidRPr="0080559D" w:rsidRDefault="0080559D" w:rsidP="00D07697">
            <w:pPr>
              <w:pStyle w:val="Sraopastraipa"/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80559D">
              <w:rPr>
                <w:b/>
                <w:sz w:val="24"/>
                <w:szCs w:val="24"/>
                <w:lang w:val="lt-LT"/>
              </w:rPr>
              <w:t>-25,0</w:t>
            </w:r>
          </w:p>
        </w:tc>
        <w:tc>
          <w:tcPr>
            <w:tcW w:w="1483" w:type="dxa"/>
          </w:tcPr>
          <w:p w14:paraId="0AAFF198" w14:textId="4103F337" w:rsidR="00B60695" w:rsidRPr="0080559D" w:rsidRDefault="0080559D" w:rsidP="00BE641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 w:rsidRPr="0080559D"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544CC214" w14:textId="7CDB6243" w:rsidR="00B60695" w:rsidRDefault="00B6069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FC13BF6" w14:textId="548790F1" w:rsidR="00975332" w:rsidRDefault="00B6069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1.2.3.2. </w:t>
      </w:r>
      <w:r w:rsidR="00975332">
        <w:rPr>
          <w:sz w:val="24"/>
          <w:szCs w:val="24"/>
          <w:lang w:val="lt-LT"/>
        </w:rPr>
        <w:t>2 programa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593A63D6" w14:textId="77777777" w:rsidTr="00F47D6B">
        <w:trPr>
          <w:trHeight w:val="1157"/>
        </w:trPr>
        <w:tc>
          <w:tcPr>
            <w:tcW w:w="5648" w:type="dxa"/>
          </w:tcPr>
          <w:p w14:paraId="532603E3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74700C27" w14:textId="77777777" w:rsidR="00975332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098F3B91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6ECE5D8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540AF5" w:rsidRPr="004070D4" w14:paraId="7A98F316" w14:textId="77777777" w:rsidTr="00F47D6B">
        <w:trPr>
          <w:trHeight w:val="218"/>
        </w:trPr>
        <w:tc>
          <w:tcPr>
            <w:tcW w:w="5648" w:type="dxa"/>
          </w:tcPr>
          <w:p w14:paraId="5049DE30" w14:textId="2E5A49B1" w:rsidR="00540AF5" w:rsidRDefault="00D07697" w:rsidP="00F47D6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viešoji biblioteka</w:t>
            </w:r>
          </w:p>
        </w:tc>
        <w:tc>
          <w:tcPr>
            <w:tcW w:w="1577" w:type="dxa"/>
          </w:tcPr>
          <w:p w14:paraId="3CDDB253" w14:textId="72184E69" w:rsidR="00540AF5" w:rsidRDefault="00D07697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+11,9</w:t>
            </w:r>
          </w:p>
        </w:tc>
        <w:tc>
          <w:tcPr>
            <w:tcW w:w="1483" w:type="dxa"/>
          </w:tcPr>
          <w:p w14:paraId="200F00A8" w14:textId="257E7C01" w:rsidR="00540AF5" w:rsidRDefault="00D07697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+11,9</w:t>
            </w:r>
          </w:p>
        </w:tc>
      </w:tr>
      <w:tr w:rsidR="00540AF5" w:rsidRPr="004070D4" w14:paraId="24A24016" w14:textId="77777777" w:rsidTr="00F47D6B">
        <w:trPr>
          <w:trHeight w:val="218"/>
        </w:trPr>
        <w:tc>
          <w:tcPr>
            <w:tcW w:w="5648" w:type="dxa"/>
          </w:tcPr>
          <w:p w14:paraId="63E9659E" w14:textId="7ADE6837" w:rsidR="00540AF5" w:rsidRDefault="00540AF5" w:rsidP="00540AF5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0BEC3C23" w14:textId="7350C91F" w:rsidR="00540AF5" w:rsidRPr="004C75D2" w:rsidRDefault="00D07697" w:rsidP="00F47D6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+11,9</w:t>
            </w:r>
          </w:p>
        </w:tc>
        <w:tc>
          <w:tcPr>
            <w:tcW w:w="1483" w:type="dxa"/>
          </w:tcPr>
          <w:p w14:paraId="00CBC71C" w14:textId="5EC6B72A" w:rsidR="00540AF5" w:rsidRPr="004C75D2" w:rsidRDefault="00D07697" w:rsidP="00F47D6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+11,9</w:t>
            </w:r>
          </w:p>
        </w:tc>
      </w:tr>
    </w:tbl>
    <w:p w14:paraId="0D32D3EE" w14:textId="1E598641" w:rsidR="00696175" w:rsidRDefault="0069617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32A65A75" w14:textId="27FE6E95" w:rsidR="00975332" w:rsidRDefault="00836FD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</w:t>
      </w:r>
      <w:r w:rsidR="00B60695">
        <w:rPr>
          <w:sz w:val="24"/>
          <w:szCs w:val="24"/>
          <w:lang w:val="lt-LT"/>
        </w:rPr>
        <w:t>3</w:t>
      </w:r>
      <w:r w:rsidR="00F55826">
        <w:rPr>
          <w:sz w:val="24"/>
          <w:szCs w:val="24"/>
          <w:lang w:val="lt-LT"/>
        </w:rPr>
        <w:t>.</w:t>
      </w:r>
      <w:r w:rsidR="00312217">
        <w:rPr>
          <w:sz w:val="24"/>
          <w:szCs w:val="24"/>
          <w:lang w:val="lt-LT"/>
        </w:rPr>
        <w:t xml:space="preserve"> </w:t>
      </w:r>
      <w:r w:rsidR="00975332" w:rsidRPr="009254C6">
        <w:rPr>
          <w:sz w:val="24"/>
          <w:szCs w:val="24"/>
          <w:lang w:val="lt-LT"/>
        </w:rPr>
        <w:t>3</w:t>
      </w:r>
      <w:r w:rsidR="00975332">
        <w:rPr>
          <w:sz w:val="24"/>
          <w:szCs w:val="24"/>
          <w:lang w:val="lt-LT"/>
        </w:rPr>
        <w:t xml:space="preserve"> programa „Socialinių reikalų ir visuomenės sveikatos stiprinimo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2E70F7D3" w14:textId="77777777" w:rsidTr="00C26DC2">
        <w:trPr>
          <w:trHeight w:val="1157"/>
        </w:trPr>
        <w:tc>
          <w:tcPr>
            <w:tcW w:w="5648" w:type="dxa"/>
          </w:tcPr>
          <w:p w14:paraId="32E8FB05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2EF2B15B" w14:textId="77777777" w:rsidR="00975332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2F8AAEED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76657CC8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75332" w:rsidRPr="004070D4" w14:paraId="2F07B84E" w14:textId="77777777" w:rsidTr="00C26DC2">
        <w:trPr>
          <w:trHeight w:val="218"/>
        </w:trPr>
        <w:tc>
          <w:tcPr>
            <w:tcW w:w="5648" w:type="dxa"/>
          </w:tcPr>
          <w:p w14:paraId="3EE0142C" w14:textId="77777777" w:rsidR="00975332" w:rsidRDefault="00975332" w:rsidP="00C26DC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3572B081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0BEA1A83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975332" w:rsidRPr="004070D4" w14:paraId="20E76F3F" w14:textId="77777777" w:rsidTr="00C26DC2">
        <w:trPr>
          <w:trHeight w:val="218"/>
        </w:trPr>
        <w:tc>
          <w:tcPr>
            <w:tcW w:w="5648" w:type="dxa"/>
          </w:tcPr>
          <w:p w14:paraId="61BDD5E5" w14:textId="0908CD6D" w:rsidR="00975332" w:rsidRDefault="00975332" w:rsidP="00C26DC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540AF5">
              <w:rPr>
                <w:sz w:val="24"/>
                <w:szCs w:val="24"/>
                <w:lang w:val="lt-LT"/>
              </w:rPr>
              <w:t>lengvatinis keleivių pavėžėjimas</w:t>
            </w:r>
          </w:p>
        </w:tc>
        <w:tc>
          <w:tcPr>
            <w:tcW w:w="1577" w:type="dxa"/>
          </w:tcPr>
          <w:p w14:paraId="4AC39DCA" w14:textId="5DB1F98A" w:rsidR="00975332" w:rsidRDefault="00D07697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+2,0</w:t>
            </w:r>
          </w:p>
        </w:tc>
        <w:tc>
          <w:tcPr>
            <w:tcW w:w="1483" w:type="dxa"/>
          </w:tcPr>
          <w:p w14:paraId="4D8921ED" w14:textId="775CBCAE" w:rsidR="00975332" w:rsidRDefault="00D07697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07697" w:rsidRPr="004070D4" w14:paraId="0B3E8A77" w14:textId="77777777" w:rsidTr="00C26DC2">
        <w:trPr>
          <w:trHeight w:val="218"/>
        </w:trPr>
        <w:tc>
          <w:tcPr>
            <w:tcW w:w="5648" w:type="dxa"/>
          </w:tcPr>
          <w:p w14:paraId="6183D0DD" w14:textId="527CCCD8" w:rsidR="00D07697" w:rsidRDefault="00D07697" w:rsidP="00C26DC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socialinių paslaugų centras</w:t>
            </w:r>
          </w:p>
        </w:tc>
        <w:tc>
          <w:tcPr>
            <w:tcW w:w="1577" w:type="dxa"/>
          </w:tcPr>
          <w:p w14:paraId="18F096E3" w14:textId="17ED323B" w:rsidR="00D07697" w:rsidRDefault="00D07697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+72,9</w:t>
            </w:r>
          </w:p>
        </w:tc>
        <w:tc>
          <w:tcPr>
            <w:tcW w:w="1483" w:type="dxa"/>
          </w:tcPr>
          <w:p w14:paraId="60D94BD1" w14:textId="1A8FF1E0" w:rsidR="00D07697" w:rsidRDefault="00D07697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+72,9</w:t>
            </w:r>
          </w:p>
        </w:tc>
      </w:tr>
      <w:tr w:rsidR="00975332" w:rsidRPr="004070D4" w14:paraId="6D1019A1" w14:textId="77777777" w:rsidTr="00C26DC2">
        <w:tc>
          <w:tcPr>
            <w:tcW w:w="5648" w:type="dxa"/>
          </w:tcPr>
          <w:p w14:paraId="69A377CF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F383BAE" w14:textId="62A8F238" w:rsidR="00975332" w:rsidRPr="00B52E8B" w:rsidRDefault="00D07697" w:rsidP="00C26DC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+74,9</w:t>
            </w:r>
          </w:p>
        </w:tc>
        <w:tc>
          <w:tcPr>
            <w:tcW w:w="1483" w:type="dxa"/>
          </w:tcPr>
          <w:p w14:paraId="6B56693C" w14:textId="71736448" w:rsidR="00975332" w:rsidRPr="00B52E8B" w:rsidRDefault="00D07697" w:rsidP="00C26DC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+72,9</w:t>
            </w:r>
          </w:p>
        </w:tc>
      </w:tr>
    </w:tbl>
    <w:p w14:paraId="1DB438FD" w14:textId="77777777" w:rsidR="00975332" w:rsidRDefault="00975332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32B8B484" w14:textId="7E3D42CC" w:rsidR="00975332" w:rsidRDefault="00DC4E0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B60695">
        <w:rPr>
          <w:sz w:val="24"/>
          <w:szCs w:val="24"/>
          <w:lang w:val="lt-LT"/>
        </w:rPr>
        <w:t>4</w:t>
      </w:r>
      <w:r w:rsidR="0077125D">
        <w:rPr>
          <w:sz w:val="24"/>
          <w:szCs w:val="24"/>
          <w:lang w:val="lt-LT"/>
        </w:rPr>
        <w:t xml:space="preserve">. </w:t>
      </w:r>
      <w:r w:rsidR="00975332">
        <w:rPr>
          <w:sz w:val="24"/>
          <w:szCs w:val="24"/>
          <w:lang w:val="lt-LT"/>
        </w:rPr>
        <w:t>5 programa „Ūkio ir infrastruktūros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574FA134" w14:textId="77777777" w:rsidTr="007D7718">
        <w:trPr>
          <w:trHeight w:val="1157"/>
        </w:trPr>
        <w:tc>
          <w:tcPr>
            <w:tcW w:w="5648" w:type="dxa"/>
          </w:tcPr>
          <w:p w14:paraId="72F1EFD6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468AD44F" w14:textId="77777777" w:rsidR="00975332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6FFC65F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D6A0507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75332" w:rsidRPr="004070D4" w14:paraId="1E786E7C" w14:textId="77777777" w:rsidTr="007D7718">
        <w:trPr>
          <w:trHeight w:val="218"/>
        </w:trPr>
        <w:tc>
          <w:tcPr>
            <w:tcW w:w="5648" w:type="dxa"/>
          </w:tcPr>
          <w:p w14:paraId="24E8228E" w14:textId="77777777" w:rsidR="00975332" w:rsidRDefault="00975332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7882732E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F89A47F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975332" w:rsidRPr="004070D4" w14:paraId="74389E36" w14:textId="77777777" w:rsidTr="007D7718">
        <w:trPr>
          <w:trHeight w:val="218"/>
        </w:trPr>
        <w:tc>
          <w:tcPr>
            <w:tcW w:w="5648" w:type="dxa"/>
          </w:tcPr>
          <w:p w14:paraId="0D33566E" w14:textId="4263C4AA" w:rsidR="00975332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statybos leidimų išdavimas</w:t>
            </w:r>
          </w:p>
        </w:tc>
        <w:tc>
          <w:tcPr>
            <w:tcW w:w="1577" w:type="dxa"/>
          </w:tcPr>
          <w:p w14:paraId="35F18535" w14:textId="3382C86E" w:rsidR="00540AF5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+0,5</w:t>
            </w:r>
          </w:p>
        </w:tc>
        <w:tc>
          <w:tcPr>
            <w:tcW w:w="1483" w:type="dxa"/>
          </w:tcPr>
          <w:p w14:paraId="6B7EA2CE" w14:textId="1C5EF9DE" w:rsidR="00540AF5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75332" w:rsidRPr="004070D4" w14:paraId="19289432" w14:textId="77777777" w:rsidTr="007D7718">
        <w:trPr>
          <w:trHeight w:val="218"/>
        </w:trPr>
        <w:tc>
          <w:tcPr>
            <w:tcW w:w="5648" w:type="dxa"/>
          </w:tcPr>
          <w:p w14:paraId="377A3DCB" w14:textId="15B3003B" w:rsidR="00975332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kelio ženklų įsigijimas</w:t>
            </w:r>
          </w:p>
        </w:tc>
        <w:tc>
          <w:tcPr>
            <w:tcW w:w="1577" w:type="dxa"/>
          </w:tcPr>
          <w:p w14:paraId="67A1696A" w14:textId="52F4C98F" w:rsidR="00975332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-2,5</w:t>
            </w:r>
          </w:p>
        </w:tc>
        <w:tc>
          <w:tcPr>
            <w:tcW w:w="1483" w:type="dxa"/>
          </w:tcPr>
          <w:p w14:paraId="3655EB17" w14:textId="37AFF4BD" w:rsidR="00975332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63A20487" w14:textId="77777777" w:rsidTr="007D7718">
        <w:trPr>
          <w:trHeight w:val="218"/>
        </w:trPr>
        <w:tc>
          <w:tcPr>
            <w:tcW w:w="5648" w:type="dxa"/>
          </w:tcPr>
          <w:p w14:paraId="77D92976" w14:textId="1646C594" w:rsidR="00D24BE1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specialiojo plano parengimas</w:t>
            </w:r>
          </w:p>
        </w:tc>
        <w:tc>
          <w:tcPr>
            <w:tcW w:w="1577" w:type="dxa"/>
          </w:tcPr>
          <w:p w14:paraId="61188ED3" w14:textId="19CE42E3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-12,0</w:t>
            </w:r>
          </w:p>
        </w:tc>
        <w:tc>
          <w:tcPr>
            <w:tcW w:w="1483" w:type="dxa"/>
          </w:tcPr>
          <w:p w14:paraId="062C1158" w14:textId="4D104061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5BAC2240" w14:textId="77777777" w:rsidTr="007D7718">
        <w:trPr>
          <w:trHeight w:val="218"/>
        </w:trPr>
        <w:tc>
          <w:tcPr>
            <w:tcW w:w="5648" w:type="dxa"/>
          </w:tcPr>
          <w:p w14:paraId="0BC335DA" w14:textId="3082BE38" w:rsidR="00D24BE1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kadastriniai matavimai</w:t>
            </w:r>
          </w:p>
        </w:tc>
        <w:tc>
          <w:tcPr>
            <w:tcW w:w="1577" w:type="dxa"/>
          </w:tcPr>
          <w:p w14:paraId="5AF5A43E" w14:textId="5527A25A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-5,0</w:t>
            </w:r>
          </w:p>
        </w:tc>
        <w:tc>
          <w:tcPr>
            <w:tcW w:w="1483" w:type="dxa"/>
          </w:tcPr>
          <w:p w14:paraId="1CAAB345" w14:textId="13C4671B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7FF7FA69" w14:textId="77777777" w:rsidTr="007D7718">
        <w:trPr>
          <w:trHeight w:val="218"/>
        </w:trPr>
        <w:tc>
          <w:tcPr>
            <w:tcW w:w="5648" w:type="dxa"/>
          </w:tcPr>
          <w:p w14:paraId="53CCBBBD" w14:textId="65493F1A" w:rsidR="00D24BE1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gatvių apšvietimas</w:t>
            </w:r>
          </w:p>
        </w:tc>
        <w:tc>
          <w:tcPr>
            <w:tcW w:w="1577" w:type="dxa"/>
          </w:tcPr>
          <w:p w14:paraId="704B3007" w14:textId="060437D6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+17,0</w:t>
            </w:r>
          </w:p>
        </w:tc>
        <w:tc>
          <w:tcPr>
            <w:tcW w:w="1483" w:type="dxa"/>
          </w:tcPr>
          <w:p w14:paraId="0F7E6BBD" w14:textId="26DC5A2F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75054CC8" w14:textId="77777777" w:rsidTr="007D7718">
        <w:trPr>
          <w:trHeight w:val="218"/>
        </w:trPr>
        <w:tc>
          <w:tcPr>
            <w:tcW w:w="5648" w:type="dxa"/>
          </w:tcPr>
          <w:p w14:paraId="7047CAD0" w14:textId="7BCE42F5" w:rsidR="00D24BE1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žemės sklypų kadastriniai matavimai</w:t>
            </w:r>
          </w:p>
        </w:tc>
        <w:tc>
          <w:tcPr>
            <w:tcW w:w="1577" w:type="dxa"/>
          </w:tcPr>
          <w:p w14:paraId="0D3C7C89" w14:textId="14E68A49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+4,0</w:t>
            </w:r>
          </w:p>
        </w:tc>
        <w:tc>
          <w:tcPr>
            <w:tcW w:w="1483" w:type="dxa"/>
          </w:tcPr>
          <w:p w14:paraId="648247B1" w14:textId="47AEA92E" w:rsidR="00D24BE1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540AF5" w:rsidRPr="004070D4" w14:paraId="159A572C" w14:textId="77777777" w:rsidTr="007D7718">
        <w:trPr>
          <w:trHeight w:val="218"/>
        </w:trPr>
        <w:tc>
          <w:tcPr>
            <w:tcW w:w="5648" w:type="dxa"/>
          </w:tcPr>
          <w:p w14:paraId="0937501D" w14:textId="50FA6FB8" w:rsidR="00540AF5" w:rsidRDefault="00D24BE1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darbininkai ir kapinių prižiūrėtojai</w:t>
            </w:r>
          </w:p>
        </w:tc>
        <w:tc>
          <w:tcPr>
            <w:tcW w:w="1577" w:type="dxa"/>
          </w:tcPr>
          <w:p w14:paraId="2A091E1C" w14:textId="74E550EC" w:rsidR="00540AF5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+25,3</w:t>
            </w:r>
          </w:p>
        </w:tc>
        <w:tc>
          <w:tcPr>
            <w:tcW w:w="1483" w:type="dxa"/>
          </w:tcPr>
          <w:p w14:paraId="3AD4ED24" w14:textId="36006A9B" w:rsidR="00540AF5" w:rsidRDefault="00D24BE1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+25,0</w:t>
            </w:r>
          </w:p>
        </w:tc>
      </w:tr>
      <w:tr w:rsidR="00975332" w:rsidRPr="004070D4" w14:paraId="43C6EA3D" w14:textId="77777777" w:rsidTr="007D7718">
        <w:tc>
          <w:tcPr>
            <w:tcW w:w="5648" w:type="dxa"/>
          </w:tcPr>
          <w:p w14:paraId="44C9F68A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303E4B3" w14:textId="66E3E0CC" w:rsidR="00975332" w:rsidRPr="00B52E8B" w:rsidRDefault="00D24BE1" w:rsidP="007D7718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+27,3</w:t>
            </w:r>
          </w:p>
        </w:tc>
        <w:tc>
          <w:tcPr>
            <w:tcW w:w="1483" w:type="dxa"/>
          </w:tcPr>
          <w:p w14:paraId="17697555" w14:textId="538B9EBA" w:rsidR="00975332" w:rsidRPr="00B52E8B" w:rsidRDefault="00D24BE1" w:rsidP="007D7718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+25,0</w:t>
            </w:r>
          </w:p>
        </w:tc>
      </w:tr>
    </w:tbl>
    <w:p w14:paraId="6DA110B7" w14:textId="4114EE04" w:rsidR="00DC4E09" w:rsidRDefault="00DC4E0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5E61193" w14:textId="77777777" w:rsidR="00D24BE1" w:rsidRDefault="00287BB8" w:rsidP="00D24BE1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B60695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 xml:space="preserve">. </w:t>
      </w:r>
      <w:r w:rsidR="00D24BE1">
        <w:rPr>
          <w:sz w:val="24"/>
          <w:szCs w:val="24"/>
          <w:lang w:val="lt-LT"/>
        </w:rPr>
        <w:t>7</w:t>
      </w:r>
      <w:r w:rsidR="00975332">
        <w:rPr>
          <w:sz w:val="24"/>
          <w:szCs w:val="24"/>
          <w:lang w:val="lt-LT"/>
        </w:rPr>
        <w:t xml:space="preserve"> programa „</w:t>
      </w:r>
      <w:r w:rsidR="00D24BE1">
        <w:rPr>
          <w:sz w:val="24"/>
          <w:szCs w:val="24"/>
          <w:lang w:val="lt-LT"/>
        </w:rPr>
        <w:t>Savivaldybės valdymo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24BE1" w:rsidRPr="004070D4" w14:paraId="3DFE7063" w14:textId="77777777" w:rsidTr="00171C90">
        <w:trPr>
          <w:trHeight w:val="1157"/>
        </w:trPr>
        <w:tc>
          <w:tcPr>
            <w:tcW w:w="5648" w:type="dxa"/>
          </w:tcPr>
          <w:p w14:paraId="263D1E81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1C7F622" w14:textId="77777777" w:rsidR="00D24BE1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3F3A43D4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3948EED0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24BE1" w:rsidRPr="004070D4" w14:paraId="1AC1D38C" w14:textId="77777777" w:rsidTr="00171C90">
        <w:trPr>
          <w:trHeight w:val="218"/>
        </w:trPr>
        <w:tc>
          <w:tcPr>
            <w:tcW w:w="5648" w:type="dxa"/>
          </w:tcPr>
          <w:p w14:paraId="652A6319" w14:textId="71F7B298" w:rsidR="00D24BE1" w:rsidRDefault="00D24BE1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Tarybos narių veiklos išlaidos</w:t>
            </w:r>
          </w:p>
        </w:tc>
        <w:tc>
          <w:tcPr>
            <w:tcW w:w="1577" w:type="dxa"/>
          </w:tcPr>
          <w:p w14:paraId="2628ADD2" w14:textId="0BFCA2B1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-25,3</w:t>
            </w:r>
          </w:p>
        </w:tc>
        <w:tc>
          <w:tcPr>
            <w:tcW w:w="1483" w:type="dxa"/>
          </w:tcPr>
          <w:p w14:paraId="01A10ECF" w14:textId="174ED785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-25,3</w:t>
            </w:r>
          </w:p>
        </w:tc>
      </w:tr>
      <w:tr w:rsidR="00D24BE1" w:rsidRPr="004070D4" w14:paraId="24E4D224" w14:textId="77777777" w:rsidTr="00171C90">
        <w:trPr>
          <w:trHeight w:val="218"/>
        </w:trPr>
        <w:tc>
          <w:tcPr>
            <w:tcW w:w="5648" w:type="dxa"/>
          </w:tcPr>
          <w:p w14:paraId="18DD6C1E" w14:textId="032436E9" w:rsidR="00D24BE1" w:rsidRDefault="00D24BE1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Ilgalaikės paskolos</w:t>
            </w:r>
          </w:p>
        </w:tc>
        <w:tc>
          <w:tcPr>
            <w:tcW w:w="1577" w:type="dxa"/>
          </w:tcPr>
          <w:p w14:paraId="01897A1B" w14:textId="74E821FD" w:rsidR="00D24BE1" w:rsidRDefault="0080559D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-59,8</w:t>
            </w:r>
          </w:p>
        </w:tc>
        <w:tc>
          <w:tcPr>
            <w:tcW w:w="1483" w:type="dxa"/>
          </w:tcPr>
          <w:p w14:paraId="121E064F" w14:textId="2691C798" w:rsidR="00D24BE1" w:rsidRDefault="0080559D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1F9C1A5B" w14:textId="77777777" w:rsidTr="00171C90">
        <w:tc>
          <w:tcPr>
            <w:tcW w:w="5648" w:type="dxa"/>
          </w:tcPr>
          <w:p w14:paraId="596D4A04" w14:textId="77777777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0BD730A" w14:textId="2B1E9DC9" w:rsidR="00D24BE1" w:rsidRPr="00B52E8B" w:rsidRDefault="0080559D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-85,1</w:t>
            </w:r>
          </w:p>
        </w:tc>
        <w:tc>
          <w:tcPr>
            <w:tcW w:w="1483" w:type="dxa"/>
          </w:tcPr>
          <w:p w14:paraId="0EF31C94" w14:textId="35A5F92C" w:rsidR="00D24BE1" w:rsidRPr="00B52E8B" w:rsidRDefault="0080559D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406A745B" w14:textId="42ABDE90" w:rsidR="00287BB8" w:rsidRDefault="00287BB8" w:rsidP="00D24BE1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2FD907D1" w14:textId="57FAA043" w:rsidR="007E79B4" w:rsidRDefault="001B75D8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1.2.4. biudžetinių </w:t>
      </w:r>
      <w:r w:rsidR="00E04318">
        <w:rPr>
          <w:sz w:val="24"/>
          <w:szCs w:val="24"/>
          <w:lang w:val="lt-LT"/>
        </w:rPr>
        <w:t>įstaigų pajamų, skirtų išlaidoms dengti, sąmatose</w:t>
      </w:r>
      <w:r w:rsidR="00322DC3">
        <w:rPr>
          <w:sz w:val="24"/>
          <w:szCs w:val="24"/>
          <w:lang w:val="lt-LT"/>
        </w:rPr>
        <w:t>:</w:t>
      </w:r>
    </w:p>
    <w:p w14:paraId="1EA4D894" w14:textId="77777777" w:rsidR="00FB7A62" w:rsidRDefault="00FB7A62" w:rsidP="00FB7A6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1.2.4.1. 1 programa „Švietimo kokybės ir ugdymo(</w:t>
      </w:r>
      <w:proofErr w:type="spellStart"/>
      <w:r>
        <w:rPr>
          <w:sz w:val="24"/>
          <w:szCs w:val="24"/>
          <w:lang w:val="lt-LT"/>
        </w:rPr>
        <w:t>si</w:t>
      </w:r>
      <w:proofErr w:type="spellEnd"/>
      <w:r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FB7A62" w:rsidRPr="004070D4" w14:paraId="6D775264" w14:textId="77777777" w:rsidTr="00524B66">
        <w:trPr>
          <w:trHeight w:val="1157"/>
        </w:trPr>
        <w:tc>
          <w:tcPr>
            <w:tcW w:w="5648" w:type="dxa"/>
          </w:tcPr>
          <w:p w14:paraId="35157138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2A547D0" w14:textId="77777777" w:rsidR="00FB7A62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9C0C190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2CEAAB3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FB7A62" w:rsidRPr="004070D4" w14:paraId="2CFE4781" w14:textId="77777777" w:rsidTr="00524B66">
        <w:trPr>
          <w:trHeight w:val="218"/>
        </w:trPr>
        <w:tc>
          <w:tcPr>
            <w:tcW w:w="5648" w:type="dxa"/>
          </w:tcPr>
          <w:p w14:paraId="15A0BD78" w14:textId="79AB3863" w:rsidR="00FB7A62" w:rsidRDefault="00FB7A62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Kalvarijos </w:t>
            </w:r>
            <w:r w:rsidR="00D24BE1">
              <w:rPr>
                <w:sz w:val="24"/>
                <w:szCs w:val="24"/>
                <w:lang w:val="lt-LT"/>
              </w:rPr>
              <w:t>vaikų lopšelis-darželis „Žilvitis“</w:t>
            </w:r>
          </w:p>
        </w:tc>
        <w:tc>
          <w:tcPr>
            <w:tcW w:w="1577" w:type="dxa"/>
          </w:tcPr>
          <w:p w14:paraId="529150E0" w14:textId="230A399B" w:rsidR="00FB7A62" w:rsidRDefault="00541F1E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+15,0</w:t>
            </w:r>
          </w:p>
        </w:tc>
        <w:tc>
          <w:tcPr>
            <w:tcW w:w="1483" w:type="dxa"/>
          </w:tcPr>
          <w:p w14:paraId="2BD888A1" w14:textId="42CA23C6" w:rsidR="00FB7A62" w:rsidRDefault="00D24BE1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FB7A62" w:rsidRPr="004070D4" w14:paraId="4525332D" w14:textId="77777777" w:rsidTr="00524B66">
        <w:tc>
          <w:tcPr>
            <w:tcW w:w="5648" w:type="dxa"/>
          </w:tcPr>
          <w:p w14:paraId="3209F07D" w14:textId="77777777" w:rsidR="00FB7A62" w:rsidRDefault="00FB7A62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25BAFF8" w14:textId="69DAA6D0" w:rsidR="00FB7A62" w:rsidRPr="00B52E8B" w:rsidRDefault="00541F1E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+15,0</w:t>
            </w:r>
          </w:p>
        </w:tc>
        <w:tc>
          <w:tcPr>
            <w:tcW w:w="1483" w:type="dxa"/>
          </w:tcPr>
          <w:p w14:paraId="527A9EA6" w14:textId="7BCC1966" w:rsidR="00FB7A62" w:rsidRPr="00B52E8B" w:rsidRDefault="00D24BE1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5596F9B3" w14:textId="3F291C44" w:rsidR="00322DC3" w:rsidRDefault="00322DC3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7F0FC64" w14:textId="77777777" w:rsidR="004C75D2" w:rsidRDefault="004C75D2" w:rsidP="004C75D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1.2.4.2. 2 programa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4C75D2" w:rsidRPr="004070D4" w14:paraId="0ACFEB71" w14:textId="77777777" w:rsidTr="00EB0043">
        <w:trPr>
          <w:trHeight w:val="1157"/>
        </w:trPr>
        <w:tc>
          <w:tcPr>
            <w:tcW w:w="5648" w:type="dxa"/>
          </w:tcPr>
          <w:p w14:paraId="030F6492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0091D929" w14:textId="77777777" w:rsidR="004C75D2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6449C23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4126DBED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4C75D2" w:rsidRPr="004070D4" w14:paraId="49B788DF" w14:textId="77777777" w:rsidTr="00EB0043">
        <w:trPr>
          <w:trHeight w:val="218"/>
        </w:trPr>
        <w:tc>
          <w:tcPr>
            <w:tcW w:w="5648" w:type="dxa"/>
          </w:tcPr>
          <w:p w14:paraId="6F778C6D" w14:textId="663C9514" w:rsidR="004C75D2" w:rsidRDefault="004C75D2" w:rsidP="00EB0043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Kalvarijos sav. kultūros centras</w:t>
            </w:r>
          </w:p>
        </w:tc>
        <w:tc>
          <w:tcPr>
            <w:tcW w:w="1577" w:type="dxa"/>
          </w:tcPr>
          <w:p w14:paraId="58533505" w14:textId="5B84FBE4" w:rsidR="004C75D2" w:rsidRDefault="00D24BE1" w:rsidP="004C75D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+3,0</w:t>
            </w:r>
          </w:p>
        </w:tc>
        <w:tc>
          <w:tcPr>
            <w:tcW w:w="1483" w:type="dxa"/>
          </w:tcPr>
          <w:p w14:paraId="0B25F1BD" w14:textId="1BB3F331" w:rsidR="004C75D2" w:rsidRDefault="00D24BE1" w:rsidP="00EB0043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4C75D2" w:rsidRPr="004070D4" w14:paraId="5D3341B8" w14:textId="77777777" w:rsidTr="00EB0043">
        <w:trPr>
          <w:trHeight w:val="218"/>
        </w:trPr>
        <w:tc>
          <w:tcPr>
            <w:tcW w:w="5648" w:type="dxa"/>
          </w:tcPr>
          <w:p w14:paraId="210AA91B" w14:textId="4150F241" w:rsidR="004C75D2" w:rsidRDefault="004C75D2" w:rsidP="00EB0043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1063F56" w14:textId="0E2A65C6" w:rsidR="004C75D2" w:rsidRPr="004C75D2" w:rsidRDefault="00D24BE1" w:rsidP="00EB0043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+3,0</w:t>
            </w:r>
          </w:p>
        </w:tc>
        <w:tc>
          <w:tcPr>
            <w:tcW w:w="1483" w:type="dxa"/>
          </w:tcPr>
          <w:p w14:paraId="57B88781" w14:textId="1E46034A" w:rsidR="004C75D2" w:rsidRPr="004C75D2" w:rsidRDefault="00D24BE1" w:rsidP="00EB0043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05296E28" w14:textId="126D123A" w:rsidR="004C75D2" w:rsidRDefault="004C75D2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15B3DFD" w14:textId="77777777" w:rsidR="00D24BE1" w:rsidRDefault="00D24BE1" w:rsidP="00D24BE1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1.2.4.3. </w:t>
      </w:r>
      <w:r w:rsidRPr="009254C6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 xml:space="preserve"> programa „Socialinių reikalų ir visuomenės sveikatos stiprinimo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24BE1" w:rsidRPr="004070D4" w14:paraId="7DB9AE92" w14:textId="77777777" w:rsidTr="00171C90">
        <w:trPr>
          <w:trHeight w:val="1157"/>
        </w:trPr>
        <w:tc>
          <w:tcPr>
            <w:tcW w:w="5648" w:type="dxa"/>
          </w:tcPr>
          <w:p w14:paraId="5465FB22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67603AAA" w14:textId="77777777" w:rsidR="00D24BE1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1B77A80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6E36C2C" w14:textId="77777777" w:rsidR="00D24BE1" w:rsidRPr="004070D4" w:rsidRDefault="00D24BE1" w:rsidP="00171C9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24BE1" w:rsidRPr="004070D4" w14:paraId="1CA4ADE9" w14:textId="77777777" w:rsidTr="00171C90">
        <w:trPr>
          <w:trHeight w:val="218"/>
        </w:trPr>
        <w:tc>
          <w:tcPr>
            <w:tcW w:w="5648" w:type="dxa"/>
          </w:tcPr>
          <w:p w14:paraId="08E47976" w14:textId="77777777" w:rsidR="00D24BE1" w:rsidRDefault="00D24BE1" w:rsidP="00171C9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socialinių paslaugų centras</w:t>
            </w:r>
          </w:p>
        </w:tc>
        <w:tc>
          <w:tcPr>
            <w:tcW w:w="1577" w:type="dxa"/>
          </w:tcPr>
          <w:p w14:paraId="40145971" w14:textId="4B22D5D1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+3,0</w:t>
            </w:r>
          </w:p>
        </w:tc>
        <w:tc>
          <w:tcPr>
            <w:tcW w:w="1483" w:type="dxa"/>
          </w:tcPr>
          <w:p w14:paraId="67B81904" w14:textId="3B446F80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BE1" w:rsidRPr="004070D4" w14:paraId="6BC6F408" w14:textId="77777777" w:rsidTr="00171C90">
        <w:tc>
          <w:tcPr>
            <w:tcW w:w="5648" w:type="dxa"/>
          </w:tcPr>
          <w:p w14:paraId="74B075FE" w14:textId="77777777" w:rsidR="00D24BE1" w:rsidRDefault="00D24BE1" w:rsidP="00171C9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0AB93E0" w14:textId="08164387" w:rsidR="00D24BE1" w:rsidRPr="00B52E8B" w:rsidRDefault="00D24BE1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+3,0</w:t>
            </w:r>
          </w:p>
        </w:tc>
        <w:tc>
          <w:tcPr>
            <w:tcW w:w="1483" w:type="dxa"/>
          </w:tcPr>
          <w:p w14:paraId="4154C2EE" w14:textId="5E19787E" w:rsidR="00D24BE1" w:rsidRPr="00B52E8B" w:rsidRDefault="00D24BE1" w:rsidP="00171C9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2F4E9C8C" w14:textId="4A8CD35D" w:rsidR="00D24BE1" w:rsidRDefault="00D24BE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CD18968" w14:textId="5EBCB771" w:rsidR="005147E5" w:rsidRDefault="00F82E9F" w:rsidP="00AC310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="00E5124C">
        <w:rPr>
          <w:sz w:val="24"/>
          <w:szCs w:val="24"/>
          <w:lang w:val="lt-LT"/>
        </w:rPr>
        <w:t xml:space="preserve">. </w:t>
      </w:r>
      <w:r w:rsidR="005147E5">
        <w:rPr>
          <w:sz w:val="24"/>
          <w:szCs w:val="24"/>
          <w:lang w:val="lt-LT"/>
        </w:rPr>
        <w:t xml:space="preserve">Įpareigoti </w:t>
      </w:r>
      <w:r w:rsidR="00DF1966">
        <w:rPr>
          <w:sz w:val="24"/>
          <w:szCs w:val="24"/>
          <w:lang w:val="lt-LT"/>
        </w:rPr>
        <w:t xml:space="preserve">Kalvarijos savivaldybės </w:t>
      </w:r>
      <w:r w:rsidR="005147E5">
        <w:rPr>
          <w:sz w:val="24"/>
          <w:szCs w:val="24"/>
          <w:lang w:val="lt-LT"/>
        </w:rPr>
        <w:t xml:space="preserve">administracijos strateginio plano </w:t>
      </w:r>
      <w:r w:rsidR="00D037E0">
        <w:rPr>
          <w:sz w:val="24"/>
          <w:szCs w:val="24"/>
          <w:lang w:val="lt-LT"/>
        </w:rPr>
        <w:t xml:space="preserve">programų </w:t>
      </w:r>
      <w:r w:rsidR="005147E5">
        <w:rPr>
          <w:sz w:val="24"/>
          <w:szCs w:val="24"/>
          <w:lang w:val="lt-LT"/>
        </w:rPr>
        <w:t xml:space="preserve">koordinatorius ir vykdytojus pagal biudžeto </w:t>
      </w:r>
      <w:r w:rsidR="000E4D7F">
        <w:rPr>
          <w:sz w:val="24"/>
          <w:szCs w:val="24"/>
          <w:lang w:val="lt-LT"/>
        </w:rPr>
        <w:t>pa</w:t>
      </w:r>
      <w:r w:rsidR="00073DB1">
        <w:rPr>
          <w:sz w:val="24"/>
          <w:szCs w:val="24"/>
          <w:lang w:val="lt-LT"/>
        </w:rPr>
        <w:t>tikslini</w:t>
      </w:r>
      <w:r w:rsidR="005147E5">
        <w:rPr>
          <w:sz w:val="24"/>
          <w:szCs w:val="24"/>
          <w:lang w:val="lt-LT"/>
        </w:rPr>
        <w:t>m</w:t>
      </w:r>
      <w:r w:rsidR="000E4D7F">
        <w:rPr>
          <w:sz w:val="24"/>
          <w:szCs w:val="24"/>
          <w:lang w:val="lt-LT"/>
        </w:rPr>
        <w:t>ą</w:t>
      </w:r>
      <w:r w:rsidR="005147E5">
        <w:rPr>
          <w:sz w:val="24"/>
          <w:szCs w:val="24"/>
          <w:lang w:val="lt-LT"/>
        </w:rPr>
        <w:t xml:space="preserve"> atitinkamai pakeisti Kalvarijos savivaldybės strateginio veiklos plano </w:t>
      </w:r>
      <w:r w:rsidR="00DB263C">
        <w:rPr>
          <w:sz w:val="24"/>
          <w:szCs w:val="24"/>
          <w:lang w:val="lt-LT"/>
        </w:rPr>
        <w:t>202</w:t>
      </w:r>
      <w:r w:rsidR="006C7752">
        <w:rPr>
          <w:sz w:val="24"/>
          <w:szCs w:val="24"/>
          <w:lang w:val="lt-LT"/>
        </w:rPr>
        <w:t>5</w:t>
      </w:r>
      <w:r w:rsidR="00092A6B">
        <w:rPr>
          <w:sz w:val="24"/>
          <w:szCs w:val="24"/>
          <w:lang w:val="lt-LT"/>
        </w:rPr>
        <w:t>–</w:t>
      </w:r>
      <w:r w:rsidR="00DB263C">
        <w:rPr>
          <w:sz w:val="24"/>
          <w:szCs w:val="24"/>
          <w:lang w:val="lt-LT"/>
        </w:rPr>
        <w:t>202</w:t>
      </w:r>
      <w:r w:rsidR="006C7752">
        <w:rPr>
          <w:sz w:val="24"/>
          <w:szCs w:val="24"/>
          <w:lang w:val="lt-LT"/>
        </w:rPr>
        <w:t>7</w:t>
      </w:r>
      <w:r w:rsidR="005147E5">
        <w:rPr>
          <w:sz w:val="24"/>
          <w:szCs w:val="24"/>
          <w:lang w:val="lt-LT"/>
        </w:rPr>
        <w:t xml:space="preserve"> metų programas.</w:t>
      </w:r>
    </w:p>
    <w:p w14:paraId="7C7AF90E" w14:textId="54E39A92" w:rsidR="005A747D" w:rsidRPr="005A016A" w:rsidRDefault="005A747D" w:rsidP="00DF1966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  <w:lang w:val="lt-LT" w:eastAsia="lt-LT"/>
        </w:rPr>
      </w:pPr>
      <w:r w:rsidRPr="00945865">
        <w:rPr>
          <w:color w:val="000000"/>
          <w:sz w:val="24"/>
          <w:szCs w:val="24"/>
          <w:lang w:val="lt-LT" w:eastAsia="lt-LT"/>
        </w:rPr>
        <w:t>Šis sprendimas per vieną mėnesį nuo jo paskelbimo arba įsigaliojimo dienos gali būti</w:t>
      </w:r>
      <w:r w:rsidRPr="00945865">
        <w:rPr>
          <w:color w:val="000000"/>
          <w:sz w:val="24"/>
          <w:szCs w:val="24"/>
          <w:lang w:val="lt-LT" w:eastAsia="lt-LT"/>
        </w:rPr>
        <w:br/>
        <w:t>skundžiamas Lietuvos Respublikos ikiteisminio administracinių ginčų nagrinėjimo tvarkos įstatymo</w:t>
      </w:r>
      <w:r w:rsidRPr="00945865">
        <w:rPr>
          <w:color w:val="000000"/>
          <w:sz w:val="24"/>
          <w:szCs w:val="24"/>
          <w:lang w:val="lt-LT" w:eastAsia="lt-LT"/>
        </w:rPr>
        <w:br/>
        <w:t>nustatyta tvarka Lietuvos administracinių ginčų komisijos Kauno apygardos skyriui, adresu: Laisvės</w:t>
      </w:r>
      <w:r w:rsidRPr="00945865">
        <w:rPr>
          <w:color w:val="000000"/>
          <w:sz w:val="24"/>
          <w:szCs w:val="24"/>
          <w:lang w:val="lt-LT" w:eastAsia="lt-LT"/>
        </w:rPr>
        <w:br/>
        <w:t xml:space="preserve">al. 36, 44240 Kaunas, arba Regionų apygardos administracinio teismo Kauno rūmams, </w:t>
      </w:r>
      <w:r>
        <w:rPr>
          <w:color w:val="000000"/>
          <w:sz w:val="24"/>
          <w:szCs w:val="24"/>
          <w:lang w:val="lt-LT" w:eastAsia="lt-LT"/>
        </w:rPr>
        <w:t>adresu:</w:t>
      </w:r>
      <w:r w:rsidR="00DF1966">
        <w:rPr>
          <w:color w:val="000000"/>
          <w:sz w:val="24"/>
          <w:szCs w:val="24"/>
          <w:lang w:val="lt-LT" w:eastAsia="lt-LT"/>
        </w:rPr>
        <w:t xml:space="preserve"> A. </w:t>
      </w:r>
      <w:r w:rsidRPr="005A016A">
        <w:rPr>
          <w:color w:val="000000"/>
          <w:sz w:val="24"/>
          <w:szCs w:val="24"/>
          <w:lang w:val="lt-LT" w:eastAsia="lt-LT"/>
        </w:rPr>
        <w:t>Mickevičiaus g. 8A, 44312 Kaunas, Lietuvos Respublikos administracinių bylų teisenos įstatymo</w:t>
      </w:r>
      <w:r>
        <w:rPr>
          <w:color w:val="000000"/>
          <w:sz w:val="24"/>
          <w:szCs w:val="24"/>
          <w:lang w:val="lt-LT" w:eastAsia="lt-LT"/>
        </w:rPr>
        <w:t xml:space="preserve"> </w:t>
      </w:r>
      <w:r w:rsidRPr="005A016A">
        <w:rPr>
          <w:color w:val="000000"/>
          <w:sz w:val="24"/>
          <w:szCs w:val="24"/>
          <w:lang w:val="lt-LT" w:eastAsia="lt-LT"/>
        </w:rPr>
        <w:t>nustatyta tvarka.</w:t>
      </w:r>
    </w:p>
    <w:p w14:paraId="3F53ED09" w14:textId="77777777" w:rsidR="00EF3DE3" w:rsidRDefault="00EF3DE3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52F9AED5" w14:textId="77777777" w:rsidR="003D7053" w:rsidRDefault="003D7053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7BDD08E8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>Meras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Nerijus Šidlauskas</w:t>
      </w:r>
    </w:p>
    <w:p w14:paraId="69AB98DA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0C207455" w14:textId="77777777" w:rsidR="00EF3DE3" w:rsidRDefault="00EF3DE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0CACD43" w14:textId="77777777" w:rsidR="00504303" w:rsidRDefault="005043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265A0E0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1124A79C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3AAF7C0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C27E55B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2EC7991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FED8708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011E976" w14:textId="0B9A6494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Parengė</w:t>
      </w:r>
    </w:p>
    <w:p w14:paraId="42495DE1" w14:textId="014A47B2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Finansų ir biudžeto planavimo skyriaus</w:t>
      </w:r>
      <w:r w:rsidR="003B15EC">
        <w:rPr>
          <w:lang w:val="lt-LT"/>
        </w:rPr>
        <w:t xml:space="preserve"> </w:t>
      </w:r>
      <w:r>
        <w:rPr>
          <w:lang w:val="lt-LT"/>
        </w:rPr>
        <w:t>vedėja</w:t>
      </w:r>
    </w:p>
    <w:p w14:paraId="7D18CE76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Laima Trečiokienė</w:t>
      </w:r>
    </w:p>
    <w:p w14:paraId="3AF8D528" w14:textId="233CE1F5" w:rsidR="00BB7821" w:rsidRPr="00BB7821" w:rsidRDefault="008C6503" w:rsidP="00EF3DE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6C7752">
        <w:rPr>
          <w:lang w:val="lt-LT"/>
        </w:rPr>
        <w:t>5</w:t>
      </w:r>
      <w:r>
        <w:rPr>
          <w:lang w:val="lt-LT"/>
        </w:rPr>
        <w:t>-</w:t>
      </w:r>
      <w:r w:rsidR="00D24BE1">
        <w:rPr>
          <w:lang w:val="lt-LT"/>
        </w:rPr>
        <w:t>12-</w:t>
      </w:r>
      <w:r w:rsidR="003D7053">
        <w:rPr>
          <w:lang w:val="lt-LT"/>
        </w:rPr>
        <w:t>11</w:t>
      </w:r>
    </w:p>
    <w:sectPr w:rsidR="00BB7821" w:rsidRPr="00BB7821">
      <w:headerReference w:type="first" r:id="rId10"/>
      <w:footerReference w:type="first" r:id="rId11"/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FDB26" w14:textId="77777777" w:rsidR="00B478B5" w:rsidRDefault="00B478B5">
      <w:r>
        <w:separator/>
      </w:r>
    </w:p>
  </w:endnote>
  <w:endnote w:type="continuationSeparator" w:id="0">
    <w:p w14:paraId="06623BB2" w14:textId="77777777" w:rsidR="00B478B5" w:rsidRDefault="00B4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B718" w14:textId="77777777" w:rsidR="00853E80" w:rsidRDefault="00853E80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AF0" w14:textId="77777777" w:rsidR="00853E80" w:rsidRDefault="00853E80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DBBC" w14:textId="77777777" w:rsidR="00B478B5" w:rsidRDefault="00B478B5">
      <w:r>
        <w:separator/>
      </w:r>
    </w:p>
  </w:footnote>
  <w:footnote w:type="continuationSeparator" w:id="0">
    <w:p w14:paraId="2309EFFC" w14:textId="77777777" w:rsidR="00B478B5" w:rsidRDefault="00B47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D4DC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2C14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1614"/>
    <w:multiLevelType w:val="hybridMultilevel"/>
    <w:tmpl w:val="C8C02BF4"/>
    <w:lvl w:ilvl="0" w:tplc="2474CE9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B214E2E"/>
    <w:multiLevelType w:val="multilevel"/>
    <w:tmpl w:val="943E7F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34834D9B"/>
    <w:multiLevelType w:val="hybridMultilevel"/>
    <w:tmpl w:val="C3B46D7E"/>
    <w:lvl w:ilvl="0" w:tplc="93269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072AC3"/>
    <w:multiLevelType w:val="hybridMultilevel"/>
    <w:tmpl w:val="152220D4"/>
    <w:lvl w:ilvl="0" w:tplc="5E86A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B21E1"/>
    <w:multiLevelType w:val="hybridMultilevel"/>
    <w:tmpl w:val="988492B6"/>
    <w:lvl w:ilvl="0" w:tplc="AB1AAF2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C6144BD"/>
    <w:multiLevelType w:val="hybridMultilevel"/>
    <w:tmpl w:val="BEC66522"/>
    <w:lvl w:ilvl="0" w:tplc="8AF8B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7721A4"/>
    <w:multiLevelType w:val="multilevel"/>
    <w:tmpl w:val="914A32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C837E6B"/>
    <w:multiLevelType w:val="hybridMultilevel"/>
    <w:tmpl w:val="392CB5F8"/>
    <w:lvl w:ilvl="0" w:tplc="74265D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154843"/>
    <w:multiLevelType w:val="hybridMultilevel"/>
    <w:tmpl w:val="15A6CCE2"/>
    <w:lvl w:ilvl="0" w:tplc="D0561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881677">
    <w:abstractNumId w:val="1"/>
  </w:num>
  <w:num w:numId="2" w16cid:durableId="2095277122">
    <w:abstractNumId w:val="2"/>
  </w:num>
  <w:num w:numId="3" w16cid:durableId="1466510031">
    <w:abstractNumId w:val="8"/>
  </w:num>
  <w:num w:numId="4" w16cid:durableId="1632590388">
    <w:abstractNumId w:val="3"/>
  </w:num>
  <w:num w:numId="5" w16cid:durableId="15934731">
    <w:abstractNumId w:val="5"/>
  </w:num>
  <w:num w:numId="6" w16cid:durableId="1329863539">
    <w:abstractNumId w:val="6"/>
  </w:num>
  <w:num w:numId="7" w16cid:durableId="1544368970">
    <w:abstractNumId w:val="4"/>
  </w:num>
  <w:num w:numId="8" w16cid:durableId="1163669647">
    <w:abstractNumId w:val="0"/>
  </w:num>
  <w:num w:numId="9" w16cid:durableId="8960923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44"/>
    <w:rsid w:val="00002541"/>
    <w:rsid w:val="000033B1"/>
    <w:rsid w:val="000049CD"/>
    <w:rsid w:val="00006A88"/>
    <w:rsid w:val="00007B99"/>
    <w:rsid w:val="00011385"/>
    <w:rsid w:val="00016BE0"/>
    <w:rsid w:val="00016FEA"/>
    <w:rsid w:val="000204C7"/>
    <w:rsid w:val="00023086"/>
    <w:rsid w:val="00023544"/>
    <w:rsid w:val="0002398D"/>
    <w:rsid w:val="000239A9"/>
    <w:rsid w:val="00024D29"/>
    <w:rsid w:val="00026393"/>
    <w:rsid w:val="000267B8"/>
    <w:rsid w:val="00032B7A"/>
    <w:rsid w:val="00035BFF"/>
    <w:rsid w:val="00036837"/>
    <w:rsid w:val="00037223"/>
    <w:rsid w:val="00037D8D"/>
    <w:rsid w:val="0004032C"/>
    <w:rsid w:val="00042136"/>
    <w:rsid w:val="000424CD"/>
    <w:rsid w:val="000432BA"/>
    <w:rsid w:val="000432DE"/>
    <w:rsid w:val="000448F4"/>
    <w:rsid w:val="00045119"/>
    <w:rsid w:val="00045826"/>
    <w:rsid w:val="000472BD"/>
    <w:rsid w:val="00050D1E"/>
    <w:rsid w:val="0005119E"/>
    <w:rsid w:val="000522BE"/>
    <w:rsid w:val="00052504"/>
    <w:rsid w:val="00056196"/>
    <w:rsid w:val="000615AB"/>
    <w:rsid w:val="00063816"/>
    <w:rsid w:val="00064007"/>
    <w:rsid w:val="00064218"/>
    <w:rsid w:val="00064792"/>
    <w:rsid w:val="00066100"/>
    <w:rsid w:val="00070278"/>
    <w:rsid w:val="000703F0"/>
    <w:rsid w:val="00070E82"/>
    <w:rsid w:val="00070FA8"/>
    <w:rsid w:val="000716C6"/>
    <w:rsid w:val="00073DB1"/>
    <w:rsid w:val="00075374"/>
    <w:rsid w:val="00075675"/>
    <w:rsid w:val="00075988"/>
    <w:rsid w:val="0008068B"/>
    <w:rsid w:val="00083049"/>
    <w:rsid w:val="000830AF"/>
    <w:rsid w:val="0008378C"/>
    <w:rsid w:val="00084A81"/>
    <w:rsid w:val="000862E9"/>
    <w:rsid w:val="00087343"/>
    <w:rsid w:val="00087EC5"/>
    <w:rsid w:val="00087FED"/>
    <w:rsid w:val="00090639"/>
    <w:rsid w:val="0009099C"/>
    <w:rsid w:val="00092A6B"/>
    <w:rsid w:val="0009402B"/>
    <w:rsid w:val="0009431C"/>
    <w:rsid w:val="000960AB"/>
    <w:rsid w:val="00096339"/>
    <w:rsid w:val="000A0666"/>
    <w:rsid w:val="000A0DFC"/>
    <w:rsid w:val="000A0F6D"/>
    <w:rsid w:val="000A19BD"/>
    <w:rsid w:val="000A29DE"/>
    <w:rsid w:val="000A2F71"/>
    <w:rsid w:val="000A4A33"/>
    <w:rsid w:val="000A51D5"/>
    <w:rsid w:val="000A6618"/>
    <w:rsid w:val="000A7311"/>
    <w:rsid w:val="000B2478"/>
    <w:rsid w:val="000B27D9"/>
    <w:rsid w:val="000B535A"/>
    <w:rsid w:val="000B5373"/>
    <w:rsid w:val="000B5572"/>
    <w:rsid w:val="000B63B0"/>
    <w:rsid w:val="000B6C67"/>
    <w:rsid w:val="000B7E79"/>
    <w:rsid w:val="000C02E4"/>
    <w:rsid w:val="000C0873"/>
    <w:rsid w:val="000C1682"/>
    <w:rsid w:val="000C1AEB"/>
    <w:rsid w:val="000C3994"/>
    <w:rsid w:val="000C3FCD"/>
    <w:rsid w:val="000C531D"/>
    <w:rsid w:val="000C55EB"/>
    <w:rsid w:val="000C6BE9"/>
    <w:rsid w:val="000D073E"/>
    <w:rsid w:val="000D09CA"/>
    <w:rsid w:val="000D17ED"/>
    <w:rsid w:val="000D2300"/>
    <w:rsid w:val="000D2404"/>
    <w:rsid w:val="000D4759"/>
    <w:rsid w:val="000D491C"/>
    <w:rsid w:val="000D5832"/>
    <w:rsid w:val="000D6127"/>
    <w:rsid w:val="000D6C54"/>
    <w:rsid w:val="000D7230"/>
    <w:rsid w:val="000E1537"/>
    <w:rsid w:val="000E2BB5"/>
    <w:rsid w:val="000E2D8C"/>
    <w:rsid w:val="000E3184"/>
    <w:rsid w:val="000E4D7F"/>
    <w:rsid w:val="000E535D"/>
    <w:rsid w:val="000E54F7"/>
    <w:rsid w:val="000E7FDC"/>
    <w:rsid w:val="000F3933"/>
    <w:rsid w:val="000F3A6F"/>
    <w:rsid w:val="000F4E05"/>
    <w:rsid w:val="000F530E"/>
    <w:rsid w:val="000F68A0"/>
    <w:rsid w:val="00101EA4"/>
    <w:rsid w:val="001026B2"/>
    <w:rsid w:val="00103BCD"/>
    <w:rsid w:val="001041B2"/>
    <w:rsid w:val="00105ED5"/>
    <w:rsid w:val="001070F8"/>
    <w:rsid w:val="00110C44"/>
    <w:rsid w:val="001115B9"/>
    <w:rsid w:val="00113394"/>
    <w:rsid w:val="00113454"/>
    <w:rsid w:val="0011446A"/>
    <w:rsid w:val="00114491"/>
    <w:rsid w:val="001144BB"/>
    <w:rsid w:val="00117D93"/>
    <w:rsid w:val="00120568"/>
    <w:rsid w:val="001206C7"/>
    <w:rsid w:val="0012187C"/>
    <w:rsid w:val="00122884"/>
    <w:rsid w:val="001229D0"/>
    <w:rsid w:val="001235FF"/>
    <w:rsid w:val="00124671"/>
    <w:rsid w:val="00124C86"/>
    <w:rsid w:val="00124DAE"/>
    <w:rsid w:val="00126F53"/>
    <w:rsid w:val="0012752F"/>
    <w:rsid w:val="00130A4A"/>
    <w:rsid w:val="00130A5B"/>
    <w:rsid w:val="00131213"/>
    <w:rsid w:val="00132597"/>
    <w:rsid w:val="001335FF"/>
    <w:rsid w:val="00133D45"/>
    <w:rsid w:val="00134AD6"/>
    <w:rsid w:val="00135177"/>
    <w:rsid w:val="00136A2C"/>
    <w:rsid w:val="00140113"/>
    <w:rsid w:val="0014089A"/>
    <w:rsid w:val="00140B54"/>
    <w:rsid w:val="001412D2"/>
    <w:rsid w:val="001422EE"/>
    <w:rsid w:val="001424D5"/>
    <w:rsid w:val="0014270E"/>
    <w:rsid w:val="00143FD0"/>
    <w:rsid w:val="00144969"/>
    <w:rsid w:val="00145942"/>
    <w:rsid w:val="001524C2"/>
    <w:rsid w:val="001533BF"/>
    <w:rsid w:val="00156CD4"/>
    <w:rsid w:val="00162AB7"/>
    <w:rsid w:val="00165AB6"/>
    <w:rsid w:val="00167ED0"/>
    <w:rsid w:val="00170392"/>
    <w:rsid w:val="001704B8"/>
    <w:rsid w:val="00171764"/>
    <w:rsid w:val="00171D76"/>
    <w:rsid w:val="001733A9"/>
    <w:rsid w:val="00174114"/>
    <w:rsid w:val="00176808"/>
    <w:rsid w:val="00177121"/>
    <w:rsid w:val="00180746"/>
    <w:rsid w:val="00181527"/>
    <w:rsid w:val="00184E6C"/>
    <w:rsid w:val="001861D8"/>
    <w:rsid w:val="00191082"/>
    <w:rsid w:val="00194598"/>
    <w:rsid w:val="001949C8"/>
    <w:rsid w:val="00194ADB"/>
    <w:rsid w:val="00195990"/>
    <w:rsid w:val="00195B2C"/>
    <w:rsid w:val="00196DDB"/>
    <w:rsid w:val="0019723A"/>
    <w:rsid w:val="001A04F2"/>
    <w:rsid w:val="001A104B"/>
    <w:rsid w:val="001A113A"/>
    <w:rsid w:val="001A2A03"/>
    <w:rsid w:val="001A3091"/>
    <w:rsid w:val="001A3695"/>
    <w:rsid w:val="001A4F65"/>
    <w:rsid w:val="001B0440"/>
    <w:rsid w:val="001B07A6"/>
    <w:rsid w:val="001B29B0"/>
    <w:rsid w:val="001B2B73"/>
    <w:rsid w:val="001B3001"/>
    <w:rsid w:val="001B3EBA"/>
    <w:rsid w:val="001B4349"/>
    <w:rsid w:val="001B53DF"/>
    <w:rsid w:val="001B540E"/>
    <w:rsid w:val="001B7456"/>
    <w:rsid w:val="001B75D8"/>
    <w:rsid w:val="001C138E"/>
    <w:rsid w:val="001C146A"/>
    <w:rsid w:val="001C26D7"/>
    <w:rsid w:val="001C2A48"/>
    <w:rsid w:val="001C6E55"/>
    <w:rsid w:val="001D06BA"/>
    <w:rsid w:val="001D13C0"/>
    <w:rsid w:val="001D294A"/>
    <w:rsid w:val="001D3CFE"/>
    <w:rsid w:val="001D50BF"/>
    <w:rsid w:val="001D5F2F"/>
    <w:rsid w:val="001D6CBE"/>
    <w:rsid w:val="001D73F9"/>
    <w:rsid w:val="001E0AC6"/>
    <w:rsid w:val="001E23E4"/>
    <w:rsid w:val="001E2C14"/>
    <w:rsid w:val="001E5577"/>
    <w:rsid w:val="001E68F4"/>
    <w:rsid w:val="001E7255"/>
    <w:rsid w:val="001F0A4F"/>
    <w:rsid w:val="001F1210"/>
    <w:rsid w:val="001F1273"/>
    <w:rsid w:val="001F1581"/>
    <w:rsid w:val="001F53FA"/>
    <w:rsid w:val="001F6BD9"/>
    <w:rsid w:val="001F6EA3"/>
    <w:rsid w:val="001F7548"/>
    <w:rsid w:val="0020030D"/>
    <w:rsid w:val="00200AC2"/>
    <w:rsid w:val="002047D9"/>
    <w:rsid w:val="00207420"/>
    <w:rsid w:val="00211F9D"/>
    <w:rsid w:val="002122F3"/>
    <w:rsid w:val="00214449"/>
    <w:rsid w:val="00215D68"/>
    <w:rsid w:val="00222386"/>
    <w:rsid w:val="00223223"/>
    <w:rsid w:val="00223BD7"/>
    <w:rsid w:val="00226EB7"/>
    <w:rsid w:val="00232233"/>
    <w:rsid w:val="002343F9"/>
    <w:rsid w:val="00234999"/>
    <w:rsid w:val="00235040"/>
    <w:rsid w:val="002362A3"/>
    <w:rsid w:val="0023694C"/>
    <w:rsid w:val="002373CE"/>
    <w:rsid w:val="002377BC"/>
    <w:rsid w:val="00237837"/>
    <w:rsid w:val="00240DCA"/>
    <w:rsid w:val="00241283"/>
    <w:rsid w:val="00241862"/>
    <w:rsid w:val="00241F58"/>
    <w:rsid w:val="00242017"/>
    <w:rsid w:val="00242540"/>
    <w:rsid w:val="00244476"/>
    <w:rsid w:val="0024456C"/>
    <w:rsid w:val="00244F23"/>
    <w:rsid w:val="002453FD"/>
    <w:rsid w:val="00246565"/>
    <w:rsid w:val="00246833"/>
    <w:rsid w:val="00246D7C"/>
    <w:rsid w:val="00247FA4"/>
    <w:rsid w:val="0025007F"/>
    <w:rsid w:val="002557E3"/>
    <w:rsid w:val="00256598"/>
    <w:rsid w:val="00257CEE"/>
    <w:rsid w:val="00261562"/>
    <w:rsid w:val="002645A7"/>
    <w:rsid w:val="00265B3D"/>
    <w:rsid w:val="00266865"/>
    <w:rsid w:val="00270B9B"/>
    <w:rsid w:val="00272BC8"/>
    <w:rsid w:val="002746D4"/>
    <w:rsid w:val="00274BB7"/>
    <w:rsid w:val="00275989"/>
    <w:rsid w:val="00276C40"/>
    <w:rsid w:val="00277800"/>
    <w:rsid w:val="002807AE"/>
    <w:rsid w:val="002839BA"/>
    <w:rsid w:val="00283D88"/>
    <w:rsid w:val="00286A5D"/>
    <w:rsid w:val="00286B1F"/>
    <w:rsid w:val="00286E4E"/>
    <w:rsid w:val="00286F2F"/>
    <w:rsid w:val="00287BB8"/>
    <w:rsid w:val="00287EDC"/>
    <w:rsid w:val="00293594"/>
    <w:rsid w:val="00293D4C"/>
    <w:rsid w:val="002941DC"/>
    <w:rsid w:val="00294783"/>
    <w:rsid w:val="0029486D"/>
    <w:rsid w:val="0029510E"/>
    <w:rsid w:val="00296106"/>
    <w:rsid w:val="002A06DC"/>
    <w:rsid w:val="002A3271"/>
    <w:rsid w:val="002A696D"/>
    <w:rsid w:val="002A6F0B"/>
    <w:rsid w:val="002A6F1D"/>
    <w:rsid w:val="002A76DE"/>
    <w:rsid w:val="002A7FBB"/>
    <w:rsid w:val="002B0118"/>
    <w:rsid w:val="002B179F"/>
    <w:rsid w:val="002B3640"/>
    <w:rsid w:val="002B38CF"/>
    <w:rsid w:val="002B5460"/>
    <w:rsid w:val="002B55C2"/>
    <w:rsid w:val="002B5B30"/>
    <w:rsid w:val="002B76C1"/>
    <w:rsid w:val="002B7FD4"/>
    <w:rsid w:val="002C0968"/>
    <w:rsid w:val="002C467C"/>
    <w:rsid w:val="002C4EB3"/>
    <w:rsid w:val="002C5A86"/>
    <w:rsid w:val="002C6503"/>
    <w:rsid w:val="002D1814"/>
    <w:rsid w:val="002D25FE"/>
    <w:rsid w:val="002D269B"/>
    <w:rsid w:val="002D399F"/>
    <w:rsid w:val="002D3D76"/>
    <w:rsid w:val="002D4AC3"/>
    <w:rsid w:val="002D65D3"/>
    <w:rsid w:val="002E1275"/>
    <w:rsid w:val="002E3541"/>
    <w:rsid w:val="002E3BBD"/>
    <w:rsid w:val="002E436E"/>
    <w:rsid w:val="002E49AF"/>
    <w:rsid w:val="002F04BF"/>
    <w:rsid w:val="002F0684"/>
    <w:rsid w:val="002F0FA5"/>
    <w:rsid w:val="002F114B"/>
    <w:rsid w:val="002F30B5"/>
    <w:rsid w:val="002F4FBA"/>
    <w:rsid w:val="002F50FB"/>
    <w:rsid w:val="002F52CA"/>
    <w:rsid w:val="002F5F3D"/>
    <w:rsid w:val="002F6E7E"/>
    <w:rsid w:val="002F7727"/>
    <w:rsid w:val="002F796C"/>
    <w:rsid w:val="002F7D98"/>
    <w:rsid w:val="00300475"/>
    <w:rsid w:val="00300664"/>
    <w:rsid w:val="003015CC"/>
    <w:rsid w:val="00305013"/>
    <w:rsid w:val="00307409"/>
    <w:rsid w:val="00312217"/>
    <w:rsid w:val="003200D7"/>
    <w:rsid w:val="00322DC3"/>
    <w:rsid w:val="00323351"/>
    <w:rsid w:val="00323F8E"/>
    <w:rsid w:val="00324098"/>
    <w:rsid w:val="0032644B"/>
    <w:rsid w:val="00326E4F"/>
    <w:rsid w:val="00326FB1"/>
    <w:rsid w:val="0033136D"/>
    <w:rsid w:val="00331404"/>
    <w:rsid w:val="00331BF2"/>
    <w:rsid w:val="00331F3D"/>
    <w:rsid w:val="00331FAB"/>
    <w:rsid w:val="00332F21"/>
    <w:rsid w:val="00333316"/>
    <w:rsid w:val="003339A8"/>
    <w:rsid w:val="00334DB5"/>
    <w:rsid w:val="00335C97"/>
    <w:rsid w:val="00336BD7"/>
    <w:rsid w:val="003378C2"/>
    <w:rsid w:val="00341259"/>
    <w:rsid w:val="00341D6C"/>
    <w:rsid w:val="00343714"/>
    <w:rsid w:val="003449A2"/>
    <w:rsid w:val="00345441"/>
    <w:rsid w:val="0034625B"/>
    <w:rsid w:val="00346D0A"/>
    <w:rsid w:val="00346D5F"/>
    <w:rsid w:val="0034773B"/>
    <w:rsid w:val="00350331"/>
    <w:rsid w:val="00350617"/>
    <w:rsid w:val="00351A55"/>
    <w:rsid w:val="00352B98"/>
    <w:rsid w:val="00353355"/>
    <w:rsid w:val="00354135"/>
    <w:rsid w:val="00354A96"/>
    <w:rsid w:val="0036118A"/>
    <w:rsid w:val="00362092"/>
    <w:rsid w:val="00362F05"/>
    <w:rsid w:val="00363746"/>
    <w:rsid w:val="0036437F"/>
    <w:rsid w:val="00364FCA"/>
    <w:rsid w:val="00365363"/>
    <w:rsid w:val="00366D41"/>
    <w:rsid w:val="00366D98"/>
    <w:rsid w:val="00366E74"/>
    <w:rsid w:val="003721C1"/>
    <w:rsid w:val="00373186"/>
    <w:rsid w:val="00375597"/>
    <w:rsid w:val="00376335"/>
    <w:rsid w:val="0037731D"/>
    <w:rsid w:val="00380CE7"/>
    <w:rsid w:val="00381F5E"/>
    <w:rsid w:val="00382D11"/>
    <w:rsid w:val="003830C8"/>
    <w:rsid w:val="00383163"/>
    <w:rsid w:val="003843A2"/>
    <w:rsid w:val="00386008"/>
    <w:rsid w:val="00386666"/>
    <w:rsid w:val="00386816"/>
    <w:rsid w:val="0038775E"/>
    <w:rsid w:val="0039016E"/>
    <w:rsid w:val="0039189E"/>
    <w:rsid w:val="003929BF"/>
    <w:rsid w:val="003945B9"/>
    <w:rsid w:val="0039465A"/>
    <w:rsid w:val="00394B97"/>
    <w:rsid w:val="00394C03"/>
    <w:rsid w:val="00395E8E"/>
    <w:rsid w:val="00397542"/>
    <w:rsid w:val="003A11F2"/>
    <w:rsid w:val="003A268F"/>
    <w:rsid w:val="003A3CF9"/>
    <w:rsid w:val="003A7694"/>
    <w:rsid w:val="003B07D0"/>
    <w:rsid w:val="003B0BFB"/>
    <w:rsid w:val="003B11D3"/>
    <w:rsid w:val="003B15EC"/>
    <w:rsid w:val="003B2555"/>
    <w:rsid w:val="003B2CC5"/>
    <w:rsid w:val="003B42F5"/>
    <w:rsid w:val="003B51F1"/>
    <w:rsid w:val="003B585B"/>
    <w:rsid w:val="003B7771"/>
    <w:rsid w:val="003C089C"/>
    <w:rsid w:val="003C1FC6"/>
    <w:rsid w:val="003C290B"/>
    <w:rsid w:val="003C5264"/>
    <w:rsid w:val="003D0B12"/>
    <w:rsid w:val="003D0C67"/>
    <w:rsid w:val="003D36AB"/>
    <w:rsid w:val="003D40AC"/>
    <w:rsid w:val="003D441F"/>
    <w:rsid w:val="003D4A5F"/>
    <w:rsid w:val="003D4C7A"/>
    <w:rsid w:val="003D7053"/>
    <w:rsid w:val="003E075C"/>
    <w:rsid w:val="003E1AC6"/>
    <w:rsid w:val="003E1B14"/>
    <w:rsid w:val="003E3863"/>
    <w:rsid w:val="003E42BB"/>
    <w:rsid w:val="003E66E3"/>
    <w:rsid w:val="003E6988"/>
    <w:rsid w:val="003F0982"/>
    <w:rsid w:val="003F23A2"/>
    <w:rsid w:val="003F3B05"/>
    <w:rsid w:val="003F3CA3"/>
    <w:rsid w:val="003F3CF6"/>
    <w:rsid w:val="003F3E3E"/>
    <w:rsid w:val="00402C2E"/>
    <w:rsid w:val="00402E7C"/>
    <w:rsid w:val="00405683"/>
    <w:rsid w:val="004070D4"/>
    <w:rsid w:val="00407467"/>
    <w:rsid w:val="00407470"/>
    <w:rsid w:val="00407DC7"/>
    <w:rsid w:val="004109CE"/>
    <w:rsid w:val="0041191D"/>
    <w:rsid w:val="00411D8A"/>
    <w:rsid w:val="004135C0"/>
    <w:rsid w:val="00414E4A"/>
    <w:rsid w:val="004152AB"/>
    <w:rsid w:val="00417C26"/>
    <w:rsid w:val="00421631"/>
    <w:rsid w:val="00421F68"/>
    <w:rsid w:val="00422510"/>
    <w:rsid w:val="00424080"/>
    <w:rsid w:val="00424C3E"/>
    <w:rsid w:val="00426030"/>
    <w:rsid w:val="00427834"/>
    <w:rsid w:val="0043033E"/>
    <w:rsid w:val="004304D9"/>
    <w:rsid w:val="00431171"/>
    <w:rsid w:val="004312BC"/>
    <w:rsid w:val="00432AA9"/>
    <w:rsid w:val="00435293"/>
    <w:rsid w:val="00441624"/>
    <w:rsid w:val="00442ECE"/>
    <w:rsid w:val="004433D7"/>
    <w:rsid w:val="00443B91"/>
    <w:rsid w:val="00445483"/>
    <w:rsid w:val="00445C0F"/>
    <w:rsid w:val="004501C6"/>
    <w:rsid w:val="00452B31"/>
    <w:rsid w:val="0045318E"/>
    <w:rsid w:val="004546B2"/>
    <w:rsid w:val="00455408"/>
    <w:rsid w:val="004625E0"/>
    <w:rsid w:val="00462998"/>
    <w:rsid w:val="0046375B"/>
    <w:rsid w:val="00465132"/>
    <w:rsid w:val="004702D5"/>
    <w:rsid w:val="00470C88"/>
    <w:rsid w:val="00470D53"/>
    <w:rsid w:val="004716B3"/>
    <w:rsid w:val="00474135"/>
    <w:rsid w:val="00474185"/>
    <w:rsid w:val="004746F4"/>
    <w:rsid w:val="00474EB3"/>
    <w:rsid w:val="00475BAB"/>
    <w:rsid w:val="00477289"/>
    <w:rsid w:val="00483A8D"/>
    <w:rsid w:val="00484201"/>
    <w:rsid w:val="004856D6"/>
    <w:rsid w:val="00485738"/>
    <w:rsid w:val="00485D3C"/>
    <w:rsid w:val="0048782B"/>
    <w:rsid w:val="004918DA"/>
    <w:rsid w:val="00491E57"/>
    <w:rsid w:val="00494DE3"/>
    <w:rsid w:val="00495372"/>
    <w:rsid w:val="00495961"/>
    <w:rsid w:val="00496604"/>
    <w:rsid w:val="004A0281"/>
    <w:rsid w:val="004A14BE"/>
    <w:rsid w:val="004A2981"/>
    <w:rsid w:val="004A2990"/>
    <w:rsid w:val="004A3541"/>
    <w:rsid w:val="004A37A2"/>
    <w:rsid w:val="004A60C8"/>
    <w:rsid w:val="004A6226"/>
    <w:rsid w:val="004A658F"/>
    <w:rsid w:val="004A7677"/>
    <w:rsid w:val="004A7C1F"/>
    <w:rsid w:val="004B1182"/>
    <w:rsid w:val="004B53C7"/>
    <w:rsid w:val="004B7CE7"/>
    <w:rsid w:val="004B7D1E"/>
    <w:rsid w:val="004B7EFB"/>
    <w:rsid w:val="004C414B"/>
    <w:rsid w:val="004C5D5B"/>
    <w:rsid w:val="004C75D2"/>
    <w:rsid w:val="004C7801"/>
    <w:rsid w:val="004D2FAE"/>
    <w:rsid w:val="004D3EB0"/>
    <w:rsid w:val="004D427D"/>
    <w:rsid w:val="004D4F9B"/>
    <w:rsid w:val="004D52BF"/>
    <w:rsid w:val="004D63A0"/>
    <w:rsid w:val="004D7551"/>
    <w:rsid w:val="004E1C04"/>
    <w:rsid w:val="004E29BB"/>
    <w:rsid w:val="004E47F8"/>
    <w:rsid w:val="004F08D3"/>
    <w:rsid w:val="004F3B4A"/>
    <w:rsid w:val="004F5BE3"/>
    <w:rsid w:val="004F75E2"/>
    <w:rsid w:val="005018A7"/>
    <w:rsid w:val="005019AF"/>
    <w:rsid w:val="00501BCB"/>
    <w:rsid w:val="00502F27"/>
    <w:rsid w:val="00504303"/>
    <w:rsid w:val="0050736C"/>
    <w:rsid w:val="00507C75"/>
    <w:rsid w:val="00510BBA"/>
    <w:rsid w:val="00510E83"/>
    <w:rsid w:val="0051222C"/>
    <w:rsid w:val="00513EF5"/>
    <w:rsid w:val="005147E5"/>
    <w:rsid w:val="00514D12"/>
    <w:rsid w:val="00514DB0"/>
    <w:rsid w:val="00515B6E"/>
    <w:rsid w:val="00516C3A"/>
    <w:rsid w:val="00517828"/>
    <w:rsid w:val="00521B7B"/>
    <w:rsid w:val="00523650"/>
    <w:rsid w:val="00524525"/>
    <w:rsid w:val="00525767"/>
    <w:rsid w:val="00526EFF"/>
    <w:rsid w:val="005275D3"/>
    <w:rsid w:val="00527857"/>
    <w:rsid w:val="005331ED"/>
    <w:rsid w:val="00533329"/>
    <w:rsid w:val="00533EFD"/>
    <w:rsid w:val="0053530E"/>
    <w:rsid w:val="00540984"/>
    <w:rsid w:val="00540AF5"/>
    <w:rsid w:val="00540CD3"/>
    <w:rsid w:val="005419C1"/>
    <w:rsid w:val="00541E00"/>
    <w:rsid w:val="00541F1E"/>
    <w:rsid w:val="00545DE4"/>
    <w:rsid w:val="005469D6"/>
    <w:rsid w:val="00547180"/>
    <w:rsid w:val="00547483"/>
    <w:rsid w:val="00547930"/>
    <w:rsid w:val="005524D0"/>
    <w:rsid w:val="00553C6F"/>
    <w:rsid w:val="00555B2D"/>
    <w:rsid w:val="00557A8F"/>
    <w:rsid w:val="0056094C"/>
    <w:rsid w:val="0056142C"/>
    <w:rsid w:val="00561BC4"/>
    <w:rsid w:val="005629F5"/>
    <w:rsid w:val="00562B83"/>
    <w:rsid w:val="005673BA"/>
    <w:rsid w:val="0057140A"/>
    <w:rsid w:val="00572711"/>
    <w:rsid w:val="005727E0"/>
    <w:rsid w:val="00573929"/>
    <w:rsid w:val="00575126"/>
    <w:rsid w:val="00575B37"/>
    <w:rsid w:val="00575DDA"/>
    <w:rsid w:val="00577891"/>
    <w:rsid w:val="005806E6"/>
    <w:rsid w:val="0058140F"/>
    <w:rsid w:val="0058254C"/>
    <w:rsid w:val="00583466"/>
    <w:rsid w:val="005851CA"/>
    <w:rsid w:val="005853C4"/>
    <w:rsid w:val="00585D4B"/>
    <w:rsid w:val="005861DC"/>
    <w:rsid w:val="005864A5"/>
    <w:rsid w:val="00587081"/>
    <w:rsid w:val="00587795"/>
    <w:rsid w:val="0059037B"/>
    <w:rsid w:val="00592C85"/>
    <w:rsid w:val="00593524"/>
    <w:rsid w:val="00594498"/>
    <w:rsid w:val="00595C97"/>
    <w:rsid w:val="005966B2"/>
    <w:rsid w:val="00596D95"/>
    <w:rsid w:val="00597C04"/>
    <w:rsid w:val="00597EC9"/>
    <w:rsid w:val="005A016A"/>
    <w:rsid w:val="005A067C"/>
    <w:rsid w:val="005A242E"/>
    <w:rsid w:val="005A5B37"/>
    <w:rsid w:val="005A746F"/>
    <w:rsid w:val="005A747D"/>
    <w:rsid w:val="005B0C18"/>
    <w:rsid w:val="005B3DF5"/>
    <w:rsid w:val="005B54CA"/>
    <w:rsid w:val="005C0130"/>
    <w:rsid w:val="005C169E"/>
    <w:rsid w:val="005C2188"/>
    <w:rsid w:val="005C3B89"/>
    <w:rsid w:val="005C420A"/>
    <w:rsid w:val="005C50BE"/>
    <w:rsid w:val="005C57FC"/>
    <w:rsid w:val="005C62D2"/>
    <w:rsid w:val="005C74D4"/>
    <w:rsid w:val="005D05BE"/>
    <w:rsid w:val="005D2ADC"/>
    <w:rsid w:val="005D2EA5"/>
    <w:rsid w:val="005D4178"/>
    <w:rsid w:val="005D42A3"/>
    <w:rsid w:val="005E0594"/>
    <w:rsid w:val="005E2D8E"/>
    <w:rsid w:val="005E3E3D"/>
    <w:rsid w:val="005F0947"/>
    <w:rsid w:val="005F1408"/>
    <w:rsid w:val="005F16F6"/>
    <w:rsid w:val="005F1CA0"/>
    <w:rsid w:val="005F3C2A"/>
    <w:rsid w:val="005F4B83"/>
    <w:rsid w:val="005F4CA3"/>
    <w:rsid w:val="005F4E24"/>
    <w:rsid w:val="005F579C"/>
    <w:rsid w:val="005F624E"/>
    <w:rsid w:val="005F6AD0"/>
    <w:rsid w:val="00603083"/>
    <w:rsid w:val="00603473"/>
    <w:rsid w:val="00604417"/>
    <w:rsid w:val="00605B61"/>
    <w:rsid w:val="00605E41"/>
    <w:rsid w:val="00606A64"/>
    <w:rsid w:val="00610095"/>
    <w:rsid w:val="006103CC"/>
    <w:rsid w:val="00611781"/>
    <w:rsid w:val="00611902"/>
    <w:rsid w:val="00612741"/>
    <w:rsid w:val="006140F7"/>
    <w:rsid w:val="006154D3"/>
    <w:rsid w:val="006169D9"/>
    <w:rsid w:val="0061759B"/>
    <w:rsid w:val="006204A4"/>
    <w:rsid w:val="00621C72"/>
    <w:rsid w:val="00622A99"/>
    <w:rsid w:val="00622B10"/>
    <w:rsid w:val="00623113"/>
    <w:rsid w:val="0062529B"/>
    <w:rsid w:val="006267E1"/>
    <w:rsid w:val="00626A0F"/>
    <w:rsid w:val="00630274"/>
    <w:rsid w:val="0063032F"/>
    <w:rsid w:val="0063623E"/>
    <w:rsid w:val="006364E1"/>
    <w:rsid w:val="00636D89"/>
    <w:rsid w:val="006370E8"/>
    <w:rsid w:val="0064085C"/>
    <w:rsid w:val="0064379E"/>
    <w:rsid w:val="006440EF"/>
    <w:rsid w:val="0064690C"/>
    <w:rsid w:val="00650FBD"/>
    <w:rsid w:val="0065347C"/>
    <w:rsid w:val="00653701"/>
    <w:rsid w:val="00654B38"/>
    <w:rsid w:val="00654E75"/>
    <w:rsid w:val="00655F36"/>
    <w:rsid w:val="006576E9"/>
    <w:rsid w:val="00660C95"/>
    <w:rsid w:val="00661DAA"/>
    <w:rsid w:val="00662B41"/>
    <w:rsid w:val="00663B1B"/>
    <w:rsid w:val="00665B4D"/>
    <w:rsid w:val="006662CF"/>
    <w:rsid w:val="006700BC"/>
    <w:rsid w:val="006705FC"/>
    <w:rsid w:val="00671E14"/>
    <w:rsid w:val="00672AA8"/>
    <w:rsid w:val="00672FCB"/>
    <w:rsid w:val="006750B8"/>
    <w:rsid w:val="00675CA3"/>
    <w:rsid w:val="00676EDA"/>
    <w:rsid w:val="00677097"/>
    <w:rsid w:val="00677B86"/>
    <w:rsid w:val="00677CD2"/>
    <w:rsid w:val="00680490"/>
    <w:rsid w:val="00681E80"/>
    <w:rsid w:val="00682484"/>
    <w:rsid w:val="00683067"/>
    <w:rsid w:val="00683BC7"/>
    <w:rsid w:val="00684E6D"/>
    <w:rsid w:val="00687824"/>
    <w:rsid w:val="00687FB2"/>
    <w:rsid w:val="00690EA0"/>
    <w:rsid w:val="00692603"/>
    <w:rsid w:val="0069292C"/>
    <w:rsid w:val="00692B47"/>
    <w:rsid w:val="00693471"/>
    <w:rsid w:val="006947A9"/>
    <w:rsid w:val="0069595B"/>
    <w:rsid w:val="00696175"/>
    <w:rsid w:val="006A2F4A"/>
    <w:rsid w:val="006A3A2F"/>
    <w:rsid w:val="006A4751"/>
    <w:rsid w:val="006A4EB7"/>
    <w:rsid w:val="006A673F"/>
    <w:rsid w:val="006B0534"/>
    <w:rsid w:val="006B241F"/>
    <w:rsid w:val="006B310F"/>
    <w:rsid w:val="006B3DED"/>
    <w:rsid w:val="006B441D"/>
    <w:rsid w:val="006B4B18"/>
    <w:rsid w:val="006B4B2E"/>
    <w:rsid w:val="006B4FB4"/>
    <w:rsid w:val="006B55D8"/>
    <w:rsid w:val="006B7847"/>
    <w:rsid w:val="006C1060"/>
    <w:rsid w:val="006C2381"/>
    <w:rsid w:val="006C4EEB"/>
    <w:rsid w:val="006C52BF"/>
    <w:rsid w:val="006C6BC2"/>
    <w:rsid w:val="006C6C5E"/>
    <w:rsid w:val="006C7752"/>
    <w:rsid w:val="006D0ED2"/>
    <w:rsid w:val="006D19DC"/>
    <w:rsid w:val="006D1F8B"/>
    <w:rsid w:val="006D2B81"/>
    <w:rsid w:val="006D32C0"/>
    <w:rsid w:val="006D52CE"/>
    <w:rsid w:val="006D705B"/>
    <w:rsid w:val="006D708E"/>
    <w:rsid w:val="006E0059"/>
    <w:rsid w:val="006E015C"/>
    <w:rsid w:val="006E03D0"/>
    <w:rsid w:val="006E03DE"/>
    <w:rsid w:val="006E16B4"/>
    <w:rsid w:val="006E207C"/>
    <w:rsid w:val="006E27EA"/>
    <w:rsid w:val="006E40C9"/>
    <w:rsid w:val="006E433D"/>
    <w:rsid w:val="006E64D2"/>
    <w:rsid w:val="006E688C"/>
    <w:rsid w:val="006E6D1B"/>
    <w:rsid w:val="006F0B8D"/>
    <w:rsid w:val="006F1D75"/>
    <w:rsid w:val="006F40FE"/>
    <w:rsid w:val="006F505F"/>
    <w:rsid w:val="006F584E"/>
    <w:rsid w:val="006F6484"/>
    <w:rsid w:val="007014FF"/>
    <w:rsid w:val="00702A2A"/>
    <w:rsid w:val="00702A92"/>
    <w:rsid w:val="007033FE"/>
    <w:rsid w:val="0070361A"/>
    <w:rsid w:val="007036C2"/>
    <w:rsid w:val="00704CFC"/>
    <w:rsid w:val="007057B5"/>
    <w:rsid w:val="00711087"/>
    <w:rsid w:val="00712CF1"/>
    <w:rsid w:val="00712F72"/>
    <w:rsid w:val="007139FE"/>
    <w:rsid w:val="00713BE3"/>
    <w:rsid w:val="00714710"/>
    <w:rsid w:val="007151AD"/>
    <w:rsid w:val="0071585C"/>
    <w:rsid w:val="00715A3E"/>
    <w:rsid w:val="00716061"/>
    <w:rsid w:val="00716A6E"/>
    <w:rsid w:val="00717C14"/>
    <w:rsid w:val="0072143F"/>
    <w:rsid w:val="00721820"/>
    <w:rsid w:val="00721DCE"/>
    <w:rsid w:val="007222DB"/>
    <w:rsid w:val="00722FD9"/>
    <w:rsid w:val="0072327E"/>
    <w:rsid w:val="00723AEC"/>
    <w:rsid w:val="00723C14"/>
    <w:rsid w:val="0072401F"/>
    <w:rsid w:val="00724529"/>
    <w:rsid w:val="00725B3D"/>
    <w:rsid w:val="00727FC6"/>
    <w:rsid w:val="00730A6C"/>
    <w:rsid w:val="00731640"/>
    <w:rsid w:val="0073227A"/>
    <w:rsid w:val="007328BD"/>
    <w:rsid w:val="007338E5"/>
    <w:rsid w:val="00733E9B"/>
    <w:rsid w:val="0073484D"/>
    <w:rsid w:val="00735358"/>
    <w:rsid w:val="007358F9"/>
    <w:rsid w:val="00740DE4"/>
    <w:rsid w:val="00741345"/>
    <w:rsid w:val="00741B30"/>
    <w:rsid w:val="00743969"/>
    <w:rsid w:val="00744465"/>
    <w:rsid w:val="00744EAD"/>
    <w:rsid w:val="007465ED"/>
    <w:rsid w:val="007472EA"/>
    <w:rsid w:val="0075211D"/>
    <w:rsid w:val="0075318A"/>
    <w:rsid w:val="00756EA8"/>
    <w:rsid w:val="0076077A"/>
    <w:rsid w:val="00760E5F"/>
    <w:rsid w:val="00763644"/>
    <w:rsid w:val="00763F2A"/>
    <w:rsid w:val="00764697"/>
    <w:rsid w:val="00764C3F"/>
    <w:rsid w:val="0076610D"/>
    <w:rsid w:val="0076658D"/>
    <w:rsid w:val="007666B8"/>
    <w:rsid w:val="0077125D"/>
    <w:rsid w:val="0077301D"/>
    <w:rsid w:val="007762BD"/>
    <w:rsid w:val="007765B0"/>
    <w:rsid w:val="00776971"/>
    <w:rsid w:val="00776A8A"/>
    <w:rsid w:val="00780343"/>
    <w:rsid w:val="00781740"/>
    <w:rsid w:val="0078186E"/>
    <w:rsid w:val="00782DE1"/>
    <w:rsid w:val="00783598"/>
    <w:rsid w:val="0078407A"/>
    <w:rsid w:val="00784583"/>
    <w:rsid w:val="007858AE"/>
    <w:rsid w:val="00787748"/>
    <w:rsid w:val="0079130F"/>
    <w:rsid w:val="00792079"/>
    <w:rsid w:val="0079473F"/>
    <w:rsid w:val="00794E72"/>
    <w:rsid w:val="00795A37"/>
    <w:rsid w:val="007A060C"/>
    <w:rsid w:val="007A0706"/>
    <w:rsid w:val="007A14B8"/>
    <w:rsid w:val="007A1F3E"/>
    <w:rsid w:val="007A1FCA"/>
    <w:rsid w:val="007A3681"/>
    <w:rsid w:val="007A3AEF"/>
    <w:rsid w:val="007A4368"/>
    <w:rsid w:val="007A4DE2"/>
    <w:rsid w:val="007A6568"/>
    <w:rsid w:val="007A6CF7"/>
    <w:rsid w:val="007A6EDA"/>
    <w:rsid w:val="007A7119"/>
    <w:rsid w:val="007B20CB"/>
    <w:rsid w:val="007B391C"/>
    <w:rsid w:val="007B3DBE"/>
    <w:rsid w:val="007B4971"/>
    <w:rsid w:val="007B5C07"/>
    <w:rsid w:val="007B6986"/>
    <w:rsid w:val="007B78CC"/>
    <w:rsid w:val="007C4E53"/>
    <w:rsid w:val="007C53E6"/>
    <w:rsid w:val="007C69B7"/>
    <w:rsid w:val="007C72F9"/>
    <w:rsid w:val="007D08C4"/>
    <w:rsid w:val="007D2B76"/>
    <w:rsid w:val="007D46E8"/>
    <w:rsid w:val="007D7535"/>
    <w:rsid w:val="007E16F8"/>
    <w:rsid w:val="007E25BE"/>
    <w:rsid w:val="007E31C7"/>
    <w:rsid w:val="007E3C60"/>
    <w:rsid w:val="007E79B4"/>
    <w:rsid w:val="007F1070"/>
    <w:rsid w:val="007F10A6"/>
    <w:rsid w:val="007F3097"/>
    <w:rsid w:val="007F3FF8"/>
    <w:rsid w:val="007F4354"/>
    <w:rsid w:val="007F4F99"/>
    <w:rsid w:val="007F54EC"/>
    <w:rsid w:val="007F5C3D"/>
    <w:rsid w:val="007F733E"/>
    <w:rsid w:val="00800791"/>
    <w:rsid w:val="00801C1B"/>
    <w:rsid w:val="008025DC"/>
    <w:rsid w:val="0080559D"/>
    <w:rsid w:val="00806F4E"/>
    <w:rsid w:val="00807323"/>
    <w:rsid w:val="008077A4"/>
    <w:rsid w:val="00807A67"/>
    <w:rsid w:val="00807FB1"/>
    <w:rsid w:val="008108D6"/>
    <w:rsid w:val="00810B54"/>
    <w:rsid w:val="00810EE9"/>
    <w:rsid w:val="00811753"/>
    <w:rsid w:val="00811877"/>
    <w:rsid w:val="008157AE"/>
    <w:rsid w:val="00817DDE"/>
    <w:rsid w:val="008202AC"/>
    <w:rsid w:val="00821E7E"/>
    <w:rsid w:val="00823166"/>
    <w:rsid w:val="008257D3"/>
    <w:rsid w:val="0082736D"/>
    <w:rsid w:val="00830FC4"/>
    <w:rsid w:val="0083121C"/>
    <w:rsid w:val="008353AD"/>
    <w:rsid w:val="00835DDD"/>
    <w:rsid w:val="00836CA6"/>
    <w:rsid w:val="00836FD9"/>
    <w:rsid w:val="008374AD"/>
    <w:rsid w:val="008376A6"/>
    <w:rsid w:val="00843C7F"/>
    <w:rsid w:val="008442D8"/>
    <w:rsid w:val="00845692"/>
    <w:rsid w:val="00846449"/>
    <w:rsid w:val="008503AB"/>
    <w:rsid w:val="00852E0B"/>
    <w:rsid w:val="008532CC"/>
    <w:rsid w:val="00853516"/>
    <w:rsid w:val="00853E80"/>
    <w:rsid w:val="00855FF3"/>
    <w:rsid w:val="00856369"/>
    <w:rsid w:val="008625EF"/>
    <w:rsid w:val="00862601"/>
    <w:rsid w:val="00865C22"/>
    <w:rsid w:val="00867339"/>
    <w:rsid w:val="00867498"/>
    <w:rsid w:val="00867B39"/>
    <w:rsid w:val="00867DFF"/>
    <w:rsid w:val="008711BA"/>
    <w:rsid w:val="00871FC7"/>
    <w:rsid w:val="00873CBA"/>
    <w:rsid w:val="00876772"/>
    <w:rsid w:val="008767EF"/>
    <w:rsid w:val="008774BA"/>
    <w:rsid w:val="00880A84"/>
    <w:rsid w:val="008819D9"/>
    <w:rsid w:val="00882EF0"/>
    <w:rsid w:val="008838E8"/>
    <w:rsid w:val="00883B80"/>
    <w:rsid w:val="00884C96"/>
    <w:rsid w:val="0088520F"/>
    <w:rsid w:val="00885BE9"/>
    <w:rsid w:val="00886022"/>
    <w:rsid w:val="008861E2"/>
    <w:rsid w:val="00886896"/>
    <w:rsid w:val="00887462"/>
    <w:rsid w:val="00891485"/>
    <w:rsid w:val="0089495A"/>
    <w:rsid w:val="00894BEA"/>
    <w:rsid w:val="008953CD"/>
    <w:rsid w:val="008962D2"/>
    <w:rsid w:val="008969D7"/>
    <w:rsid w:val="008A0A49"/>
    <w:rsid w:val="008A3269"/>
    <w:rsid w:val="008A4D40"/>
    <w:rsid w:val="008A54B7"/>
    <w:rsid w:val="008A6496"/>
    <w:rsid w:val="008B1570"/>
    <w:rsid w:val="008B1B62"/>
    <w:rsid w:val="008B20BA"/>
    <w:rsid w:val="008B3173"/>
    <w:rsid w:val="008B3899"/>
    <w:rsid w:val="008B4835"/>
    <w:rsid w:val="008B4D89"/>
    <w:rsid w:val="008B51AC"/>
    <w:rsid w:val="008B55C0"/>
    <w:rsid w:val="008B7BEF"/>
    <w:rsid w:val="008B7D8E"/>
    <w:rsid w:val="008C07B7"/>
    <w:rsid w:val="008C106F"/>
    <w:rsid w:val="008C11C6"/>
    <w:rsid w:val="008C269F"/>
    <w:rsid w:val="008C3ECA"/>
    <w:rsid w:val="008C3FC5"/>
    <w:rsid w:val="008C531A"/>
    <w:rsid w:val="008C6503"/>
    <w:rsid w:val="008D2B9A"/>
    <w:rsid w:val="008D2F1A"/>
    <w:rsid w:val="008D327C"/>
    <w:rsid w:val="008D4118"/>
    <w:rsid w:val="008D6A8F"/>
    <w:rsid w:val="008D7391"/>
    <w:rsid w:val="008E2AE0"/>
    <w:rsid w:val="008E394C"/>
    <w:rsid w:val="008E50C9"/>
    <w:rsid w:val="008E5CA7"/>
    <w:rsid w:val="008E62FC"/>
    <w:rsid w:val="008E6F78"/>
    <w:rsid w:val="008F12A3"/>
    <w:rsid w:val="008F2D88"/>
    <w:rsid w:val="008F308C"/>
    <w:rsid w:val="008F3437"/>
    <w:rsid w:val="008F34A4"/>
    <w:rsid w:val="008F3B2F"/>
    <w:rsid w:val="008F4E16"/>
    <w:rsid w:val="008F5A4B"/>
    <w:rsid w:val="00901CFD"/>
    <w:rsid w:val="00901F38"/>
    <w:rsid w:val="00901F86"/>
    <w:rsid w:val="00904BA4"/>
    <w:rsid w:val="00906415"/>
    <w:rsid w:val="00906B57"/>
    <w:rsid w:val="00906FEF"/>
    <w:rsid w:val="00907672"/>
    <w:rsid w:val="00907BBB"/>
    <w:rsid w:val="009108B9"/>
    <w:rsid w:val="00915AB4"/>
    <w:rsid w:val="009160DA"/>
    <w:rsid w:val="0091694E"/>
    <w:rsid w:val="00916ADE"/>
    <w:rsid w:val="009202AB"/>
    <w:rsid w:val="00920A3C"/>
    <w:rsid w:val="00920E3D"/>
    <w:rsid w:val="009225FB"/>
    <w:rsid w:val="00922B03"/>
    <w:rsid w:val="00924D23"/>
    <w:rsid w:val="00924F4F"/>
    <w:rsid w:val="009254C6"/>
    <w:rsid w:val="00925ADD"/>
    <w:rsid w:val="00925C3C"/>
    <w:rsid w:val="009260B4"/>
    <w:rsid w:val="00926D3F"/>
    <w:rsid w:val="0092742A"/>
    <w:rsid w:val="00930300"/>
    <w:rsid w:val="009325A6"/>
    <w:rsid w:val="00934AA5"/>
    <w:rsid w:val="00942A58"/>
    <w:rsid w:val="00942D56"/>
    <w:rsid w:val="00943E1B"/>
    <w:rsid w:val="009444F1"/>
    <w:rsid w:val="00944B47"/>
    <w:rsid w:val="009451C0"/>
    <w:rsid w:val="0094570A"/>
    <w:rsid w:val="00945865"/>
    <w:rsid w:val="00945D70"/>
    <w:rsid w:val="009479C9"/>
    <w:rsid w:val="009501B9"/>
    <w:rsid w:val="00950287"/>
    <w:rsid w:val="00950EDD"/>
    <w:rsid w:val="009512A9"/>
    <w:rsid w:val="009557A5"/>
    <w:rsid w:val="009568BD"/>
    <w:rsid w:val="0095691F"/>
    <w:rsid w:val="00957EB3"/>
    <w:rsid w:val="009602E8"/>
    <w:rsid w:val="00963997"/>
    <w:rsid w:val="0096513A"/>
    <w:rsid w:val="009659D6"/>
    <w:rsid w:val="00965BB2"/>
    <w:rsid w:val="00965D9A"/>
    <w:rsid w:val="009669C7"/>
    <w:rsid w:val="0096701B"/>
    <w:rsid w:val="00967742"/>
    <w:rsid w:val="00967D72"/>
    <w:rsid w:val="00970A3F"/>
    <w:rsid w:val="00971103"/>
    <w:rsid w:val="00971195"/>
    <w:rsid w:val="00973F83"/>
    <w:rsid w:val="00974ADF"/>
    <w:rsid w:val="00975332"/>
    <w:rsid w:val="009812A7"/>
    <w:rsid w:val="00981FA5"/>
    <w:rsid w:val="00983B18"/>
    <w:rsid w:val="00984963"/>
    <w:rsid w:val="00985207"/>
    <w:rsid w:val="0098537E"/>
    <w:rsid w:val="00986582"/>
    <w:rsid w:val="00987291"/>
    <w:rsid w:val="00987340"/>
    <w:rsid w:val="009878D1"/>
    <w:rsid w:val="00990288"/>
    <w:rsid w:val="00991598"/>
    <w:rsid w:val="0099166E"/>
    <w:rsid w:val="00992436"/>
    <w:rsid w:val="00993567"/>
    <w:rsid w:val="009936C0"/>
    <w:rsid w:val="00995B9E"/>
    <w:rsid w:val="009A162C"/>
    <w:rsid w:val="009A27DD"/>
    <w:rsid w:val="009A2C7E"/>
    <w:rsid w:val="009A2E60"/>
    <w:rsid w:val="009A3029"/>
    <w:rsid w:val="009A31F2"/>
    <w:rsid w:val="009A4852"/>
    <w:rsid w:val="009A4C8F"/>
    <w:rsid w:val="009B4D94"/>
    <w:rsid w:val="009B591D"/>
    <w:rsid w:val="009B6413"/>
    <w:rsid w:val="009C1184"/>
    <w:rsid w:val="009C22E6"/>
    <w:rsid w:val="009C26E4"/>
    <w:rsid w:val="009C3CED"/>
    <w:rsid w:val="009C4592"/>
    <w:rsid w:val="009C46B3"/>
    <w:rsid w:val="009C7D43"/>
    <w:rsid w:val="009D0345"/>
    <w:rsid w:val="009D0373"/>
    <w:rsid w:val="009D195F"/>
    <w:rsid w:val="009D2F59"/>
    <w:rsid w:val="009D54E9"/>
    <w:rsid w:val="009D6371"/>
    <w:rsid w:val="009D749D"/>
    <w:rsid w:val="009D7985"/>
    <w:rsid w:val="009E1E3F"/>
    <w:rsid w:val="009E3E0F"/>
    <w:rsid w:val="009E5494"/>
    <w:rsid w:val="009E6BD4"/>
    <w:rsid w:val="009E7951"/>
    <w:rsid w:val="009F0AF1"/>
    <w:rsid w:val="009F0B4F"/>
    <w:rsid w:val="009F2CF2"/>
    <w:rsid w:val="009F7589"/>
    <w:rsid w:val="00A009D0"/>
    <w:rsid w:val="00A00C2A"/>
    <w:rsid w:val="00A00F9D"/>
    <w:rsid w:val="00A0235B"/>
    <w:rsid w:val="00A03CC3"/>
    <w:rsid w:val="00A05822"/>
    <w:rsid w:val="00A06C20"/>
    <w:rsid w:val="00A0754F"/>
    <w:rsid w:val="00A07959"/>
    <w:rsid w:val="00A10A25"/>
    <w:rsid w:val="00A11118"/>
    <w:rsid w:val="00A11708"/>
    <w:rsid w:val="00A13BDE"/>
    <w:rsid w:val="00A13DBF"/>
    <w:rsid w:val="00A14674"/>
    <w:rsid w:val="00A17964"/>
    <w:rsid w:val="00A213FE"/>
    <w:rsid w:val="00A215C1"/>
    <w:rsid w:val="00A21C7C"/>
    <w:rsid w:val="00A23D37"/>
    <w:rsid w:val="00A2478C"/>
    <w:rsid w:val="00A24B81"/>
    <w:rsid w:val="00A25609"/>
    <w:rsid w:val="00A2640D"/>
    <w:rsid w:val="00A26B47"/>
    <w:rsid w:val="00A3002E"/>
    <w:rsid w:val="00A30124"/>
    <w:rsid w:val="00A347CE"/>
    <w:rsid w:val="00A36829"/>
    <w:rsid w:val="00A36C8C"/>
    <w:rsid w:val="00A36D9F"/>
    <w:rsid w:val="00A40665"/>
    <w:rsid w:val="00A40950"/>
    <w:rsid w:val="00A4160D"/>
    <w:rsid w:val="00A420CB"/>
    <w:rsid w:val="00A43E35"/>
    <w:rsid w:val="00A446F5"/>
    <w:rsid w:val="00A4584B"/>
    <w:rsid w:val="00A462A6"/>
    <w:rsid w:val="00A4796B"/>
    <w:rsid w:val="00A47DCF"/>
    <w:rsid w:val="00A50A13"/>
    <w:rsid w:val="00A52F40"/>
    <w:rsid w:val="00A6041A"/>
    <w:rsid w:val="00A62392"/>
    <w:rsid w:val="00A623B3"/>
    <w:rsid w:val="00A623EC"/>
    <w:rsid w:val="00A62694"/>
    <w:rsid w:val="00A63434"/>
    <w:rsid w:val="00A634AD"/>
    <w:rsid w:val="00A634CD"/>
    <w:rsid w:val="00A65176"/>
    <w:rsid w:val="00A664F4"/>
    <w:rsid w:val="00A67384"/>
    <w:rsid w:val="00A67486"/>
    <w:rsid w:val="00A7064D"/>
    <w:rsid w:val="00A70C1B"/>
    <w:rsid w:val="00A71452"/>
    <w:rsid w:val="00A72FC8"/>
    <w:rsid w:val="00A7306C"/>
    <w:rsid w:val="00A74144"/>
    <w:rsid w:val="00A74527"/>
    <w:rsid w:val="00A74795"/>
    <w:rsid w:val="00A8054E"/>
    <w:rsid w:val="00A81CD3"/>
    <w:rsid w:val="00A8538F"/>
    <w:rsid w:val="00A85E15"/>
    <w:rsid w:val="00A911A6"/>
    <w:rsid w:val="00A927B2"/>
    <w:rsid w:val="00A92CD7"/>
    <w:rsid w:val="00A93AF9"/>
    <w:rsid w:val="00A97288"/>
    <w:rsid w:val="00A974EE"/>
    <w:rsid w:val="00A9789E"/>
    <w:rsid w:val="00A97F63"/>
    <w:rsid w:val="00AA309D"/>
    <w:rsid w:val="00AA5374"/>
    <w:rsid w:val="00AA620B"/>
    <w:rsid w:val="00AA7AFB"/>
    <w:rsid w:val="00AB0AF0"/>
    <w:rsid w:val="00AB2333"/>
    <w:rsid w:val="00AB286A"/>
    <w:rsid w:val="00AB3409"/>
    <w:rsid w:val="00AB45C1"/>
    <w:rsid w:val="00AB4C65"/>
    <w:rsid w:val="00AB4F2A"/>
    <w:rsid w:val="00AB501E"/>
    <w:rsid w:val="00AB6DF0"/>
    <w:rsid w:val="00AC0891"/>
    <w:rsid w:val="00AC0B62"/>
    <w:rsid w:val="00AC3108"/>
    <w:rsid w:val="00AC3F33"/>
    <w:rsid w:val="00AC50DB"/>
    <w:rsid w:val="00AC52EC"/>
    <w:rsid w:val="00AC6440"/>
    <w:rsid w:val="00AC6B99"/>
    <w:rsid w:val="00AC719B"/>
    <w:rsid w:val="00AC759E"/>
    <w:rsid w:val="00AC7D8F"/>
    <w:rsid w:val="00AD1C7C"/>
    <w:rsid w:val="00AD2F5A"/>
    <w:rsid w:val="00AD3409"/>
    <w:rsid w:val="00AD35F4"/>
    <w:rsid w:val="00AD3737"/>
    <w:rsid w:val="00AD4022"/>
    <w:rsid w:val="00AD4945"/>
    <w:rsid w:val="00AD4FC2"/>
    <w:rsid w:val="00AD71E5"/>
    <w:rsid w:val="00AE0CDE"/>
    <w:rsid w:val="00AE2DF7"/>
    <w:rsid w:val="00AE39EA"/>
    <w:rsid w:val="00AE4B3A"/>
    <w:rsid w:val="00AE5854"/>
    <w:rsid w:val="00AE5AC3"/>
    <w:rsid w:val="00AE6CCC"/>
    <w:rsid w:val="00AF020B"/>
    <w:rsid w:val="00AF0DD4"/>
    <w:rsid w:val="00AF0E6A"/>
    <w:rsid w:val="00AF2BC3"/>
    <w:rsid w:val="00AF2DD4"/>
    <w:rsid w:val="00AF3B0E"/>
    <w:rsid w:val="00AF6712"/>
    <w:rsid w:val="00AF70AE"/>
    <w:rsid w:val="00AF7A01"/>
    <w:rsid w:val="00B00D39"/>
    <w:rsid w:val="00B012F7"/>
    <w:rsid w:val="00B03414"/>
    <w:rsid w:val="00B0365F"/>
    <w:rsid w:val="00B0387C"/>
    <w:rsid w:val="00B03E8C"/>
    <w:rsid w:val="00B05169"/>
    <w:rsid w:val="00B05426"/>
    <w:rsid w:val="00B07AC1"/>
    <w:rsid w:val="00B10E15"/>
    <w:rsid w:val="00B11D59"/>
    <w:rsid w:val="00B14881"/>
    <w:rsid w:val="00B17369"/>
    <w:rsid w:val="00B24606"/>
    <w:rsid w:val="00B25BAC"/>
    <w:rsid w:val="00B26CE8"/>
    <w:rsid w:val="00B30E59"/>
    <w:rsid w:val="00B31447"/>
    <w:rsid w:val="00B33EA3"/>
    <w:rsid w:val="00B34443"/>
    <w:rsid w:val="00B34925"/>
    <w:rsid w:val="00B35835"/>
    <w:rsid w:val="00B35863"/>
    <w:rsid w:val="00B35DE4"/>
    <w:rsid w:val="00B368F1"/>
    <w:rsid w:val="00B37A1D"/>
    <w:rsid w:val="00B37F25"/>
    <w:rsid w:val="00B4128C"/>
    <w:rsid w:val="00B416A1"/>
    <w:rsid w:val="00B41D4E"/>
    <w:rsid w:val="00B45B76"/>
    <w:rsid w:val="00B478B5"/>
    <w:rsid w:val="00B51AFB"/>
    <w:rsid w:val="00B52E8B"/>
    <w:rsid w:val="00B55606"/>
    <w:rsid w:val="00B56029"/>
    <w:rsid w:val="00B568F1"/>
    <w:rsid w:val="00B57C2E"/>
    <w:rsid w:val="00B57EEE"/>
    <w:rsid w:val="00B60353"/>
    <w:rsid w:val="00B60695"/>
    <w:rsid w:val="00B626DF"/>
    <w:rsid w:val="00B637BF"/>
    <w:rsid w:val="00B64EE4"/>
    <w:rsid w:val="00B66168"/>
    <w:rsid w:val="00B679C6"/>
    <w:rsid w:val="00B67C28"/>
    <w:rsid w:val="00B67D5A"/>
    <w:rsid w:val="00B7037F"/>
    <w:rsid w:val="00B71C43"/>
    <w:rsid w:val="00B758E8"/>
    <w:rsid w:val="00B75C67"/>
    <w:rsid w:val="00B7767F"/>
    <w:rsid w:val="00B837ED"/>
    <w:rsid w:val="00B84887"/>
    <w:rsid w:val="00B86CF9"/>
    <w:rsid w:val="00B87D1F"/>
    <w:rsid w:val="00B87D45"/>
    <w:rsid w:val="00B92DB4"/>
    <w:rsid w:val="00B93F5C"/>
    <w:rsid w:val="00B94489"/>
    <w:rsid w:val="00B95620"/>
    <w:rsid w:val="00B96492"/>
    <w:rsid w:val="00B96722"/>
    <w:rsid w:val="00BA177C"/>
    <w:rsid w:val="00BA198B"/>
    <w:rsid w:val="00BA3134"/>
    <w:rsid w:val="00BA3318"/>
    <w:rsid w:val="00BA4C4A"/>
    <w:rsid w:val="00BA68B3"/>
    <w:rsid w:val="00BB41DE"/>
    <w:rsid w:val="00BB5DC6"/>
    <w:rsid w:val="00BB7522"/>
    <w:rsid w:val="00BB7821"/>
    <w:rsid w:val="00BB7CB3"/>
    <w:rsid w:val="00BC09B8"/>
    <w:rsid w:val="00BC1EE5"/>
    <w:rsid w:val="00BC2B2A"/>
    <w:rsid w:val="00BC2D9F"/>
    <w:rsid w:val="00BC3774"/>
    <w:rsid w:val="00BC38C7"/>
    <w:rsid w:val="00BC3B69"/>
    <w:rsid w:val="00BC48EB"/>
    <w:rsid w:val="00BC76DB"/>
    <w:rsid w:val="00BD2142"/>
    <w:rsid w:val="00BD2758"/>
    <w:rsid w:val="00BD29B1"/>
    <w:rsid w:val="00BD38F6"/>
    <w:rsid w:val="00BD3A5D"/>
    <w:rsid w:val="00BD48D1"/>
    <w:rsid w:val="00BD5D7E"/>
    <w:rsid w:val="00BD79F7"/>
    <w:rsid w:val="00BE0C16"/>
    <w:rsid w:val="00BE11B7"/>
    <w:rsid w:val="00BE167B"/>
    <w:rsid w:val="00BE1839"/>
    <w:rsid w:val="00BE21E8"/>
    <w:rsid w:val="00BE277C"/>
    <w:rsid w:val="00BE2A2E"/>
    <w:rsid w:val="00BE635E"/>
    <w:rsid w:val="00BE6F12"/>
    <w:rsid w:val="00BF0A30"/>
    <w:rsid w:val="00BF0FC6"/>
    <w:rsid w:val="00BF4462"/>
    <w:rsid w:val="00BF45E7"/>
    <w:rsid w:val="00BF6135"/>
    <w:rsid w:val="00C00F91"/>
    <w:rsid w:val="00C01A0F"/>
    <w:rsid w:val="00C021D8"/>
    <w:rsid w:val="00C03882"/>
    <w:rsid w:val="00C04D66"/>
    <w:rsid w:val="00C0615A"/>
    <w:rsid w:val="00C12CA0"/>
    <w:rsid w:val="00C14531"/>
    <w:rsid w:val="00C17B2F"/>
    <w:rsid w:val="00C20876"/>
    <w:rsid w:val="00C2160C"/>
    <w:rsid w:val="00C21CC8"/>
    <w:rsid w:val="00C22246"/>
    <w:rsid w:val="00C2241D"/>
    <w:rsid w:val="00C22ABC"/>
    <w:rsid w:val="00C22D5D"/>
    <w:rsid w:val="00C22F7A"/>
    <w:rsid w:val="00C23A50"/>
    <w:rsid w:val="00C2410E"/>
    <w:rsid w:val="00C2490C"/>
    <w:rsid w:val="00C25D2A"/>
    <w:rsid w:val="00C2639C"/>
    <w:rsid w:val="00C26BF2"/>
    <w:rsid w:val="00C31131"/>
    <w:rsid w:val="00C312B1"/>
    <w:rsid w:val="00C31398"/>
    <w:rsid w:val="00C321ED"/>
    <w:rsid w:val="00C34625"/>
    <w:rsid w:val="00C35D77"/>
    <w:rsid w:val="00C364F5"/>
    <w:rsid w:val="00C36C18"/>
    <w:rsid w:val="00C40B80"/>
    <w:rsid w:val="00C40BF5"/>
    <w:rsid w:val="00C413DF"/>
    <w:rsid w:val="00C425B5"/>
    <w:rsid w:val="00C42720"/>
    <w:rsid w:val="00C42C2C"/>
    <w:rsid w:val="00C42EE8"/>
    <w:rsid w:val="00C45016"/>
    <w:rsid w:val="00C453BD"/>
    <w:rsid w:val="00C47794"/>
    <w:rsid w:val="00C47B5B"/>
    <w:rsid w:val="00C54EAC"/>
    <w:rsid w:val="00C552C1"/>
    <w:rsid w:val="00C55576"/>
    <w:rsid w:val="00C558C1"/>
    <w:rsid w:val="00C55F69"/>
    <w:rsid w:val="00C574E8"/>
    <w:rsid w:val="00C62A67"/>
    <w:rsid w:val="00C630DF"/>
    <w:rsid w:val="00C66762"/>
    <w:rsid w:val="00C66ECB"/>
    <w:rsid w:val="00C677BC"/>
    <w:rsid w:val="00C70A0C"/>
    <w:rsid w:val="00C71450"/>
    <w:rsid w:val="00C718AA"/>
    <w:rsid w:val="00C72FD2"/>
    <w:rsid w:val="00C73475"/>
    <w:rsid w:val="00C7566B"/>
    <w:rsid w:val="00C7586C"/>
    <w:rsid w:val="00C765E3"/>
    <w:rsid w:val="00C77C22"/>
    <w:rsid w:val="00C807B7"/>
    <w:rsid w:val="00C821D1"/>
    <w:rsid w:val="00C823C9"/>
    <w:rsid w:val="00C82C58"/>
    <w:rsid w:val="00C85704"/>
    <w:rsid w:val="00C85CAA"/>
    <w:rsid w:val="00C85D09"/>
    <w:rsid w:val="00C85F39"/>
    <w:rsid w:val="00C868E7"/>
    <w:rsid w:val="00C87145"/>
    <w:rsid w:val="00C90769"/>
    <w:rsid w:val="00C90F10"/>
    <w:rsid w:val="00C94141"/>
    <w:rsid w:val="00C96130"/>
    <w:rsid w:val="00C97366"/>
    <w:rsid w:val="00C97409"/>
    <w:rsid w:val="00CA0254"/>
    <w:rsid w:val="00CA1BBD"/>
    <w:rsid w:val="00CA3EA7"/>
    <w:rsid w:val="00CA63DF"/>
    <w:rsid w:val="00CA772A"/>
    <w:rsid w:val="00CA788E"/>
    <w:rsid w:val="00CA7AC4"/>
    <w:rsid w:val="00CB0CB1"/>
    <w:rsid w:val="00CB17F7"/>
    <w:rsid w:val="00CB4D5D"/>
    <w:rsid w:val="00CB52FF"/>
    <w:rsid w:val="00CB6199"/>
    <w:rsid w:val="00CB6744"/>
    <w:rsid w:val="00CB6A61"/>
    <w:rsid w:val="00CB705F"/>
    <w:rsid w:val="00CB75A5"/>
    <w:rsid w:val="00CB7605"/>
    <w:rsid w:val="00CC11D0"/>
    <w:rsid w:val="00CC2039"/>
    <w:rsid w:val="00CC22B4"/>
    <w:rsid w:val="00CC32E8"/>
    <w:rsid w:val="00CC3E8B"/>
    <w:rsid w:val="00CC53DF"/>
    <w:rsid w:val="00CC72A0"/>
    <w:rsid w:val="00CD03BD"/>
    <w:rsid w:val="00CD1D46"/>
    <w:rsid w:val="00CD3083"/>
    <w:rsid w:val="00CD35B1"/>
    <w:rsid w:val="00CD449B"/>
    <w:rsid w:val="00CD4D3A"/>
    <w:rsid w:val="00CD5736"/>
    <w:rsid w:val="00CD6626"/>
    <w:rsid w:val="00CD7AC8"/>
    <w:rsid w:val="00CE08F1"/>
    <w:rsid w:val="00CE19BC"/>
    <w:rsid w:val="00CE27B3"/>
    <w:rsid w:val="00CE2D80"/>
    <w:rsid w:val="00CE51D6"/>
    <w:rsid w:val="00CE598F"/>
    <w:rsid w:val="00CE5C30"/>
    <w:rsid w:val="00CE612C"/>
    <w:rsid w:val="00CE6661"/>
    <w:rsid w:val="00CE7FCB"/>
    <w:rsid w:val="00CF0C98"/>
    <w:rsid w:val="00CF1151"/>
    <w:rsid w:val="00CF28F3"/>
    <w:rsid w:val="00CF3C0A"/>
    <w:rsid w:val="00CF51A6"/>
    <w:rsid w:val="00D00D19"/>
    <w:rsid w:val="00D037E0"/>
    <w:rsid w:val="00D04F75"/>
    <w:rsid w:val="00D0691F"/>
    <w:rsid w:val="00D07697"/>
    <w:rsid w:val="00D07C4B"/>
    <w:rsid w:val="00D104A0"/>
    <w:rsid w:val="00D1353A"/>
    <w:rsid w:val="00D1365B"/>
    <w:rsid w:val="00D13A64"/>
    <w:rsid w:val="00D14686"/>
    <w:rsid w:val="00D15A5F"/>
    <w:rsid w:val="00D17288"/>
    <w:rsid w:val="00D2311F"/>
    <w:rsid w:val="00D23543"/>
    <w:rsid w:val="00D24BE1"/>
    <w:rsid w:val="00D256DC"/>
    <w:rsid w:val="00D27094"/>
    <w:rsid w:val="00D270E1"/>
    <w:rsid w:val="00D30952"/>
    <w:rsid w:val="00D32362"/>
    <w:rsid w:val="00D32420"/>
    <w:rsid w:val="00D338D4"/>
    <w:rsid w:val="00D34DAE"/>
    <w:rsid w:val="00D40A9D"/>
    <w:rsid w:val="00D40CBE"/>
    <w:rsid w:val="00D419DA"/>
    <w:rsid w:val="00D43C76"/>
    <w:rsid w:val="00D45891"/>
    <w:rsid w:val="00D4618E"/>
    <w:rsid w:val="00D46A7E"/>
    <w:rsid w:val="00D517A3"/>
    <w:rsid w:val="00D51E3E"/>
    <w:rsid w:val="00D51FC3"/>
    <w:rsid w:val="00D55D60"/>
    <w:rsid w:val="00D57A7E"/>
    <w:rsid w:val="00D601D0"/>
    <w:rsid w:val="00D60355"/>
    <w:rsid w:val="00D605A0"/>
    <w:rsid w:val="00D60A1D"/>
    <w:rsid w:val="00D62206"/>
    <w:rsid w:val="00D65CD4"/>
    <w:rsid w:val="00D65ECA"/>
    <w:rsid w:val="00D66930"/>
    <w:rsid w:val="00D67530"/>
    <w:rsid w:val="00D67A18"/>
    <w:rsid w:val="00D67AFB"/>
    <w:rsid w:val="00D7237C"/>
    <w:rsid w:val="00D76477"/>
    <w:rsid w:val="00D77A66"/>
    <w:rsid w:val="00D77B17"/>
    <w:rsid w:val="00D8029D"/>
    <w:rsid w:val="00D811B9"/>
    <w:rsid w:val="00D8187D"/>
    <w:rsid w:val="00D84993"/>
    <w:rsid w:val="00D85957"/>
    <w:rsid w:val="00D86CA0"/>
    <w:rsid w:val="00D874FB"/>
    <w:rsid w:val="00D90C3E"/>
    <w:rsid w:val="00D919FF"/>
    <w:rsid w:val="00D93B70"/>
    <w:rsid w:val="00D93E5F"/>
    <w:rsid w:val="00D9492D"/>
    <w:rsid w:val="00D9551A"/>
    <w:rsid w:val="00D95632"/>
    <w:rsid w:val="00D96A0C"/>
    <w:rsid w:val="00D97A6C"/>
    <w:rsid w:val="00DA0C85"/>
    <w:rsid w:val="00DA32C8"/>
    <w:rsid w:val="00DA3627"/>
    <w:rsid w:val="00DA3DFF"/>
    <w:rsid w:val="00DA45CD"/>
    <w:rsid w:val="00DA5718"/>
    <w:rsid w:val="00DA612D"/>
    <w:rsid w:val="00DA68B1"/>
    <w:rsid w:val="00DA6D10"/>
    <w:rsid w:val="00DB02C6"/>
    <w:rsid w:val="00DB107B"/>
    <w:rsid w:val="00DB18C5"/>
    <w:rsid w:val="00DB1BE1"/>
    <w:rsid w:val="00DB2033"/>
    <w:rsid w:val="00DB23DF"/>
    <w:rsid w:val="00DB263C"/>
    <w:rsid w:val="00DB33A6"/>
    <w:rsid w:val="00DB61E4"/>
    <w:rsid w:val="00DB68B3"/>
    <w:rsid w:val="00DB7DBD"/>
    <w:rsid w:val="00DB7F3A"/>
    <w:rsid w:val="00DC054E"/>
    <w:rsid w:val="00DC0788"/>
    <w:rsid w:val="00DC0A91"/>
    <w:rsid w:val="00DC31B8"/>
    <w:rsid w:val="00DC334D"/>
    <w:rsid w:val="00DC4E09"/>
    <w:rsid w:val="00DD0BCA"/>
    <w:rsid w:val="00DD201B"/>
    <w:rsid w:val="00DD2B15"/>
    <w:rsid w:val="00DD34EB"/>
    <w:rsid w:val="00DD5216"/>
    <w:rsid w:val="00DD70C7"/>
    <w:rsid w:val="00DE0238"/>
    <w:rsid w:val="00DE0F87"/>
    <w:rsid w:val="00DE1245"/>
    <w:rsid w:val="00DE1FA4"/>
    <w:rsid w:val="00DE3594"/>
    <w:rsid w:val="00DE3799"/>
    <w:rsid w:val="00DE6867"/>
    <w:rsid w:val="00DE738D"/>
    <w:rsid w:val="00DE7F79"/>
    <w:rsid w:val="00DF1966"/>
    <w:rsid w:val="00DF3FFB"/>
    <w:rsid w:val="00DF5875"/>
    <w:rsid w:val="00DF6BBC"/>
    <w:rsid w:val="00E011FB"/>
    <w:rsid w:val="00E013AC"/>
    <w:rsid w:val="00E02999"/>
    <w:rsid w:val="00E03F12"/>
    <w:rsid w:val="00E04318"/>
    <w:rsid w:val="00E04D60"/>
    <w:rsid w:val="00E05E41"/>
    <w:rsid w:val="00E070CF"/>
    <w:rsid w:val="00E07BC0"/>
    <w:rsid w:val="00E104C3"/>
    <w:rsid w:val="00E1062A"/>
    <w:rsid w:val="00E106DD"/>
    <w:rsid w:val="00E11C8E"/>
    <w:rsid w:val="00E12901"/>
    <w:rsid w:val="00E12914"/>
    <w:rsid w:val="00E12B11"/>
    <w:rsid w:val="00E14C6B"/>
    <w:rsid w:val="00E15DCB"/>
    <w:rsid w:val="00E16C93"/>
    <w:rsid w:val="00E17612"/>
    <w:rsid w:val="00E17678"/>
    <w:rsid w:val="00E21B0F"/>
    <w:rsid w:val="00E22AED"/>
    <w:rsid w:val="00E23967"/>
    <w:rsid w:val="00E23EDF"/>
    <w:rsid w:val="00E259BE"/>
    <w:rsid w:val="00E26499"/>
    <w:rsid w:val="00E27B5D"/>
    <w:rsid w:val="00E32EC8"/>
    <w:rsid w:val="00E33615"/>
    <w:rsid w:val="00E34940"/>
    <w:rsid w:val="00E34E5F"/>
    <w:rsid w:val="00E35B12"/>
    <w:rsid w:val="00E3639D"/>
    <w:rsid w:val="00E40F9B"/>
    <w:rsid w:val="00E40FE1"/>
    <w:rsid w:val="00E447CD"/>
    <w:rsid w:val="00E46827"/>
    <w:rsid w:val="00E50218"/>
    <w:rsid w:val="00E502E0"/>
    <w:rsid w:val="00E5124C"/>
    <w:rsid w:val="00E536D4"/>
    <w:rsid w:val="00E53EF4"/>
    <w:rsid w:val="00E547A4"/>
    <w:rsid w:val="00E54886"/>
    <w:rsid w:val="00E60D1D"/>
    <w:rsid w:val="00E613D1"/>
    <w:rsid w:val="00E62B72"/>
    <w:rsid w:val="00E642D4"/>
    <w:rsid w:val="00E64512"/>
    <w:rsid w:val="00E65A99"/>
    <w:rsid w:val="00E6664B"/>
    <w:rsid w:val="00E66774"/>
    <w:rsid w:val="00E70AA7"/>
    <w:rsid w:val="00E7283C"/>
    <w:rsid w:val="00E73A95"/>
    <w:rsid w:val="00E73AF1"/>
    <w:rsid w:val="00E73D00"/>
    <w:rsid w:val="00E753F6"/>
    <w:rsid w:val="00E754C8"/>
    <w:rsid w:val="00E77A2F"/>
    <w:rsid w:val="00E80545"/>
    <w:rsid w:val="00E82A0D"/>
    <w:rsid w:val="00E83F61"/>
    <w:rsid w:val="00E85200"/>
    <w:rsid w:val="00E85414"/>
    <w:rsid w:val="00E86F6B"/>
    <w:rsid w:val="00E86FB6"/>
    <w:rsid w:val="00E872C8"/>
    <w:rsid w:val="00E91598"/>
    <w:rsid w:val="00E92CBF"/>
    <w:rsid w:val="00E938BE"/>
    <w:rsid w:val="00E93966"/>
    <w:rsid w:val="00E93F1E"/>
    <w:rsid w:val="00E94417"/>
    <w:rsid w:val="00E94F46"/>
    <w:rsid w:val="00E951C9"/>
    <w:rsid w:val="00E96427"/>
    <w:rsid w:val="00EA0779"/>
    <w:rsid w:val="00EA5127"/>
    <w:rsid w:val="00EA5498"/>
    <w:rsid w:val="00EA6F55"/>
    <w:rsid w:val="00EA79E7"/>
    <w:rsid w:val="00EB0FDC"/>
    <w:rsid w:val="00EB3E0B"/>
    <w:rsid w:val="00EB4566"/>
    <w:rsid w:val="00EB584A"/>
    <w:rsid w:val="00EB5DA5"/>
    <w:rsid w:val="00EB655D"/>
    <w:rsid w:val="00EB7ECA"/>
    <w:rsid w:val="00EC0766"/>
    <w:rsid w:val="00EC0C0E"/>
    <w:rsid w:val="00EC17F1"/>
    <w:rsid w:val="00EC223D"/>
    <w:rsid w:val="00EC2B07"/>
    <w:rsid w:val="00EC390A"/>
    <w:rsid w:val="00EC49BF"/>
    <w:rsid w:val="00EC4E7F"/>
    <w:rsid w:val="00EC5252"/>
    <w:rsid w:val="00EC56EB"/>
    <w:rsid w:val="00EC5DB3"/>
    <w:rsid w:val="00EC6932"/>
    <w:rsid w:val="00EC716B"/>
    <w:rsid w:val="00EC7AC5"/>
    <w:rsid w:val="00ED0BCE"/>
    <w:rsid w:val="00ED21FE"/>
    <w:rsid w:val="00ED2933"/>
    <w:rsid w:val="00ED4B89"/>
    <w:rsid w:val="00ED4D32"/>
    <w:rsid w:val="00ED56C8"/>
    <w:rsid w:val="00ED6ACC"/>
    <w:rsid w:val="00ED7182"/>
    <w:rsid w:val="00EE0333"/>
    <w:rsid w:val="00EE189F"/>
    <w:rsid w:val="00EE322F"/>
    <w:rsid w:val="00EE39D9"/>
    <w:rsid w:val="00EE3A0E"/>
    <w:rsid w:val="00EE4D5C"/>
    <w:rsid w:val="00EE6654"/>
    <w:rsid w:val="00EE7121"/>
    <w:rsid w:val="00EF0CBB"/>
    <w:rsid w:val="00EF1D2E"/>
    <w:rsid w:val="00EF33F4"/>
    <w:rsid w:val="00EF3DE3"/>
    <w:rsid w:val="00EF59A7"/>
    <w:rsid w:val="00EF7226"/>
    <w:rsid w:val="00F004D1"/>
    <w:rsid w:val="00F02EC8"/>
    <w:rsid w:val="00F032C1"/>
    <w:rsid w:val="00F04222"/>
    <w:rsid w:val="00F07319"/>
    <w:rsid w:val="00F07FE9"/>
    <w:rsid w:val="00F11985"/>
    <w:rsid w:val="00F12A4B"/>
    <w:rsid w:val="00F13029"/>
    <w:rsid w:val="00F138F3"/>
    <w:rsid w:val="00F13B09"/>
    <w:rsid w:val="00F13EEE"/>
    <w:rsid w:val="00F149C8"/>
    <w:rsid w:val="00F14FAF"/>
    <w:rsid w:val="00F1519F"/>
    <w:rsid w:val="00F152F6"/>
    <w:rsid w:val="00F1616B"/>
    <w:rsid w:val="00F16DB9"/>
    <w:rsid w:val="00F210B1"/>
    <w:rsid w:val="00F21701"/>
    <w:rsid w:val="00F22627"/>
    <w:rsid w:val="00F22633"/>
    <w:rsid w:val="00F226D3"/>
    <w:rsid w:val="00F22BFF"/>
    <w:rsid w:val="00F233C9"/>
    <w:rsid w:val="00F23BD0"/>
    <w:rsid w:val="00F23EBB"/>
    <w:rsid w:val="00F23F35"/>
    <w:rsid w:val="00F24CA6"/>
    <w:rsid w:val="00F266DD"/>
    <w:rsid w:val="00F26C2F"/>
    <w:rsid w:val="00F300B9"/>
    <w:rsid w:val="00F31EAA"/>
    <w:rsid w:val="00F3253D"/>
    <w:rsid w:val="00F32BD8"/>
    <w:rsid w:val="00F33406"/>
    <w:rsid w:val="00F35E17"/>
    <w:rsid w:val="00F405EB"/>
    <w:rsid w:val="00F40B6F"/>
    <w:rsid w:val="00F40D01"/>
    <w:rsid w:val="00F4136A"/>
    <w:rsid w:val="00F43A5D"/>
    <w:rsid w:val="00F43FF4"/>
    <w:rsid w:val="00F44D1F"/>
    <w:rsid w:val="00F45204"/>
    <w:rsid w:val="00F4570B"/>
    <w:rsid w:val="00F45A88"/>
    <w:rsid w:val="00F46645"/>
    <w:rsid w:val="00F5121C"/>
    <w:rsid w:val="00F52572"/>
    <w:rsid w:val="00F528FE"/>
    <w:rsid w:val="00F52DC2"/>
    <w:rsid w:val="00F5332A"/>
    <w:rsid w:val="00F53525"/>
    <w:rsid w:val="00F535BA"/>
    <w:rsid w:val="00F54326"/>
    <w:rsid w:val="00F54446"/>
    <w:rsid w:val="00F54DF1"/>
    <w:rsid w:val="00F55826"/>
    <w:rsid w:val="00F56978"/>
    <w:rsid w:val="00F56AA9"/>
    <w:rsid w:val="00F56DC8"/>
    <w:rsid w:val="00F606EC"/>
    <w:rsid w:val="00F6091B"/>
    <w:rsid w:val="00F62D1A"/>
    <w:rsid w:val="00F62F01"/>
    <w:rsid w:val="00F62F89"/>
    <w:rsid w:val="00F644AC"/>
    <w:rsid w:val="00F65CF4"/>
    <w:rsid w:val="00F665E6"/>
    <w:rsid w:val="00F66A68"/>
    <w:rsid w:val="00F70534"/>
    <w:rsid w:val="00F70C7D"/>
    <w:rsid w:val="00F7185E"/>
    <w:rsid w:val="00F7202C"/>
    <w:rsid w:val="00F73CA5"/>
    <w:rsid w:val="00F75521"/>
    <w:rsid w:val="00F76120"/>
    <w:rsid w:val="00F775D5"/>
    <w:rsid w:val="00F7785C"/>
    <w:rsid w:val="00F806ED"/>
    <w:rsid w:val="00F80880"/>
    <w:rsid w:val="00F80C1A"/>
    <w:rsid w:val="00F82839"/>
    <w:rsid w:val="00F82E9F"/>
    <w:rsid w:val="00F85F45"/>
    <w:rsid w:val="00F86EC5"/>
    <w:rsid w:val="00F87154"/>
    <w:rsid w:val="00F87874"/>
    <w:rsid w:val="00F90747"/>
    <w:rsid w:val="00F92977"/>
    <w:rsid w:val="00F94806"/>
    <w:rsid w:val="00F95CF3"/>
    <w:rsid w:val="00F96DC2"/>
    <w:rsid w:val="00FA07BE"/>
    <w:rsid w:val="00FA0840"/>
    <w:rsid w:val="00FA0E37"/>
    <w:rsid w:val="00FA3170"/>
    <w:rsid w:val="00FA415A"/>
    <w:rsid w:val="00FA50A8"/>
    <w:rsid w:val="00FA7DA2"/>
    <w:rsid w:val="00FB1ED6"/>
    <w:rsid w:val="00FB38B0"/>
    <w:rsid w:val="00FB43C6"/>
    <w:rsid w:val="00FB4B2A"/>
    <w:rsid w:val="00FB5651"/>
    <w:rsid w:val="00FB6172"/>
    <w:rsid w:val="00FB7A62"/>
    <w:rsid w:val="00FB7CD1"/>
    <w:rsid w:val="00FC1F2F"/>
    <w:rsid w:val="00FC3651"/>
    <w:rsid w:val="00FC3F33"/>
    <w:rsid w:val="00FC65B9"/>
    <w:rsid w:val="00FC6626"/>
    <w:rsid w:val="00FC6C9C"/>
    <w:rsid w:val="00FC73A3"/>
    <w:rsid w:val="00FC7936"/>
    <w:rsid w:val="00FD1435"/>
    <w:rsid w:val="00FD179A"/>
    <w:rsid w:val="00FD1DF4"/>
    <w:rsid w:val="00FD2289"/>
    <w:rsid w:val="00FD249D"/>
    <w:rsid w:val="00FD39C0"/>
    <w:rsid w:val="00FD403B"/>
    <w:rsid w:val="00FD4A19"/>
    <w:rsid w:val="00FE725C"/>
    <w:rsid w:val="00FF07A6"/>
    <w:rsid w:val="00FF0BB8"/>
    <w:rsid w:val="00FF0FF8"/>
    <w:rsid w:val="00FF14D5"/>
    <w:rsid w:val="00FF1CC0"/>
    <w:rsid w:val="00FF1FD6"/>
    <w:rsid w:val="00FF2955"/>
    <w:rsid w:val="00FF317A"/>
    <w:rsid w:val="00FF574E"/>
    <w:rsid w:val="00FF5761"/>
    <w:rsid w:val="00FF5C80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B9395"/>
  <w15:docId w15:val="{E5E28015-E2EE-49D3-ADD4-FA5946AF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D77A6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702A2A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uiPriority w:val="99"/>
    <w:rsid w:val="001A3695"/>
    <w:rPr>
      <w:sz w:val="24"/>
      <w:szCs w:val="24"/>
      <w:lang w:val="en-GB" w:eastAsia="en-US"/>
    </w:rPr>
  </w:style>
  <w:style w:type="character" w:styleId="Nerykinuoroda">
    <w:name w:val="Subtle Reference"/>
    <w:uiPriority w:val="31"/>
    <w:qFormat/>
    <w:rsid w:val="007057B5"/>
    <w:rPr>
      <w:smallCaps/>
      <w:color w:val="C0504D"/>
      <w:u w:val="single"/>
    </w:rPr>
  </w:style>
  <w:style w:type="paragraph" w:styleId="Sraopastraipa">
    <w:name w:val="List Paragraph"/>
    <w:basedOn w:val="prastasis"/>
    <w:uiPriority w:val="34"/>
    <w:qFormat/>
    <w:rsid w:val="003E6988"/>
    <w:pPr>
      <w:ind w:left="720"/>
      <w:contextualSpacing/>
    </w:pPr>
  </w:style>
  <w:style w:type="paragraph" w:customStyle="1" w:styleId="xmsonormal">
    <w:name w:val="x_msonormal"/>
    <w:basedOn w:val="prastasis"/>
    <w:rsid w:val="008C6503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23B-241F-47DE-978E-F2008CC0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0</TotalTime>
  <Pages>5</Pages>
  <Words>3941</Words>
  <Characters>2247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VMI</dc:creator>
  <cp:lastModifiedBy>Vilma Skilandienė</cp:lastModifiedBy>
  <cp:revision>2</cp:revision>
  <cp:lastPrinted>2023-12-22T06:46:00Z</cp:lastPrinted>
  <dcterms:created xsi:type="dcterms:W3CDTF">2025-12-11T13:51:00Z</dcterms:created>
  <dcterms:modified xsi:type="dcterms:W3CDTF">2025-12-11T13:51:00Z</dcterms:modified>
</cp:coreProperties>
</file>